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7675" w14:paraId="8387675" w:rsidRDefault="00A42F20" w:rsidP="00DB2C88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23F39" w:rsidP="00DB2C88" w:rsidR="00323F39">
      <w:pPr>
        <w:ind w:left="708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051497" w:rsidP="005863BC" w:rsidR="00051497">
      <w:pPr>
        <w:jc w:val="right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</w:t>
      </w:r>
      <w:r w:rsidR="00323F39">
        <w:rPr>
          <w:bCs/>
        </w:rPr>
        <w:t>73. St-4568/2015</w:t>
      </w:r>
    </w:p>
    <w:p w:rsidRDefault="00323F39" w:rsidP="005863BC" w:rsidR="00323F39">
      <w:pPr>
        <w:jc w:val="right"/>
      </w:pP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323F39" w:rsidP="00051497" w:rsidR="00323F39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CF34CE" w:rsidR="00CF34CE">
      <w:pPr>
        <w:jc w:val="both"/>
      </w:pPr>
      <w:r w:rsidRPr="00010102">
        <w:tab/>
      </w:r>
      <w:r w:rsidR="00CF34CE">
        <w:t xml:space="preserve">Trgovački sud u Zagrebu, po sucu </w:t>
      </w:r>
      <w:r w:rsidR="00323F39">
        <w:t>Ivi Karin Šipek</w:t>
      </w:r>
      <w:r w:rsidR="00CF34CE">
        <w:t xml:space="preserve">, u stečajnom predmetu povodom zahtjeva FINANCIJSKE AGENCIJE, za provedbu skraćenog stečajnog postupka nad dužnikom </w:t>
      </w:r>
      <w:r w:rsidR="00323F39" w:rsidRPr="00323F39">
        <w:t xml:space="preserve">INCOP d.o.o. Zagreb, </w:t>
      </w:r>
      <w:proofErr w:type="spellStart"/>
      <w:r w:rsidR="00323F39" w:rsidRPr="00323F39">
        <w:t>Završje</w:t>
      </w:r>
      <w:proofErr w:type="spellEnd"/>
      <w:r w:rsidR="00323F39" w:rsidRPr="00323F39">
        <w:t xml:space="preserve"> 103, MBS: 080251282, OIB: 20724888099</w:t>
      </w:r>
      <w:r w:rsidR="00CF34CE">
        <w:t xml:space="preserve">, dana </w:t>
      </w:r>
      <w:r w:rsidR="00323F39">
        <w:t>16. rujna 2016.</w:t>
      </w:r>
    </w:p>
    <w:p w:rsidRDefault="00323F39" w:rsidP="00CF34CE" w:rsidR="00323F39">
      <w:pPr>
        <w:jc w:val="both"/>
      </w:pPr>
    </w:p>
    <w:p w:rsidRDefault="00790468" w:rsidP="00CF34CE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FE486A" w:rsidR="00790468" w:rsidRPr="008A5F15">
      <w:pPr>
        <w:ind w:firstLine="708"/>
        <w:jc w:val="both"/>
      </w:pPr>
      <w:r w:rsidRPr="008A5F15">
        <w:t xml:space="preserve"> Odbacuje se </w:t>
      </w:r>
      <w:r w:rsidR="00FE486A">
        <w:t>zahtjev</w:t>
      </w:r>
      <w:r w:rsidRPr="008A5F15">
        <w:t xml:space="preserve">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5863BC">
        <w:t>30. listopada 2015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r w:rsidR="00323F39" w:rsidRPr="00323F39">
        <w:t xml:space="preserve">INCOP d.o.o. Zagreb, </w:t>
      </w:r>
      <w:proofErr w:type="spellStart"/>
      <w:r w:rsidR="00323F39" w:rsidRPr="00323F39">
        <w:t>Završje</w:t>
      </w:r>
      <w:proofErr w:type="spellEnd"/>
      <w:r w:rsidR="00323F39" w:rsidRPr="00323F39">
        <w:t xml:space="preserve"> 103, MBS: 080251282, OIB: 20724888099</w:t>
      </w:r>
      <w:r w:rsidR="00033B15">
        <w:t>, kao nedopušten</w:t>
      </w:r>
      <w:r w:rsidRPr="008A5F15">
        <w:rPr>
          <w:lang w:val="pt-BR"/>
        </w:rPr>
        <w:t>.</w:t>
      </w:r>
    </w:p>
    <w:p w:rsidRDefault="00790468" w:rsidP="00790468" w:rsidR="00790468"/>
    <w:p w:rsidRDefault="00323F39" w:rsidP="00790468" w:rsidR="00323F39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5863BC" w:rsidR="00DB2C88" w:rsidRPr="00DB2C88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323F39" w:rsidRPr="00323F39">
        <w:t xml:space="preserve">INCOP d.o.o. Zagreb, </w:t>
      </w:r>
      <w:proofErr w:type="spellStart"/>
      <w:r w:rsidR="00323F39" w:rsidRPr="00323F39">
        <w:t>Završje</w:t>
      </w:r>
      <w:proofErr w:type="spellEnd"/>
      <w:r w:rsidR="00323F39" w:rsidRPr="00323F39">
        <w:t xml:space="preserve"> 103, MBS: 080251282, OIB: 20724888099</w:t>
      </w:r>
      <w:r>
        <w:t>.</w:t>
      </w:r>
      <w:r w:rsidR="00DB2C88">
        <w:t xml:space="preserve"> </w:t>
      </w:r>
    </w:p>
    <w:p w:rsidRDefault="00051497" w:rsidP="00DB2C88" w:rsidR="00051497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DB2C88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033B15" w:rsidP="005863BC" w:rsidR="00033B15">
      <w:pPr>
        <w:ind w:firstLine="708"/>
        <w:jc w:val="both"/>
      </w:pPr>
      <w:r>
        <w:t>Uvidom</w:t>
      </w:r>
      <w:r w:rsidR="00CF34CE">
        <w:t xml:space="preserve"> u Internet stranice Financijske agencije utvrđeno </w:t>
      </w:r>
      <w:r>
        <w:t xml:space="preserve">je </w:t>
      </w:r>
      <w:r w:rsidR="00CF34CE">
        <w:t xml:space="preserve">da je </w:t>
      </w:r>
      <w:r w:rsidR="005863BC">
        <w:t xml:space="preserve">dužnik </w:t>
      </w:r>
      <w:r w:rsidR="00323F39">
        <w:t>24. kolovoza 2015</w:t>
      </w:r>
      <w:r w:rsidR="005863BC">
        <w:t xml:space="preserve">. podnio prijedlog za otvaranje redovnog postupka </w:t>
      </w:r>
      <w:proofErr w:type="spellStart"/>
      <w:r w:rsidR="005863BC">
        <w:t>predstečajne</w:t>
      </w:r>
      <w:proofErr w:type="spellEnd"/>
      <w:r w:rsidR="005863BC">
        <w:t xml:space="preserve"> nagodbe sukladno čl. 27 st. 2</w:t>
      </w:r>
      <w:r w:rsidR="00323F39">
        <w:t>.</w:t>
      </w:r>
      <w:r w:rsidR="005863BC">
        <w:t xml:space="preserve"> </w:t>
      </w:r>
      <w:r w:rsidR="005863BC" w:rsidRPr="0080147C">
        <w:t xml:space="preserve">Zakona o financijskom poslovanju i </w:t>
      </w:r>
      <w:proofErr w:type="spellStart"/>
      <w:r w:rsidR="005863BC" w:rsidRPr="0080147C">
        <w:t>predstečajnoj</w:t>
      </w:r>
      <w:proofErr w:type="spellEnd"/>
      <w:r w:rsidR="005863BC" w:rsidRPr="0080147C">
        <w:t xml:space="preserve"> nagodbi (</w:t>
      </w:r>
      <w:r w:rsidR="005863BC">
        <w:t>"Narodne novine"</w:t>
      </w:r>
      <w:r w:rsidR="005863BC" w:rsidRPr="0080147C">
        <w:t xml:space="preserve"> br</w:t>
      </w:r>
      <w:r w:rsidR="005863BC">
        <w:t>oj</w:t>
      </w:r>
      <w:r w:rsidR="005863BC" w:rsidRPr="0080147C">
        <w:t xml:space="preserve"> 108/12, 144/12, 81/13 i 112/13</w:t>
      </w:r>
      <w:r w:rsidR="005863BC">
        <w:t xml:space="preserve"> – dalje: ZFPPN</w:t>
      </w:r>
      <w:r w:rsidR="005863BC" w:rsidRPr="0080147C">
        <w:t>)</w:t>
      </w:r>
      <w:r w:rsidR="00323F39">
        <w:t xml:space="preserve">. Dana 18. prosinca 2015. FINA je otvorila postupak </w:t>
      </w:r>
      <w:proofErr w:type="spellStart"/>
      <w:r w:rsidR="00323F39">
        <w:t>prdstečajne</w:t>
      </w:r>
      <w:proofErr w:type="spellEnd"/>
      <w:r w:rsidR="00323F39">
        <w:t xml:space="preserve"> nagodbe nad konkretnim dužnikom.</w:t>
      </w:r>
    </w:p>
    <w:p w:rsidRDefault="00033B15" w:rsidP="005863BC" w:rsidR="00033B15">
      <w:pPr>
        <w:ind w:firstLine="708"/>
        <w:jc w:val="both"/>
      </w:pPr>
      <w:r w:rsidRPr="0080147C">
        <w:t>Prema odredbi čl. 442</w:t>
      </w:r>
      <w:r>
        <w:t xml:space="preserve"> SZ</w:t>
      </w:r>
      <w:r w:rsidRPr="0080147C">
        <w:t xml:space="preserve"> postupci </w:t>
      </w:r>
      <w:proofErr w:type="spellStart"/>
      <w:r w:rsidRPr="0080147C">
        <w:t>predstečajne</w:t>
      </w:r>
      <w:proofErr w:type="spellEnd"/>
      <w:r w:rsidRPr="0080147C">
        <w:t xml:space="preserve"> nagodbe pokrenuti na temelju </w:t>
      </w:r>
      <w:r w:rsidR="005863BC">
        <w:t>ZFPPN</w:t>
      </w:r>
      <w:r w:rsidR="005863BC" w:rsidRPr="0080147C">
        <w:t xml:space="preserve"> </w:t>
      </w:r>
      <w:r w:rsidRPr="0080147C">
        <w:t>dovršit će se prema odredbama toga Zakona</w:t>
      </w:r>
      <w:r>
        <w:t>.</w:t>
      </w:r>
      <w:r w:rsidR="005863BC">
        <w:t xml:space="preserve"> </w:t>
      </w:r>
      <w:r>
        <w:t xml:space="preserve">Općom odredbom SZ sadržanom u čl. 15 st. 2 tog Zakona propisano je </w:t>
      </w:r>
      <w:r w:rsidRPr="0080147C">
        <w:t xml:space="preserve">da ako je pokrenut </w:t>
      </w:r>
      <w:proofErr w:type="spellStart"/>
      <w:r w:rsidRPr="0080147C">
        <w:t>predstečajni</w:t>
      </w:r>
      <w:proofErr w:type="spellEnd"/>
      <w:r w:rsidRPr="0080147C">
        <w:t xml:space="preserve"> postupak, do njegova završetka nije dopušteno pokretanje stečajnoga postupka</w:t>
      </w:r>
      <w:r>
        <w:t xml:space="preserve">. </w:t>
      </w:r>
    </w:p>
    <w:p w:rsidRDefault="00033B15" w:rsidP="00033B15" w:rsidR="00033B15" w:rsidRPr="0084311A">
      <w:pPr>
        <w:ind w:firstLine="708"/>
        <w:jc w:val="both"/>
      </w:pPr>
      <w:r>
        <w:lastRenderedPageBreak/>
        <w:t xml:space="preserve">S obzirom na to da je i skraćeni stečajni postupak vrsta stečajnog postupka, činjenica pokretanja postupka </w:t>
      </w:r>
      <w:proofErr w:type="spellStart"/>
      <w:r>
        <w:t>predstečajne</w:t>
      </w:r>
      <w:proofErr w:type="spellEnd"/>
      <w:r>
        <w:t xml:space="preserve"> nagodbe nad dužnikom razlog je zbog kojeg zahtjev za provedbu skraćenom stečajnog postupka, u konkretnom slučaju, nije dopušten.</w:t>
      </w:r>
    </w:p>
    <w:p w:rsidRDefault="00DB2C88" w:rsidP="00DB2C88" w:rsidR="00DB2C88" w:rsidRPr="00133DAD">
      <w:pPr>
        <w:ind w:firstLine="708"/>
        <w:jc w:val="both"/>
      </w:pPr>
    </w:p>
    <w:p w:rsidRDefault="00790468" w:rsidP="005863BC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323F39">
        <w:t>16. rujna</w:t>
      </w:r>
      <w:r w:rsidR="00DB2C88">
        <w:t xml:space="preserve"> 2016</w:t>
      </w:r>
      <w:r w:rsidRPr="00A42F20">
        <w:t>.</w:t>
      </w:r>
    </w:p>
    <w:p w:rsidRDefault="00033B15" w:rsidP="00CF34CE" w:rsidR="00033B15">
      <w:pPr>
        <w:jc w:val="center"/>
      </w:pPr>
    </w:p>
    <w:p w:rsidRDefault="00A42F20" w:rsidP="00323F39" w:rsidR="00A42F20">
      <w:pPr>
        <w:ind w:left="6372"/>
        <w:jc w:val="right"/>
      </w:pPr>
      <w:r>
        <w:t>SUDAC</w:t>
      </w:r>
    </w:p>
    <w:p w:rsidRDefault="00323F39" w:rsidP="00323F39" w:rsidR="00A42F20">
      <w:pPr>
        <w:ind w:left="6372"/>
        <w:jc w:val="right"/>
      </w:pPr>
      <w:r>
        <w:t>Iva Karin Šipek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DB2C88" w:rsidP="00A42F20" w:rsidR="00DB2C88" w:rsidRPr="008A5F15">
      <w:pPr>
        <w:ind w:firstLine="720" w:left="5040"/>
        <w:jc w:val="both"/>
        <w:rPr>
          <w:lang w:val="pl-PL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>
      <w:pPr>
        <w:jc w:val="both"/>
        <w:rPr>
          <w:lang w:val="pl-PL"/>
        </w:rPr>
      </w:pPr>
    </w:p>
    <w:p w:rsidRDefault="00BD5F25" w:rsidP="00A42F20" w:rsidR="00BD5F25">
      <w:pPr>
        <w:jc w:val="both"/>
        <w:rPr>
          <w:lang w:val="pl-PL"/>
        </w:rPr>
      </w:pPr>
    </w:p>
    <w:p w:rsidRDefault="00BD5F25" w:rsidP="00A42F20" w:rsidR="00BD5F25">
      <w:pPr>
        <w:jc w:val="both"/>
        <w:rPr>
          <w:lang w:val="pl-PL"/>
        </w:rPr>
      </w:pPr>
    </w:p>
    <w:p w:rsidRDefault="00BD5F25" w:rsidP="00A42F20" w:rsidR="00BD5F25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5863BC" w:rsidR="00790468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  <w:r w:rsidR="00CF34CE">
        <w:t xml:space="preserve"> </w:t>
      </w:r>
    </w:p>
    <w:p w:rsidRDefault="00CF34CE" w:rsidP="005863BC" w:rsidR="00CF34CE">
      <w:pPr>
        <w:numPr>
          <w:ilvl w:val="0"/>
          <w:numId w:val="1"/>
        </w:numPr>
      </w:pPr>
      <w:r>
        <w:t xml:space="preserve">dužnik </w:t>
      </w:r>
    </w:p>
    <w:p w:rsidRDefault="00790468" w:rsidP="00CF34CE" w:rsidR="00790468">
      <w:pPr>
        <w:numPr>
          <w:ilvl w:val="0"/>
          <w:numId w:val="1"/>
        </w:numPr>
      </w:pPr>
      <w:r w:rsidRPr="008A5F15">
        <w:t xml:space="preserve">e-oglasna ploča </w:t>
      </w:r>
      <w:r w:rsidR="00CF34CE">
        <w:t xml:space="preserve">–15dana </w:t>
      </w:r>
    </w:p>
    <w:p w:rsidRDefault="00CF34CE" w:rsidP="00CF34CE" w:rsidR="00CF34CE" w:rsidRPr="008A5F15">
      <w:pPr>
        <w:numPr>
          <w:ilvl w:val="0"/>
          <w:numId w:val="1"/>
        </w:numPr>
      </w:pPr>
      <w:r>
        <w:t xml:space="preserve">kal. 30 dana </w:t>
      </w:r>
    </w:p>
    <w:p w:rsidRDefault="00D42F06" w:rsidR="00D42F06" w:rsidRPr="008A5F15"/>
    <w:sectPr w:rsidSect="00323F39" w:rsidR="00D42F06" w:rsidRPr="008A5F15"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B15" w:rsidP="00033B15" w:rsidR="00033B15">
      <w:r>
        <w:separator/>
      </w:r>
    </w:p>
  </w:endnote>
  <w:endnote w:id="0" w:type="continuationSeparator">
    <w:p w:rsidRDefault="00033B15" w:rsidP="00033B15" w:rsidR="00033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B15" w:rsidP="00033B15" w:rsidR="00033B15">
      <w:r>
        <w:separator/>
      </w:r>
    </w:p>
  </w:footnote>
  <w:footnote w:id="0" w:type="continuationSeparator">
    <w:p w:rsidRDefault="00033B15" w:rsidP="00033B15" w:rsidR="00033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jc w:val="center"/>
      <w:rPr>
        <w:bCs/>
      </w:rPr>
    </w:pPr>
    <w:r>
      <w:rPr>
        <w:bCs/>
      </w:rPr>
      <w:t>-2-</w:t>
    </w:r>
  </w:p>
  <w:p w:rsidRDefault="00033B15" w:rsidP="005863BC" w:rsidR="00033B15">
    <w:pPr>
      <w:jc w:val="right"/>
    </w:pPr>
    <w:r w:rsidRPr="00A93C48">
      <w:rPr>
        <w:bCs/>
      </w:rPr>
      <w:t xml:space="preserve">  </w:t>
    </w:r>
    <w:r w:rsidR="00323F39">
      <w:rPr>
        <w:bCs/>
      </w:rPr>
      <w:t>73. St-4568/2015</w:t>
    </w:r>
  </w:p>
  <w:p w:rsidRDefault="00033B15" w:rsidP="00033B15" w:rsidR="00033B15">
    <w:pPr>
      <w:pStyle w:val="Zaglavlje"/>
    </w:pPr>
  </w:p>
  <w:p w:rsidRDefault="00033B15" w:rsidR="00033B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pStyle w:val="Zaglavlje"/>
      <w:jc w:val="center"/>
    </w:pPr>
  </w:p>
  <w:p w:rsidRDefault="00033B15" w:rsidR="00033B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1529E"/>
    <w:rsid w:val="00033B15"/>
    <w:rsid w:val="00051497"/>
    <w:rsid w:val="00323F39"/>
    <w:rsid w:val="00471F1E"/>
    <w:rsid w:val="00557255"/>
    <w:rsid w:val="005863BC"/>
    <w:rsid w:val="006F1C31"/>
    <w:rsid w:val="00790468"/>
    <w:rsid w:val="008A5F15"/>
    <w:rsid w:val="00A42F20"/>
    <w:rsid w:val="00BD4BA1"/>
    <w:rsid w:val="00BD5F25"/>
    <w:rsid w:val="00CF34CE"/>
    <w:rsid w:val="00D42F06"/>
    <w:rsid w:val="00DB2C88"/>
    <w:rsid w:val="00DD4CF9"/>
    <w:rsid w:val="00F47268"/>
    <w:rsid w:val="00FE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2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2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2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2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2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4568</izvorni_sadrzaj>
    <derivirana_varijabla naziv="DomainObject.Predmet.Broj_1">4568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St-4568/2015</izvorni_sadrzaj>
    <derivirana_varijabla naziv="DomainObject.Predmet.OznakaBroj_1">St-4568/2015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INCOP d.o.o. zastupanog po punomoćniku Tomica Godec</izvorni_sadrzaj>
    <derivirana_varijabla naziv="DomainObject.Predmet.ProtustrankaFormated_1">  INCOP d.o.o. zastupanog po punomoćniku Tomica Godec</derivirana_varijabla>
  </DomainObject.Predmet.ProtustrankaFormated>
  <DomainObject.Predmet.ProtustrankaFormatedOIB>
    <izvorni_sadrzaj>  INCOP d.o.o., OIB 20724888099 zastupanog po punomoćniku Tomica Godec</izvorni_sadrzaj>
    <derivirana_varijabla naziv="DomainObject.Predmet.ProtustrankaFormatedOIB_1">  INCOP d.o.o., OIB 20724888099 zastupanog po punomoćniku Tomica Godec</derivirana_varijabla>
  </DomainObject.Predmet.ProtustrankaFormatedOIB>
  <DomainObject.Predmet.ProtustrankaFormatedWithAdress>
    <izvorni_sadrzaj> INCOP d.o.o., Završje 103, 10000 Zagreb zastupanog po punomoćniku Tomica Godec</izvorni_sadrzaj>
    <derivirana_varijabla naziv="DomainObject.Predmet.ProtustrankaFormatedWithAdress_1"> INCOP d.o.o., Završje 103, 10000 Zagreb zastupanog po punomoćniku Tomica Godec</derivirana_varijabla>
  </DomainObject.Predmet.ProtustrankaFormatedWithAdress>
  <DomainObject.Predmet.ProtustrankaFormatedWithAdressOIB>
    <izvorni_sadrzaj> INCOP d.o.o., OIB 20724888099, Završje 103, 10000 Zagreb zastupanog po punomoćniku Tomica Godec</izvorni_sadrzaj>
    <derivirana_varijabla naziv="DomainObject.Predmet.ProtustrankaFormatedWithAdressOIB_1"> INCOP d.o.o., OIB 20724888099, Završje 103, 10000 Zagreb zastupanog po punomoćniku Tomica Godec</derivirana_varijabla>
  </DomainObject.Predmet.ProtustrankaFormatedWithAdressOIB>
  <DomainObject.Predmet.ProtustrankaWithAdress>
    <izvorni_sadrzaj>INCOP d.o.o. Završje 103, 10000 Zagreb</izvorni_sadrzaj>
    <derivirana_varijabla naziv="DomainObject.Predmet.ProtustrankaWithAdress_1">INCOP d.o.o. Završje 103, 10000 Zagreb</derivirana_varijabla>
  </DomainObject.Predmet.ProtustrankaWithAdress>
  <DomainObject.Predmet.ProtustrankaWithAdressOIB>
    <izvorni_sadrzaj>INCOP d.o.o., OIB 20724888099, Završje 103, 10000 Zagreb</izvorni_sadrzaj>
    <derivirana_varijabla naziv="DomainObject.Predmet.ProtustrankaWithAdressOIB_1">INCOP d.o.o., OIB 20724888099, Završje 103, 10000 Zagreb</derivirana_varijabla>
  </DomainObject.Predmet.ProtustrankaWithAdressOIB>
  <DomainObject.Predmet.ProtustrankaNazivFormated>
    <izvorni_sadrzaj>INCOP d.o.o.</izvorni_sadrzaj>
    <derivirana_varijabla naziv="DomainObject.Predmet.ProtustrankaNazivFormated_1">INCOP d.o.o.</derivirana_varijabla>
  </DomainObject.Predmet.ProtustrankaNazivFormated>
  <DomainObject.Predmet.ProtustrankaNazivFormatedOIB>
    <izvorni_sadrzaj>INCOP d.o.o., OIB 20724888099</izvorni_sadrzaj>
    <derivirana_varijabla naziv="DomainObject.Predmet.ProtustrankaNazivFormatedOIB_1">INCOP d.o.o., OIB 20724888099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INCOP d.o.o. zastupanog po punomoćniku Tomica Godec</item>
    </izvorni_sadrzaj>
    <derivirana_varijabla naziv="DomainObject.Predmet.ProtuStrankaListFormated_1">
      <item>INCOP d.o.o. zastupanog po punomoćniku Tomica Godec</item>
    </derivirana_varijabla>
  </DomainObject.Predmet.ProtuStrankaListFormated>
  <DomainObject.Predmet.ProtuStrankaListFormatedOIB>
    <izvorni_sadrzaj>
      <item>INCOP d.o.o., OIB 20724888099 zastupanog po punomoćniku Tomica Godec</item>
    </izvorni_sadrzaj>
    <derivirana_varijabla naziv="DomainObject.Predmet.ProtuStrankaListFormatedOIB_1">
      <item>INCOP d.o.o., OIB 20724888099 zastupanog po punomoćniku Tomica Godec</item>
    </derivirana_varijabla>
  </DomainObject.Predmet.ProtuStrankaListFormatedOIB>
  <DomainObject.Predmet.ProtuStrankaListFormatedWithAdress>
    <izvorni_sadrzaj>
      <item>INCOP d.o.o., Završje 103, 10000 Zagreb zastupanog po punomoćniku Tomica Godec</item>
    </izvorni_sadrzaj>
    <derivirana_varijabla naziv="DomainObject.Predmet.ProtuStrankaListFormatedWithAdress_1">
      <item>INCOP d.o.o., Završje 103, 10000 Zagreb zastupanog po punomoćniku Tomica Godec</item>
    </derivirana_varijabla>
  </DomainObject.Predmet.ProtuStrankaListFormatedWithAdress>
  <DomainObject.Predmet.ProtuStrankaListFormatedWithAdressOIB>
    <izvorni_sadrzaj>
      <item>INCOP d.o.o., OIB 20724888099, Završje 103, 10000 Zagreb zastupanog po punomoćniku Tomica Godec</item>
    </izvorni_sadrzaj>
    <derivirana_varijabla naziv="DomainObject.Predmet.ProtuStrankaListFormatedWithAdressOIB_1">
      <item>INCOP d.o.o., OIB 20724888099, Završje 103, 10000 Zagreb zastupanog po punomoćniku Tomica Godec</item>
    </derivirana_varijabla>
  </DomainObject.Predmet.ProtuStrankaListFormatedWithAdressOIB>
  <DomainObject.Predmet.ProtuStrankaListNazivFormated>
    <izvorni_sadrzaj>
      <item>INCOP d.o.o.</item>
    </izvorni_sadrzaj>
    <derivirana_varijabla naziv="DomainObject.Predmet.ProtuStrankaListNazivFormated_1">
      <item>INCOP d.o.o.</item>
    </derivirana_varijabla>
  </DomainObject.Predmet.ProtuStrankaListNazivFormated>
  <DomainObject.Predmet.ProtuStrankaListNazivFormatedOIB>
    <izvorni_sadrzaj>
      <item>INCOP d.o.o., OIB 20724888099</item>
    </izvorni_sadrzaj>
    <derivirana_varijabla naziv="DomainObject.Predmet.ProtuStrankaListNazivFormatedOIB_1">
      <item>INCOP d.o.o., OIB 20724888099</item>
    </derivirana_varijabla>
  </DomainObject.Predmet.ProtuStrankaListNazivFormatedOIB>
  <DomainObject.Predmet.OstaliListFormated>
    <izvorni_sadrzaj>
      <item>Tomica Godec punomoćnik sudionika u postupku INCOP d.o.o.</item>
    </izvorni_sadrzaj>
    <derivirana_varijabla naziv="DomainObject.Predmet.OstaliListFormated_1">
      <item>Tomica Godec punomoćnik sudionika u postupku INCOP d.o.o.</item>
    </derivirana_varijabla>
  </DomainObject.Predmet.OstaliListFormated>
  <DomainObject.Predmet.OstaliListFormatedOIB>
    <izvorni_sadrzaj>
      <item>Tomica Godec, OIB 76349771057 punomoćnik sudionika u postupku INCOP d.o.o.</item>
    </izvorni_sadrzaj>
    <derivirana_varijabla naziv="DomainObject.Predmet.OstaliListFormatedOIB_1">
      <item>Tomica Godec, OIB 76349771057 punomoćnik sudionika u postupku INCOP d.o.o.</item>
    </derivirana_varijabla>
  </DomainObject.Predmet.OstaliListFormatedOIB>
  <DomainObject.Predmet.OstaliListFormatedWithAdress>
    <izvorni_sadrzaj>
      <item>Tomica Godec, Završje 103, 10000 Zagreb punomoćnik sudionika u postupku INCOP d.o.o.</item>
    </izvorni_sadrzaj>
    <derivirana_varijabla naziv="DomainObject.Predmet.OstaliListFormatedWithAdress_1">
      <item>Tomica Godec, Završje 103, 10000 Zagreb punomoćnik sudionika u postupku INCOP d.o.o.</item>
    </derivirana_varijabla>
  </DomainObject.Predmet.OstaliListFormatedWithAdress>
  <DomainObject.Predmet.OstaliListFormatedWithAdressOIB>
    <izvorni_sadrzaj>
      <item>Tomica Godec, OIB 76349771057, Završje 103, 10000 Zagreb punomoćnik sudionika u postupku INCOP d.o.o.</item>
    </izvorni_sadrzaj>
    <derivirana_varijabla naziv="DomainObject.Predmet.OstaliListFormatedWithAdressOIB_1">
      <item>Tomica Godec, OIB 76349771057, Završje 103, 10000 Zagreb punomoćnik sudionika u postupku INCOP d.o.o.</item>
    </derivirana_varijabla>
  </DomainObject.Predmet.OstaliListFormatedWithAdressOIB>
  <DomainObject.Predmet.OstaliListNazivFormated>
    <izvorni_sadrzaj>
      <item>Tomica Godec</item>
    </izvorni_sadrzaj>
    <derivirana_varijabla naziv="DomainObject.Predmet.OstaliListNazivFormated_1">
      <item>Tomica Godec</item>
    </derivirana_varijabla>
  </DomainObject.Predmet.OstaliListNazivFormated>
  <DomainObject.Predmet.OstaliListNazivFormatedOIB>
    <izvorni_sadrzaj>
      <item>Tomica Godec, OIB 76349771057</item>
    </izvorni_sadrzaj>
    <derivirana_varijabla naziv="DomainObject.Predmet.OstaliListNazivFormatedOIB_1">
      <item>Tomica Godec, OIB 76349771057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INCOP d.o.o.</izvorni_sadrzaj>
    <derivirana_varijabla naziv="DomainObject.Predmet.ProtustrankaIDrugi_1">INCOP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INCOP d.o.o., OIB 20724888099, Završje 103, 10000 Zagreb</izvorni_sadrzaj>
    <derivirana_varijabla naziv="DomainObject.Predmet.ProtustrankaIDrugiAdressOIB_1">INCOP d.o.o., OIB 20724888099, Završje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INCOP d.o.o.</item>
      <item>FINA Regionalni centar Zagreb</item>
      <item>Tomica Godec</item>
    </izvorni_sadrzaj>
    <derivirana_varijabla naziv="DomainObject.Predmet.SudioniciListNaziv_1">
      <item>INCOP d.o.o.</item>
      <item>FINA Regionalni centar Zagreb</item>
      <item>Tomica Godec</item>
    </derivirana_varijabla>
  </DomainObject.Predmet.SudioniciListNaziv>
  <DomainObject.Predmet.SudioniciListAdressOIB>
    <izvorni_sadrzaj>
      <item>INCOP d.o.o., OIB 20724888099, Završje 103,10000 Zagreb</item>
      <item>FINA Regionalni centar Zagreb, OIB 85821130368, Trg svibanjskih žrtava 1995. 1,10000 Zagreb</item>
      <item>Tomica Godec, OIB 76349771057, Završje 103,10000 Zagreb</item>
    </izvorni_sadrzaj>
    <derivirana_varijabla naziv="DomainObject.Predmet.SudioniciListAdressOIB_1">
      <item>INCOP d.o.o., OIB 20724888099, Završje 103,10000 Zagreb</item>
      <item>FINA Regionalni centar Zagreb, OIB 85821130368, Trg svibanjskih žrtava 1995. 1,10000 Zagreb</item>
      <item>Tomica Godec, OIB 76349771057, Završje 103,10000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20724888099</item>
      <item>, OIB 85821130368</item>
      <item>, OIB 76349771057</item>
    </izvorni_sadrzaj>
    <derivirana_varijabla naziv="DomainObject.Predmet.SudioniciListNazivOIB_1">
      <item>, OIB 20724888099</item>
      <item>, OIB 85821130368</item>
      <item>, OIB 76349771057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0432B-BE5B-4603-9672-0A15AAB79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2202</properties:Characters>
  <properties:Lines>67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2016-09-16T11:59:00Z</dcterms:created>
  <dc:creator>Maja Hilje</dc:creator>
  <cp:lastModifiedBy>Iva Karin Šipek</cp:lastModifiedBy>
  <cp:lastPrinted>2016-03-25T12:30:00Z</cp:lastPrinted>
  <dcterms:modified xmlns:xsi="http://www.w3.org/2001/XMLSchema-instance" xsi:type="dcterms:W3CDTF">2016-09-16T12:00:00Z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