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064e" w14:paraId="fb6064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5D4B1D" w:rsidP="005D4B1D" w:rsidR="005D4B1D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St-830/2016-4.</w:t>
      </w:r>
    </w:p>
    <w:p w:rsidRDefault="005D4B1D" w:rsidP="005D4B1D" w:rsidR="005D4B1D">
      <w:pPr>
        <w:jc w:val="both"/>
        <w:rPr>
          <w:rFonts w:cs="Arial" w:hAnsi="Arial" w:ascii="Arial"/>
          <w:b/>
        </w:rPr>
      </w:pPr>
    </w:p>
    <w:p w:rsidRDefault="005D4B1D" w:rsidP="005D4B1D" w:rsidR="005D4B1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5D4B1D" w:rsidP="005D4B1D" w:rsidR="005D4B1D">
      <w:pPr>
        <w:jc w:val="center"/>
        <w:rPr>
          <w:rFonts w:cs="Arial" w:hAnsi="Arial" w:ascii="Arial"/>
          <w:b/>
        </w:rPr>
      </w:pPr>
    </w:p>
    <w:p w:rsidRDefault="005D4B1D" w:rsidP="005D4B1D" w:rsidR="005D4B1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J E Š E N J E</w:t>
      </w:r>
    </w:p>
    <w:p w:rsidRDefault="005D4B1D" w:rsidP="005D4B1D" w:rsidR="005D4B1D">
      <w:pPr>
        <w:jc w:val="center"/>
        <w:rPr>
          <w:rFonts w:cs="Arial" w:hAnsi="Arial" w:ascii="Arial"/>
        </w:rPr>
      </w:pPr>
    </w:p>
    <w:p w:rsidRDefault="005D4B1D" w:rsidP="005D4B1D" w:rsidR="005D4B1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DRUŠTVO SPLIĆANA U ZAGREBU "MARJAN" iz Zagreba, Ilica 16, OIB 66132862383, dana 20. siječnja 2017. godine  </w:t>
      </w:r>
    </w:p>
    <w:p w:rsidRDefault="005D4B1D" w:rsidP="005D4B1D" w:rsidR="005D4B1D">
      <w:pPr>
        <w:jc w:val="both"/>
        <w:rPr>
          <w:rFonts w:cs="Arial" w:hAnsi="Arial" w:ascii="Arial"/>
        </w:rPr>
      </w:pPr>
    </w:p>
    <w:p w:rsidRDefault="005D4B1D" w:rsidP="005D4B1D" w:rsidR="005D4B1D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5D4B1D" w:rsidP="005D4B1D" w:rsidR="005D4B1D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DRUŠTVO SPLIĆANA U ZAGREBU "MARJAN" iz Zagreba, Ilica 16, OIB 66132862383.</w:t>
      </w:r>
    </w:p>
    <w:p w:rsidRDefault="005D4B1D" w:rsidP="005D4B1D" w:rsidR="005D4B1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MARIJAN DRLJANOVČAN iz </w:t>
      </w:r>
      <w:proofErr w:type="spellStart"/>
      <w:r>
        <w:rPr>
          <w:rFonts w:cs="Arial" w:hAnsi="Arial" w:ascii="Arial"/>
        </w:rPr>
        <w:t>Miholjanca</w:t>
      </w:r>
      <w:proofErr w:type="spellEnd"/>
      <w:r>
        <w:rPr>
          <w:rFonts w:cs="Arial" w:hAnsi="Arial" w:ascii="Arial"/>
        </w:rPr>
        <w:t>, Antuna Mihanovića 131, OIB 49708160625.</w:t>
      </w:r>
    </w:p>
    <w:p w:rsidRDefault="005D4B1D" w:rsidP="005D4B1D" w:rsidR="005D4B1D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DRUŠTVO SPLIĆANA U ZAGREBU "MARJAN" iz Zagreba, Ilica 16, OIB 66132862383.</w:t>
      </w:r>
    </w:p>
    <w:p w:rsidRDefault="005D4B1D" w:rsidP="005D4B1D" w:rsidR="005D4B1D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20. siječnja 2017. godine u 07,20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5D4B1D" w:rsidP="005D4B1D" w:rsidR="005D4B1D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5D4B1D" w:rsidP="005D4B1D" w:rsidR="005D4B1D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D4B1D" w:rsidP="005D4B1D" w:rsidR="005D4B1D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registra Udruga.</w:t>
      </w:r>
    </w:p>
    <w:p w:rsidRDefault="005D4B1D" w:rsidP="005D4B1D" w:rsidR="005D4B1D">
      <w:pPr>
        <w:ind w:firstLine="851"/>
        <w:jc w:val="both"/>
        <w:rPr>
          <w:rFonts w:cs="Arial" w:hAnsi="Arial" w:ascii="Arial"/>
        </w:rPr>
      </w:pPr>
    </w:p>
    <w:p w:rsidRDefault="005D4B1D" w:rsidP="005D4B1D" w:rsidR="005D4B1D">
      <w:pPr>
        <w:ind w:firstLine="851"/>
        <w:jc w:val="both"/>
        <w:rPr>
          <w:rFonts w:cs="Arial" w:hAnsi="Arial" w:ascii="Arial"/>
        </w:rPr>
      </w:pPr>
    </w:p>
    <w:p w:rsidRDefault="005D4B1D" w:rsidP="005D4B1D" w:rsidR="005D4B1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5D4B1D" w:rsidP="005D4B1D" w:rsidR="005D4B1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St-830/2016-2, koji je objavljen na mrežnoj stranici e-oglasna ploča Trgovačkog suda u Bjelovaru dana 27.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5D4B1D" w:rsidP="005D4B1D" w:rsidR="005D4B1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D4B1D" w:rsidP="005D4B1D" w:rsidR="005D4B1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5D4B1D" w:rsidP="005D4B1D" w:rsidR="005D4B1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5D4B1D" w:rsidP="005D4B1D" w:rsidR="005D4B1D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D4B1D" w:rsidP="005D4B1D" w:rsidR="005D4B1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registra Udruga, sud je odlučio sukladno čl. 131., 132. i 286. SZ-a. </w:t>
      </w:r>
    </w:p>
    <w:p w:rsidRDefault="005D4B1D" w:rsidP="005D4B1D" w:rsidR="005D4B1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20. siječnja 2017. godine</w:t>
      </w:r>
    </w:p>
    <w:p w:rsidRDefault="005D4B1D" w:rsidP="005D4B1D" w:rsidR="005D4B1D">
      <w:pPr>
        <w:rPr>
          <w:rFonts w:cs="Arial" w:hAnsi="Arial" w:ascii="Arial"/>
          <w:b/>
        </w:rPr>
      </w:pPr>
    </w:p>
    <w:p w:rsidRDefault="005D4B1D" w:rsidP="005D4B1D" w:rsidR="005D4B1D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5D4B1D" w:rsidP="005D4B1D" w:rsidR="005D4B1D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5D4B1D" w:rsidP="005D4B1D" w:rsidR="005D4B1D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</w:t>
      </w:r>
    </w:p>
    <w:p w:rsidRDefault="005D4B1D" w:rsidP="005D4B1D" w:rsidR="005D4B1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5D4B1D" w:rsidP="005D4B1D" w:rsidR="005D4B1D">
      <w:pPr>
        <w:jc w:val="both"/>
        <w:rPr>
          <w:rFonts w:cs="Arial" w:hAnsi="Arial" w:ascii="Arial"/>
        </w:rPr>
      </w:pPr>
    </w:p>
    <w:p w:rsidRDefault="005D4B1D" w:rsidP="005D4B1D" w:rsidR="005D4B1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5D4B1D" w:rsidP="005D4B1D" w:rsidR="005D4B1D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5D4B1D" w:rsidP="005D4B1D" w:rsidR="005D4B1D">
      <w:pPr>
        <w:jc w:val="both"/>
        <w:rPr>
          <w:rFonts w:cs="Arial" w:hAnsi="Arial" w:ascii="Arial"/>
        </w:rPr>
      </w:pPr>
    </w:p>
    <w:p w:rsidRDefault="005D4B1D" w:rsidP="005D4B1D" w:rsidR="005D4B1D">
      <w:pPr>
        <w:jc w:val="both"/>
        <w:rPr>
          <w:rFonts w:cs="Arial" w:hAnsi="Arial" w:ascii="Arial"/>
        </w:rPr>
      </w:pPr>
    </w:p>
    <w:p w:rsidRDefault="005D4B1D" w:rsidP="005D4B1D" w:rsidR="005D4B1D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5D4B1D" w:rsidP="005D4B1D" w:rsidR="005D4B1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DNA:-dužniku-putem e-oglasne ploče i poštom</w:t>
      </w:r>
    </w:p>
    <w:p w:rsidRDefault="005D4B1D" w:rsidP="005D4B1D" w:rsidR="005D4B1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-stečajnom upravitelju putem e-oglasne ploče </w:t>
      </w:r>
    </w:p>
    <w:p w:rsidRDefault="005D4B1D" w:rsidP="005D4B1D" w:rsidR="005D4B1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-ŽDO Bjelovar putem e-oglasne ploče</w:t>
      </w:r>
    </w:p>
    <w:p w:rsidRDefault="005D4B1D" w:rsidP="005D4B1D" w:rsidR="005D4B1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-Porezna uprava, Ispostava Zagreb, putem e-oglasne ploče</w:t>
      </w:r>
    </w:p>
    <w:p w:rsidRDefault="005D4B1D" w:rsidP="005D4B1D" w:rsidR="005D4B1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-predlagatelju FINI, Podružnica Zagreb, nakon pravomoćnosti - putem pošte  </w:t>
      </w:r>
    </w:p>
    <w:p w:rsidRDefault="005D4B1D" w:rsidP="005D4B1D" w:rsidR="005D4B1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registru Udruga – nakon pravomoćnosti rješenja putem pošte</w:t>
      </w:r>
    </w:p>
    <w:p w:rsidRDefault="005D4B1D" w:rsidP="005D4B1D" w:rsidR="005D4B1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5D4B1D" w:rsidP="005D4B1D" w:rsidR="005D4B1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20.01.2017.g.</w:t>
      </w:r>
    </w:p>
    <w:p w:rsidRDefault="005D4B1D" w:rsidP="005D4B1D" w:rsidR="005D4B1D">
      <w:pPr>
        <w:rPr>
          <w:rFonts w:cs="Arial" w:hAnsi="Arial" w:ascii="Arial"/>
        </w:rPr>
      </w:pPr>
    </w:p>
    <w:p w:rsidRDefault="005D4B1D" w:rsidP="005D4B1D" w:rsidR="005D4B1D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1D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20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St-830/2016-4</izvorni_sadrzaj>
    <derivirana_varijabla naziv="DomainObject.Oznaka_1">St-830/2016-4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St-830/2016</izvorni_sadrzaj>
    <derivirana_varijabla naziv="DomainObject.Predmet.OznakaBroj_1">St-830/2016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SPLIĆANA U ZAGREBU MARJAN</izvorni_sadrzaj>
    <derivirana_varijabla naziv="DomainObject.Predmet.ProtustrankaFormated_1">  DRUŠTVO SPLIĆANA U ZAGREBU MARJAN</derivirana_varijabla>
  </DomainObject.Predmet.ProtustrankaFormated>
  <DomainObject.Predmet.ProtustrankaFormatedOIB>
    <izvorni_sadrzaj>  DRUŠTVO SPLIĆANA U ZAGREBU MARJAN, OIB 66132862383</izvorni_sadrzaj>
    <derivirana_varijabla naziv="DomainObject.Predmet.ProtustrankaFormatedOIB_1">  DRUŠTVO SPLIĆANA U ZAGREBU MARJAN, OIB 66132862383</derivirana_varijabla>
  </DomainObject.Predmet.ProtustrankaFormatedOIB>
  <DomainObject.Predmet.ProtustrankaFormatedWithAdress>
    <izvorni_sadrzaj> DRUŠTVO SPLIĆANA U ZAGREBU MARJAN, Ilica 16, 10000 Zagreb</izvorni_sadrzaj>
    <derivirana_varijabla naziv="DomainObject.Predmet.ProtustrankaFormatedWithAdress_1"> DRUŠTVO SPLIĆANA U ZAGREBU MARJAN, Ilica 16, 10000 Zagreb</derivirana_varijabla>
  </DomainObject.Predmet.ProtustrankaFormatedWithAdress>
  <DomainObject.Predmet.ProtustrankaFormatedWithAdressOIB>
    <izvorni_sadrzaj> DRUŠTVO SPLIĆANA U ZAGREBU MARJAN, OIB 66132862383, Ilica 16, 10000 Zagreb</izvorni_sadrzaj>
    <derivirana_varijabla naziv="DomainObject.Predmet.ProtustrankaFormatedWithAdressOIB_1"> DRUŠTVO SPLIĆANA U ZAGREBU MARJAN, OIB 66132862383, Ilica 16, 10000 Zagreb</derivirana_varijabla>
  </DomainObject.Predmet.ProtustrankaFormatedWithAdressOIB>
  <DomainObject.Predmet.ProtustrankaWithAdress>
    <izvorni_sadrzaj>DRUŠTVO SPLIĆANA U ZAGREBU MARJAN Ilica 16, 10000 Zagreb</izvorni_sadrzaj>
    <derivirana_varijabla naziv="DomainObject.Predmet.ProtustrankaWithAdress_1">DRUŠTVO SPLIĆANA U ZAGREBU MARJAN Ilica 16, 10000 Zagreb</derivirana_varijabla>
  </DomainObject.Predmet.ProtustrankaWithAdress>
  <DomainObject.Predmet.ProtustrankaWithAdressOIB>
    <izvorni_sadrzaj>DRUŠTVO SPLIĆANA U ZAGREBU MARJAN, OIB 66132862383, Ilica 16, 10000 Zagreb</izvorni_sadrzaj>
    <derivirana_varijabla naziv="DomainObject.Predmet.ProtustrankaWithAdressOIB_1">DRUŠTVO SPLIĆANA U ZAGREBU MARJAN, OIB 66132862383, Ilica 16, 10000 Zagreb</derivirana_varijabla>
  </DomainObject.Predmet.ProtustrankaWithAdressOIB>
  <DomainObject.Predmet.ProtustrankaNazivFormated>
    <izvorni_sadrzaj>DRUŠTVO SPLIĆANA U ZAGREBU MARJAN</izvorni_sadrzaj>
    <derivirana_varijabla naziv="DomainObject.Predmet.ProtustrankaNazivFormated_1">DRUŠTVO SPLIĆANA U ZAGREBU MARJAN</derivirana_varijabla>
  </DomainObject.Predmet.ProtustrankaNazivFormated>
  <DomainObject.Predmet.ProtustrankaNazivFormatedOIB>
    <izvorni_sadrzaj>DRUŠTVO SPLIĆANA U ZAGREBU MARJAN, OIB 66132862383</izvorni_sadrzaj>
    <derivirana_varijabla naziv="DomainObject.Predmet.ProtustrankaNazivFormatedOIB_1">DRUŠTVO SPLIĆANA U ZAGREBU MARJAN, OIB 66132862383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SPLIĆANA U ZAGREBU MARJAN</item>
    </izvorni_sadrzaj>
    <derivirana_varijabla naziv="DomainObject.Predmet.ProtuStrankaListFormated_1">
      <item>DRUŠTVO SPLIĆANA U ZAGREBU MARJAN</item>
    </derivirana_varijabla>
  </DomainObject.Predmet.ProtuStrankaListFormated>
  <DomainObject.Predmet.ProtuStrankaListFormatedOIB>
    <izvorni_sadrzaj>
      <item>DRUŠTVO SPLIĆANA U ZAGREBU MARJAN, OIB 66132862383</item>
    </izvorni_sadrzaj>
    <derivirana_varijabla naziv="DomainObject.Predmet.ProtuStrankaListFormatedOIB_1">
      <item>DRUŠTVO SPLIĆANA U ZAGREBU MARJAN, OIB 66132862383</item>
    </derivirana_varijabla>
  </DomainObject.Predmet.ProtuStrankaListFormatedOIB>
  <DomainObject.Predmet.ProtuStrankaListFormatedWithAdress>
    <izvorni_sadrzaj>
      <item>DRUŠTVO SPLIĆANA U ZAGREBU MARJAN, Ilica 16, 10000 Zagreb</item>
    </izvorni_sadrzaj>
    <derivirana_varijabla naziv="DomainObject.Predmet.ProtuStrankaListFormatedWithAdress_1">
      <item>DRUŠTVO SPLIĆANA U ZAGREBU MARJAN, Ilica 16, 10000 Zagreb</item>
    </derivirana_varijabla>
  </DomainObject.Predmet.ProtuStrankaListFormatedWithAdress>
  <DomainObject.Predmet.ProtuStrankaListFormatedWithAdressOIB>
    <izvorni_sadrzaj>
      <item>DRUŠTVO SPLIĆANA U ZAGREBU MARJAN, OIB 66132862383, Ilica 16, 10000 Zagreb</item>
    </izvorni_sadrzaj>
    <derivirana_varijabla naziv="DomainObject.Predmet.ProtuStrankaListFormatedWithAdressOIB_1">
      <item>DRUŠTVO SPLIĆANA U ZAGREBU MARJAN, OIB 66132862383, Ilica 16, 10000 Zagreb</item>
    </derivirana_varijabla>
  </DomainObject.Predmet.ProtuStrankaListFormatedWithAdressOIB>
  <DomainObject.Predmet.ProtuStrankaListNazivFormated>
    <izvorni_sadrzaj>
      <item>DRUŠTVO SPLIĆANA U ZAGREBU MARJAN</item>
    </izvorni_sadrzaj>
    <derivirana_varijabla naziv="DomainObject.Predmet.ProtuStrankaListNazivFormated_1">
      <item>DRUŠTVO SPLIĆANA U ZAGREBU MARJAN</item>
    </derivirana_varijabla>
  </DomainObject.Predmet.ProtuStrankaListNazivFormated>
  <DomainObject.Predmet.ProtuStrankaListNazivFormatedOIB>
    <izvorni_sadrzaj>
      <item>DRUŠTVO SPLIĆANA U ZAGREBU MARJAN, OIB 66132862383</item>
    </izvorni_sadrzaj>
    <derivirana_varijabla naziv="DomainObject.Predmet.ProtuStrankaListNazivFormatedOIB_1">
      <item>DRUŠTVO SPLIĆANA U ZAGREBU MARJAN, OIB 66132862383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>St-830/2016-4</izvorni_sadrzaj>
    <derivirana_varijabla naziv="DomainObject.PoslovniBrojDokumenta_1">St-830/2016-4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SPLIĆANA U ZAGREBU MARJAN</izvorni_sadrzaj>
    <derivirana_varijabla naziv="DomainObject.Predmet.ProtustrankaIDrugi_1">DRUŠTVO SPLIĆANA U ZAGREBU MARJAN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SPLIĆANA U ZAGREBU MARJAN, OIB 66132862383, Ilica 16, 10000 Zagreb</izvorni_sadrzaj>
    <derivirana_varijabla naziv="DomainObject.Predmet.ProtustrankaIDrugiAdressOIB_1">DRUŠTVO SPLIĆANA U ZAGREBU MARJAN, OIB 66132862383, Ilica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SPLIĆANA U ZAGREBU MARJAN</item>
      <item>FINA Regionalni centar Zagreb</item>
    </izvorni_sadrzaj>
    <derivirana_varijabla naziv="DomainObject.Predmet.SudioniciListNaziv_1">
      <item>DRUŠTVO SPLIĆANA U ZAGREBU MARJAN</item>
      <item>FINA Regionalni centar Zagreb</item>
    </derivirana_varijabla>
  </DomainObject.Predmet.SudioniciListNaziv>
  <DomainObject.Predmet.SudioniciListAdressOIB>
    <izvorni_sadrzaj>
      <item>DRUŠTVO SPLIĆANA U ZAGREBU MARJAN, OIB 66132862383, Ilica 16,10000 Zagreb</item>
      <item>FINA Regionalni centar Zagreb, OIB 85821130368, Trg svibanjskih žrtava 1995. 1,10000 Zagreb</item>
    </izvorni_sadrzaj>
    <derivirana_varijabla naziv="DomainObject.Predmet.SudioniciListAdressOIB_1">
      <item>DRUŠTVO SPLIĆANA U ZAGREBU MARJAN, OIB 66132862383, Ilica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37251D-D6EB-45BA-8B1E-725482D48F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681</properties:Words>
  <properties:Characters>3684</properties:Characters>
  <properties:Lines>96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2017-01-20T06:19:00Z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St-830/2016-4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