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30cd" w14:paraId="61530cd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D240C">
        <w:t>3</w:t>
      </w:r>
      <w:r w:rsidR="00FE0A42">
        <w:t>530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FE0A42">
        <w:t>530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FE0A42">
        <w:t>AMS NAKLADNIŠTVO d.o.o., OIB 32472532639, Zagreb, Vijenac Frane Gotovca 10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FE0A42">
        <w:t>3.439.433,72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5430F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3530</izvorni_sadrzaj>
    <derivirana_varijabla naziv="DomainObject.Predmet.Broj_1">3530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St-3530/2015</izvorni_sadrzaj>
    <derivirana_varijabla naziv="DomainObject.Predmet.OznakaBroj_1">St-3530/2015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AMS NAKLADNIŠTVO d.o.o. zastupanog po punomoćniku IVANA ROGIĆ</izvorni_sadrzaj>
    <derivirana_varijabla naziv="DomainObject.Predmet.ProtustrankaFormated_1">  AMS NAKLADNIŠTVO d.o.o. zastupanog po punomoćniku IVANA ROGIĆ</derivirana_varijabla>
  </DomainObject.Predmet.ProtustrankaFormated>
  <DomainObject.Predmet.ProtustrankaFormatedOIB>
    <izvorni_sadrzaj>  AMS NAKLADNIŠTVO d.o.o., OIB 32472532639 zastupanog po punomoćniku IVANA ROGIĆ</izvorni_sadrzaj>
    <derivirana_varijabla naziv="DomainObject.Predmet.ProtustrankaFormatedOIB_1">  AMS NAKLADNIŠTVO d.o.o., OIB 32472532639 zastupanog po punomoćniku IVANA ROGIĆ</derivirana_varijabla>
  </DomainObject.Predmet.ProtustrankaFormatedOIB>
  <DomainObject.Predmet.ProtustrankaFormatedWithAdress>
    <izvorni_sadrzaj> AMS NAKLADNIŠTVO d.o.o., Vijenac Frane Gotovca 10, 10000 Zagreb zastupanog po punomoćniku IVANA ROGIĆ</izvorni_sadrzaj>
    <derivirana_varijabla naziv="DomainObject.Predmet.ProtustrankaFormatedWithAdress_1"> AMS NAKLADNIŠTVO d.o.o., Vijenac Frane Gotovca 10, 10000 Zagreb zastupanog po punomoćniku IVANA ROGIĆ</derivirana_varijabla>
  </DomainObject.Predmet.ProtustrankaFormatedWithAdress>
  <DomainObject.Predmet.ProtustrankaFormatedWithAdressOIB>
    <izvorni_sadrzaj> AMS NAKLADNIŠTVO d.o.o., OIB 32472532639, Vijenac Frane Gotovca 10, 10000 Zagreb zastupanog po punomoćniku IVANA ROGIĆ</izvorni_sadrzaj>
    <derivirana_varijabla naziv="DomainObject.Predmet.ProtustrankaFormatedWithAdressOIB_1"> AMS NAKLADNIŠTVO d.o.o., OIB 32472532639, Vijenac Frane Gotovca 10, 10000 Zagreb zastupanog po punomoćniku IVANA ROGIĆ</derivirana_varijabla>
  </DomainObject.Predmet.ProtustrankaFormatedWithAdressOIB>
  <DomainObject.Predmet.ProtustrankaWithAdress>
    <izvorni_sadrzaj>AMS NAKLADNIŠTVO d.o.o. Vijenac Frane Gotovca 10, 10000 Zagreb</izvorni_sadrzaj>
    <derivirana_varijabla naziv="DomainObject.Predmet.ProtustrankaWithAdress_1">AMS NAKLADNIŠTVO d.o.o. Vijenac Frane Gotovca 10, 10000 Zagreb</derivirana_varijabla>
  </DomainObject.Predmet.ProtustrankaWithAdress>
  <DomainObject.Predmet.ProtustrankaWithAdressOIB>
    <izvorni_sadrzaj>AMS NAKLADNIŠTVO d.o.o., OIB 32472532639, Vijenac Frane Gotovca 10, 10000 Zagreb</izvorni_sadrzaj>
    <derivirana_varijabla naziv="DomainObject.Predmet.ProtustrankaWithAdressOIB_1">AMS NAKLADNIŠTVO d.o.o., OIB 32472532639, Vijenac Frane Gotovca 10, 10000 Zagreb</derivirana_varijabla>
  </DomainObject.Predmet.ProtustrankaWithAdressOIB>
  <DomainObject.Predmet.ProtustrankaNazivFormated>
    <izvorni_sadrzaj>AMS NAKLADNIŠTVO d.o.o.</izvorni_sadrzaj>
    <derivirana_varijabla naziv="DomainObject.Predmet.ProtustrankaNazivFormated_1">AMS NAKLADNIŠTVO d.o.o.</derivirana_varijabla>
  </DomainObject.Predmet.ProtustrankaNazivFormated>
  <DomainObject.Predmet.ProtustrankaNazivFormatedOIB>
    <izvorni_sadrzaj>AMS NAKLADNIŠTVO d.o.o., OIB 32472532639</izvorni_sadrzaj>
    <derivirana_varijabla naziv="DomainObject.Predmet.ProtustrankaNazivFormatedOIB_1">AMS NAKLADNIŠTVO d.o.o., OIB 32472532639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AMS NAKLADNIŠTVO d.o.o. zastupanog po punomoćniku IVANA ROGIĆ</item>
    </izvorni_sadrzaj>
    <derivirana_varijabla naziv="DomainObject.Predmet.ProtuStrankaListFormated_1">
      <item>AMS NAKLADNIŠTVO d.o.o. zastupanog po punomoćniku IVANA ROGIĆ</item>
    </derivirana_varijabla>
  </DomainObject.Predmet.ProtuStrankaListFormated>
  <DomainObject.Predmet.ProtuStrankaListFormatedOIB>
    <izvorni_sadrzaj>
      <item>AMS NAKLADNIŠTVO d.o.o., OIB 32472532639 zastupanog po punomoćniku IVANA ROGIĆ</item>
    </izvorni_sadrzaj>
    <derivirana_varijabla naziv="DomainObject.Predmet.ProtuStrankaListFormatedOIB_1">
      <item>AMS NAKLADNIŠTVO d.o.o., OIB 32472532639 zastupanog po punomoćniku IVANA ROGIĆ</item>
    </derivirana_varijabla>
  </DomainObject.Predmet.ProtuStrankaListFormatedOIB>
  <DomainObject.Predmet.ProtuStrankaListFormatedWithAdress>
    <izvorni_sadrzaj>
      <item>AMS NAKLADNIŠTVO d.o.o., Vijenac Frane Gotovca 10, 10000 Zagreb zastupanog po punomoćniku IVANA ROGIĆ</item>
    </izvorni_sadrzaj>
    <derivirana_varijabla naziv="DomainObject.Predmet.ProtuStrankaListFormatedWithAdress_1">
      <item>AMS NAKLADNIŠTVO d.o.o., Vijenac Frane Gotovca 10, 10000 Zagreb zastupanog po punomoćniku IVANA ROGIĆ</item>
    </derivirana_varijabla>
  </DomainObject.Predmet.ProtuStrankaListFormatedWithAdress>
  <DomainObject.Predmet.ProtuStrankaListFormatedWithAdressOIB>
    <izvorni_sadrzaj>
      <item>AMS NAKLADNIŠTVO d.o.o., OIB 32472532639, Vijenac Frane Gotovca 10, 10000 Zagreb zastupanog po punomoćniku IVANA ROGIĆ</item>
    </izvorni_sadrzaj>
    <derivirana_varijabla naziv="DomainObject.Predmet.ProtuStrankaListFormatedWithAdressOIB_1">
      <item>AMS NAKLADNIŠTVO d.o.o., OIB 32472532639, Vijenac Frane Gotovca 10, 10000 Zagreb zastupanog po punomoćniku IVANA ROGIĆ</item>
    </derivirana_varijabla>
  </DomainObject.Predmet.ProtuStrankaListFormatedWithAdressOIB>
  <DomainObject.Predmet.ProtuStrankaListNazivFormated>
    <izvorni_sadrzaj>
      <item>AMS NAKLADNIŠTVO d.o.o.</item>
    </izvorni_sadrzaj>
    <derivirana_varijabla naziv="DomainObject.Predmet.ProtuStrankaListNazivFormated_1">
      <item>AMS NAKLADNIŠTVO d.o.o.</item>
    </derivirana_varijabla>
  </DomainObject.Predmet.ProtuStrankaListNazivFormated>
  <DomainObject.Predmet.ProtuStrankaListNazivFormatedOIB>
    <izvorni_sadrzaj>
      <item>AMS NAKLADNIŠTVO d.o.o., OIB 32472532639</item>
    </izvorni_sadrzaj>
    <derivirana_varijabla naziv="DomainObject.Predmet.ProtuStrankaListNazivFormatedOIB_1">
      <item>AMS NAKLADNIŠTVO d.o.o., OIB 32472532639</item>
    </derivirana_varijabla>
  </DomainObject.Predmet.ProtuStrankaListNazivFormatedOIB>
  <DomainObject.Predmet.OstaliListFormated>
    <izvorni_sadrzaj>
      <item>IVANA ROGIĆ punomoćnik sudionika u postupku AMS NAKLADNIŠTVO d.o.o.</item>
    </izvorni_sadrzaj>
    <derivirana_varijabla naziv="DomainObject.Predmet.OstaliListFormated_1">
      <item>IVANA ROGIĆ punomoćnik sudionika u postupku AMS NAKLADNIŠTVO d.o.o.</item>
    </derivirana_varijabla>
  </DomainObject.Predmet.OstaliListFormated>
  <DomainObject.Predmet.OstaliListFormatedOIB>
    <izvorni_sadrzaj>
      <item>IVANA ROGIĆ, OIB 92527505284 punomoćnik sudionika u postupku AMS NAKLADNIŠTVO d.o.o.</item>
    </izvorni_sadrzaj>
    <derivirana_varijabla naziv="DomainObject.Predmet.OstaliListFormatedOIB_1">
      <item>IVANA ROGIĆ, OIB 92527505284 punomoćnik sudionika u postupku AMS NAKLADNIŠTVO d.o.o.</item>
    </derivirana_varijabla>
  </DomainObject.Predmet.OstaliListFormatedOIB>
  <DomainObject.Predmet.OstaliListFormatedWithAdress>
    <izvorni_sadrzaj>
      <item>IVANA ROGIĆ, Vikotra Kovačića 3, 10000 Zagreb punomoćnik sudionika u postupku AMS NAKLADNIŠTVO d.o.o.</item>
    </izvorni_sadrzaj>
    <derivirana_varijabla naziv="DomainObject.Predmet.OstaliListFormatedWithAdress_1">
      <item>IVANA ROGIĆ, Vikotra Kovačića 3, 10000 Zagreb punomoćnik sudionika u postupku AMS NAKLADNIŠTVO d.o.o.</item>
    </derivirana_varijabla>
  </DomainObject.Predmet.OstaliListFormatedWithAdress>
  <DomainObject.Predmet.OstaliListFormatedWithAdressOIB>
    <izvorni_sadrzaj>
      <item>IVANA ROGIĆ, OIB 92527505284, Vikotra Kovačića 3, 10000 Zagreb punomoćnik sudionika u postupku AMS NAKLADNIŠTVO d.o.o.</item>
    </izvorni_sadrzaj>
    <derivirana_varijabla naziv="DomainObject.Predmet.OstaliListFormatedWithAdressOIB_1">
      <item>IVANA ROGIĆ, OIB 92527505284, Vikotra Kovačića 3, 10000 Zagreb punomoćnik sudionika u postupku AMS NAKLADNIŠTVO d.o.o.</item>
    </derivirana_varijabla>
  </DomainObject.Predmet.OstaliListFormatedWithAdressOIB>
  <DomainObject.Predmet.OstaliListNazivFormated>
    <izvorni_sadrzaj>
      <item>IVANA ROGIĆ</item>
    </izvorni_sadrzaj>
    <derivirana_varijabla naziv="DomainObject.Predmet.OstaliListNazivFormated_1">
      <item>IVANA ROGIĆ</item>
    </derivirana_varijabla>
  </DomainObject.Predmet.OstaliListNazivFormated>
  <DomainObject.Predmet.OstaliListNazivFormatedOIB>
    <izvorni_sadrzaj>
      <item>IVANA ROGIĆ, OIB 92527505284</item>
    </izvorni_sadrzaj>
    <derivirana_varijabla naziv="DomainObject.Predmet.OstaliListNazivFormatedOIB_1">
      <item>IVANA ROGIĆ, OIB 92527505284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AMS NAKLADNIŠTVO d.o.o.</izvorni_sadrzaj>
    <derivirana_varijabla naziv="DomainObject.Predmet.ProtustrankaIDrugi_1">AMS NAKLADNIŠTVO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AMS NAKLADNIŠTVO d.o.o., OIB 32472532639, Vijenac Frane Gotovca 10, 10000 Zagreb</izvorni_sadrzaj>
    <derivirana_varijabla naziv="DomainObject.Predmet.ProtustrankaIDrugiAdressOIB_1">AMS NAKLADNIŠTVO d.o.o., OIB 32472532639,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AMS NAKLADNIŠTVO d.o.o.</item>
      <item>IVANA ROGIĆ</item>
    </izvorni_sadrzaj>
    <derivirana_varijabla naziv="DomainObject.Predmet.SudioniciListNaziv_1">
      <item>FINA Regionalni centar Zagreb</item>
      <item>AMS NAKLADNIŠTVO d.o.o.</item>
      <item>IVANA ROGIĆ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AMS NAKLADNIŠTVO d.o.o., OIB 32472532639, Vijenac Frane Gotovca 10,10000 Zagreb</item>
      <item>IVANA ROGIĆ, OIB 92527505284, Vikotra Kovačića 3,10000 Zagreb</item>
    </izvorni_sadrzaj>
    <derivirana_varijabla naziv="DomainObject.Predmet.SudioniciListAdressOIB_1">
      <item>FINA Regionalni centar Zagreb, OIB 85821130368, Trg svibanjskih žrtava 1995. 1,10000 Zagreb</item>
      <item>AMS NAKLADNIŠTVO d.o.o., OIB 32472532639, Vijenac Frane Gotovca 10,10000 Zagreb</item>
      <item>IVANA ROGIĆ, OIB 92527505284, Vikotra Kovačića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32472532639</item>
      <item>, OIB 92527505284</item>
    </izvorni_sadrzaj>
    <derivirana_varijabla naziv="DomainObject.Predmet.SudioniciListNazivOIB_1">
      <item>, OIB 85821130368</item>
      <item>, OIB 32472532639</item>
      <item>, OIB 92527505284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44</properties:Lines>
  <properties:Paragraphs>15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2015-12-04T08:54:00Z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