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4689" w14:paraId="e824689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r>
        <w:rPr>
          <w:sz w:val="28"/>
        </w:rPr>
        <w:t>i</w:t>
      </w:r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EF5005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31. ožujak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r w:rsidR="00EF5005">
        <w:t>Sp-30/16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>Potrošač: Vesna Pažin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9C4214" w:rsidP="009C4214" w:rsidR="004D7A3D">
      <w:pPr>
        <w:rPr>
          <w:b/>
        </w:rPr>
      </w:pPr>
      <w:r>
        <w:rPr>
          <w:b/>
        </w:rPr>
        <w:t xml:space="preserve">                     </w:t>
      </w:r>
      <w:r w:rsidR="00EF5005">
        <w:rPr>
          <w:b/>
        </w:rPr>
        <w:t>za davanje izjave o ustupu u smislu čl. 71.  st. 3.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EF5005" w:rsidP="00EF5005" w:rsidR="003511FB">
      <w:pPr>
        <w:ind w:firstLine="708" w:right="-51"/>
        <w:jc w:val="center"/>
        <w:rPr>
          <w:b/>
        </w:rPr>
      </w:pPr>
      <w:r>
        <w:t>VESNA PAŽIN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EF5005">
        <w:rPr>
          <w:b/>
        </w:rPr>
        <w:t>31.03.2017. u 09,00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EF5005">
        <w:t>24. veljače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>Za točnost otpravka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4047E"/>
    <w:rsid w:val="00964792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203D8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476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2017-02-24T12:26:00Z</dcterms:created>
  <dc:creator>Microbase</dc:creator>
  <cp:lastModifiedBy>Jelena Pavić</cp:lastModifiedBy>
  <cp:lastPrinted>2016-03-03T12:49:00Z</cp:lastPrinted>
  <dcterms:modified xmlns:xsi="http://www.w3.org/2001/XMLSchema-instance" xsi:type="dcterms:W3CDTF">2017-02-27T07:34:00Z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Sp-30-16.docx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