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c27b" w14:paraId="97fc27b" w:rsidRDefault="00AE649C" w:rsidP="00AD300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AD3003" w:rsidP="00AD300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D3003" w:rsidP="00AD3003" w:rsidR="00AD3003" w:rsidRPr="00AD3003">
      <w:pPr>
        <w:pStyle w:val="SudSjedite"/>
      </w:pPr>
      <w:r>
        <w:t xml:space="preserve">                                                                                                    Poslovni broj: 4 St-296/13-51</w:t>
      </w:r>
      <w:r w:rsidR="00EA1C6D">
        <w:tab/>
      </w:r>
    </w:p>
    <w:p w:rsidRDefault="00AD3003" w:rsidP="00AD3003" w:rsidR="00AD3003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AD3003" w:rsidP="00AD3003" w:rsidR="00AD3003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AD3003" w:rsidP="00AD3003" w:rsidR="00AD300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AD3003" w:rsidP="00AD3003" w:rsidR="00AD3003">
      <w:pPr>
        <w:spacing w:after="0"/>
        <w:jc w:val="both"/>
        <w:rPr>
          <w:rFonts w:cs="Times New Roman"/>
          <w:lang w:val="pt-BR"/>
        </w:rPr>
      </w:pPr>
    </w:p>
    <w:p w:rsidRDefault="00AD3003" w:rsidP="00AD3003" w:rsidR="00AD300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AD3003" w:rsidP="00AD3003" w:rsidR="00AD300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AD3003" w:rsidP="00AD3003" w:rsidR="00AD3003">
      <w:pPr>
        <w:spacing w:after="0"/>
      </w:pPr>
    </w:p>
    <w:p w:rsidRDefault="00AD3003" w:rsidP="00AD3003" w:rsidR="00AD3003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D3003" w:rsidP="00AD3003" w:rsidR="00AD300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Trgovački sud u Varaždinu, po stečajnom sucu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u stečajnom postupku nad stečajnim dužnikom INDUSTRIJA TRANSPORTNIH SREDSTAVA I SKLADIŠNIH SISTEMA d.o.o. "u stečaju" (skraćeno ITS d.o.o.), Križevci, Nikole Tesle 38, OIB: 87091262401, zastupanog po stečajnoj upraviteljici </w:t>
      </w:r>
      <w:proofErr w:type="spellStart"/>
      <w:r>
        <w:rPr>
          <w:rFonts w:cs="Times New Roman"/>
        </w:rPr>
        <w:t>Lidii</w:t>
      </w:r>
      <w:proofErr w:type="spellEnd"/>
      <w:r>
        <w:rPr>
          <w:rFonts w:cs="Times New Roman"/>
        </w:rPr>
        <w:t xml:space="preserve"> Belamarić, odvjetnici iz Varaždina, dana 2. studenog 2015.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AD3003" w:rsidP="00AD3003" w:rsidR="00AD300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AD3003" w:rsidP="00AD3003" w:rsidR="00AD3003">
      <w:pPr>
        <w:spacing w:after="0"/>
        <w:jc w:val="center"/>
        <w:rPr>
          <w:rFonts w:cs="Times New Roman"/>
        </w:rPr>
      </w:pPr>
    </w:p>
    <w:p w:rsidRDefault="00AD3003" w:rsidP="00AD3003" w:rsidR="00AD3003">
      <w:pPr>
        <w:spacing w:after="0"/>
        <w:jc w:val="center"/>
        <w:rPr>
          <w:rFonts w:cs="Times New Roman"/>
        </w:rPr>
      </w:pPr>
    </w:p>
    <w:p w:rsidRDefault="00AD3003" w:rsidP="00AD3003" w:rsidR="00AD300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I. Saziva se skupština vjerovnika u stečajnom postupku nad dužnikom INDUSTRIJA TRANSPORTNIH SREDSTAVA I SKLADIŠNIH SISTEMA d.o.o. "u stečaju" (skraćeno ITS d.o.o.), Križevci, Nikole Tesle 38,  OIB: 87091262401, za: 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ind w:left="360"/>
        <w:jc w:val="center"/>
        <w:rPr>
          <w:rFonts w:cs="Times New Roman"/>
          <w:u w:val="single"/>
        </w:rPr>
      </w:pPr>
      <w:r>
        <w:rPr>
          <w:rFonts w:cs="Times New Roman"/>
          <w:u w:val="single"/>
        </w:rPr>
        <w:t>7. prosinac 2015. u 8,40.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Trgovačkog suda u Varaždinu, soba 230/II sa sljedećim: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jc w:val="center"/>
        <w:rPr>
          <w:rFonts w:cs="Times New Roman"/>
        </w:rPr>
      </w:pPr>
      <w:r>
        <w:rPr>
          <w:rFonts w:cs="Times New Roman"/>
        </w:rPr>
        <w:t>dnevnim redom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1. Izvješće stečajnog upravitelja o dosadašnjem tijeku stečajnog postupka i donošenje odluka o daljnjem tijeku stečajnog postupka,</w:t>
      </w:r>
    </w:p>
    <w:p w:rsidRDefault="00AD3003" w:rsidP="00AD3003" w:rsidR="00AD300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2. Pribavljanje mišljenja vjerovnika stečajne mase, stečajnog upravitelja i skupštine vjerovnika o obustavi i zaključenju stečajnog postupka zbog nedostatnosti stečajne mase za pokriće troškova stečajnog postupka (čl. 203. st. 2. Stečajnog zakona).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II. Na skupštinu vjerovnika pozivaju se radi davanja mišljenja pod točkom 2. dnevnog reda:</w:t>
      </w:r>
    </w:p>
    <w:p w:rsidRDefault="00AD3003" w:rsidP="00AD3003" w:rsidR="00AD300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- vjerovnici stečajne mase,</w:t>
      </w:r>
    </w:p>
    <w:p w:rsidRDefault="00AD3003" w:rsidP="00AD3003" w:rsidR="00AD300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- stečajni upravitelj, </w:t>
      </w:r>
    </w:p>
    <w:p w:rsidRDefault="00AD3003" w:rsidP="00AD3003" w:rsidR="00AD300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- stečajni vjerovnici.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III. Ovo rješenje objavit će se na mrežnoj stranici e-Oglasna ploča suda.</w:t>
      </w:r>
    </w:p>
    <w:p w:rsidRDefault="00AD3003" w:rsidP="00AD3003" w:rsidR="00AD300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je 17. srpnja 2015. podnio stečajnom sucu završno izvješće o gospodarskom stanju stečajnog dužnika s prijedlogom obustave i zaključenja stečajnog postupka. U prijedlogu navodi da u ovom stečajnom postupku nema imovine, za sva potraživanja nastupila je zastara prava na naplatu ili su osporena. Imovina koju je imao stečajni dužnik prenesena je trgovačkom društvu ITS-RB d.o.o. Ukupno prijavljene tražbine stečajnih vjerovnika iznose 17.512.374,98 kn. U stečajnom postupku ostvareni su priljevi na račun stečajnog dužnika u iznosu od 33.000,00 kn s osnova uplaćenog predujma za vođenje stečajnog postupka, te 24,22 kn s osnove pasivne kamate. Ostvareni su odljevi u iznosu od 303,53 kn za troškove naknade banke za vođenje računa. Nepodmirene obveze stečajnog dužnika odnose se na knjigovodstvene usluge u iznosu od 16.000,00 kn te na putne, materijalne i ostale troškove stečajnog upravitelja u iznosu od 16.000,00 kn. Iz preostalog iznosa namiriti će se bankarski troškovi, potraživanja knjigovodstvenom servisu za vođenje poslovnih knjiga, te putni, materijalni i ostali troškovi stečajnog upravitelja. Obzirom dužnik nema imovine predlaže obustavu i zaključenje stečajnog postupka sukladno čl. 203. Stečajnog zakona (''Narodne novine'' broj 44/96, 29/99, 129/00, 123/03, 82/06, 116/10, 25/12, 133/12, dalje SZ). </w:t>
      </w:r>
    </w:p>
    <w:p w:rsidRDefault="00AD3003" w:rsidP="00AD3003" w:rsidR="00AD3003">
      <w:pPr>
        <w:spacing w:after="0"/>
        <w:ind w:firstLine="708"/>
        <w:jc w:val="both"/>
        <w:rPr>
          <w:rFonts w:cs="Times New Roman"/>
        </w:rPr>
      </w:pPr>
    </w:p>
    <w:p w:rsidRDefault="00AD3003" w:rsidP="00AD3003" w:rsidR="00AD300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Čl. 203. SZ propisano je da će stečajni sudac će obustaviti i zaključiti stečajni postupak ako se nakon otvaranja stečajnog postupka pokaže da stečajna masa nije dostatna ni za pokriće troškova postupka, s tim da će, primjenom odredbe čl. 203. st. 2.  SZ-a, prije donošenja toga rješenja pribaviti mišljenje vjerovnika stečajne mase, stečajnog upravitelja i skupštine vjerovnika o obustavi i zaključenju stečajnog postupka.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Slijedom iznijetog odlučeno je kao u izreci rješenja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2. studenoga 2015.</w:t>
      </w:r>
    </w:p>
    <w:p w:rsidRDefault="00AD3003" w:rsidP="00AD3003" w:rsidR="00AD300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 U D A C:    </w:t>
      </w:r>
    </w:p>
    <w:p w:rsidRDefault="00AD3003" w:rsidP="00AD3003" w:rsidR="00AD3003">
      <w:pPr>
        <w:spacing w:after="0"/>
        <w:rPr>
          <w:rFonts w:cs="Times New Roman"/>
        </w:rPr>
      </w:pPr>
    </w:p>
    <w:p w:rsidRDefault="00AD3003" w:rsidP="00AD3003" w:rsidR="00AD300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AD3003" w:rsidP="00AD3003" w:rsidR="00AD3003">
      <w:pPr>
        <w:spacing w:after="0"/>
        <w:rPr>
          <w:rFonts w:cs="Times New Roman"/>
        </w:rPr>
      </w:pPr>
    </w:p>
    <w:p w:rsidRDefault="00AD3003" w:rsidP="00AD3003" w:rsidR="00AD3003">
      <w:pPr>
        <w:spacing w:after="0"/>
        <w:ind w:left="4248"/>
        <w:rPr>
          <w:rFonts w:cs="Times New Roman"/>
        </w:rPr>
      </w:pPr>
      <w:r>
        <w:rPr>
          <w:rFonts w:cs="Times New Roman"/>
        </w:rPr>
        <w:t xml:space="preserve">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D3003" w:rsidP="00AD3003" w:rsidR="00AD300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D3003" w:rsidP="00AD3003" w:rsidR="00AD3003">
      <w:pPr>
        <w:spacing w:after="0"/>
        <w:jc w:val="both"/>
        <w:rPr>
          <w:rFonts w:cs="Times New Roman"/>
        </w:rPr>
      </w:pPr>
    </w:p>
    <w:p w:rsidRDefault="00AD3003" w:rsidP="00AD3003" w:rsidR="00AD300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AD3003" w:rsidP="00AD3003" w:rsidR="00AD3003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napToGrid w:val="false"/>
        <w:spacing w:after="0"/>
        <w:contextualSpacing/>
        <w:rPr>
          <w:rFonts w:cs="Arial"/>
        </w:rPr>
      </w:pPr>
      <w:r>
        <w:t xml:space="preserve">stečajni upravitelj, </w:t>
      </w:r>
      <w:proofErr w:type="spellStart"/>
      <w:r>
        <w:t>Lidia</w:t>
      </w:r>
      <w:proofErr w:type="spellEnd"/>
      <w:r>
        <w:t xml:space="preserve"> Belamarić, Kratka 2, 42000 Varaždin</w:t>
      </w:r>
    </w:p>
    <w:p w:rsidRDefault="00AD3003" w:rsidP="00AD3003" w:rsidR="00AD300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  mrežna stranica e-Oglasna ploča suda</w:t>
      </w:r>
    </w:p>
    <w:p w:rsidRDefault="00AD3003" w:rsidP="00AD3003" w:rsidR="00AD3003">
      <w:pPr>
        <w:spacing w:after="0"/>
        <w:ind w:firstLine="708"/>
        <w:jc w:val="both"/>
        <w:rPr>
          <w:rFonts w:cs="Times New Roman"/>
        </w:rPr>
      </w:pPr>
    </w:p>
    <w:p w:rsidRDefault="00AD3003" w:rsidP="00AD3003" w:rsidR="00AD3003">
      <w:pPr>
        <w:spacing w:after="0"/>
        <w:rPr>
          <w:rFonts w:cs="Times New Roman"/>
        </w:rPr>
      </w:pPr>
    </w:p>
    <w:p w:rsidRDefault="00AD3003" w:rsidP="00AD3003" w:rsidR="00AD3003">
      <w:pPr>
        <w:spacing w:after="0"/>
        <w:rPr>
          <w:rFonts w:cs="Times New Roman"/>
        </w:rPr>
      </w:pPr>
    </w:p>
    <w:p w:rsidRDefault="00CB0EA4" w:rsidP="00AD3003" w:rsidR="00CB0EA4">
      <w:pPr>
        <w:pStyle w:val="Naslovdokumenta"/>
        <w:spacing w:after="0"/>
      </w:pPr>
    </w:p>
    <w:p w:rsidRDefault="0071688E" w:rsidP="00AD3003" w:rsidR="0071688E">
      <w:pPr>
        <w:pStyle w:val="Poetniodjeljak"/>
        <w:spacing w:after="0"/>
      </w:pPr>
    </w:p>
    <w:p w:rsidRDefault="00A21F0D" w:rsidP="00AD3003" w:rsidR="00A21F0D">
      <w:pPr>
        <w:pStyle w:val="NormaleSPIS"/>
        <w:spacing w:after="0"/>
        <w:rPr>
          <w:noProof/>
        </w:rPr>
      </w:pPr>
    </w:p>
    <w:p w:rsidRDefault="00DA0242" w:rsidP="00AD300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003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59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St-296/2013-51</izvorni_sadrzaj>
    <derivirana_varijabla naziv="DomainObject.Oznaka_1">St-296/2013-51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St-296/2013</izvorni_sadrzaj>
    <derivirana_varijabla naziv="DomainObject.Predmet.OznakaBroj_1">St-296/2013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st.vj. 26.02.2015
================</izvorni_sadrzaj>
    <derivirana_varijabla naziv="DomainObject.Predmet.PrimjedbaSuca_1">ŽALBA st.vj. 26.02.2015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INDUSTRIJA TRANSPORTNIH SREDSTAVA I SKLADIŠNIH SISTEMA d.o.o. "u stečaju" zastupanog po punomoćniku ZOU Zlatko Gregurić, Tatjana Figač-Gregurić i Hrvoje Mladinić</izvorni_sadrzaj>
    <derivirana_varijabla naziv="DomainObject.Predmet.ProtustrankaFormated_1">  INDUSTRIJA TRANSPORTNIH SREDSTAVA I SKLADIŠNIH SISTEMA d.o.o. "u stečaju" zastupanog po punomoćniku ZOU Zlatko Gregurić, Tatjana Figač-Gregurić i Hrvoje Mladinić</derivirana_varijabla>
  </DomainObject.Predmet.ProtustrankaFormated>
  <DomainObject.Predmet.ProtustrankaFormatedOIB>
    <izvorni_sadrzaj>  INDUSTRIJA TRANSPORTNIH SREDSTAVA I SKLADIŠNIH SISTEMA d.o.o. "u stečaju", OIB 87091262401 zastupanog po punomoćniku ZOU Zlatko Gregurić, Tatjana Figač-Gregurić i Hrvoje Mladinić</izvorni_sadrzaj>
    <derivirana_varijabla naziv="DomainObject.Predmet.ProtustrankaFormatedOIB_1">  INDUSTRIJA TRANSPORTNIH SREDSTAVA I SKLADIŠNIH SISTEMA d.o.o. "u stečaju", OIB 87091262401 zastupanog po punomoćniku ZOU Zlatko Gregurić, Tatjana Figač-Gregurić i Hrvoje Mladinić</derivirana_varijabla>
  </DomainObject.Predmet.ProtustrankaFormatedOIB>
  <DomainObject.Predmet.ProtustrankaFormatedWithAdress>
    <izvorni_sadrzaj> INDUSTRIJA TRANSPORTNIH SREDSTAVA I SKLADIŠNIH SISTEMA d.o.o. "u stečaju", Nikole Tesle 38, Križevci zastupanog po punomoćniku ZOU Zlatko Gregurić, Tatjana Figač-Gregurić i Hrvoje Mladinić</izvorni_sadrzaj>
    <derivirana_varijabla naziv="DomainObject.Predmet.ProtustrankaFormatedWithAdress_1"> INDUSTRIJA TRANSPORTNIH SREDSTAVA I SKLADIŠNIH SISTEMA d.o.o. "u stečaju", Nikole Tesle 38, Križevci zastupanog po punomoćniku ZOU Zlatko Gregurić, Tatjana Figač-Gregurić i Hrvoje Mladinić</derivirana_varijabla>
  </DomainObject.Predmet.ProtustrankaFormatedWithAdress>
  <DomainObject.Predmet.ProtustrankaFormatedWithAdressOIB>
    <izvorni_sadrzaj> INDUSTRIJA TRANSPORTNIH SREDSTAVA I SKLADIŠNIH SISTEMA d.o.o. "u stečaju", OIB 87091262401, Nikole Tesle 38, Križevci zastupanog po punomoćniku ZOU Zlatko Gregurić, Tatjana Figač-Gregurić i Hrvoje Mladinić</izvorni_sadrzaj>
    <derivirana_varijabla naziv="DomainObject.Predmet.ProtustrankaFormatedWithAdressOIB_1"> INDUSTRIJA TRANSPORTNIH SREDSTAVA I SKLADIŠNIH SISTEMA d.o.o. "u stečaju", OIB 87091262401, Nikole Tesle 38, Križevci zastupanog po punomoćniku ZOU Zlatko Gregurić, Tatjana Figač-Gregurić i Hrvoje Mladinić</derivirana_varijabla>
  </DomainObject.Predmet.ProtustrankaFormatedWithAdressOIB>
  <DomainObject.Predmet.ProtustrankaWithAdress>
    <izvorni_sadrzaj>INDUSTRIJA TRANSPORTNIH SREDSTAVA I SKLADIŠNIH SISTEMA d.o.o. "u stečaju" Nikole Tesle 38, Križevci</izvorni_sadrzaj>
    <derivirana_varijabla naziv="DomainObject.Predmet.ProtustrankaWithAdress_1">INDUSTRIJA TRANSPORTNIH SREDSTAVA I SKLADIŠNIH SISTEMA d.o.o. "u stečaju" Nikole Tesle 38, Križevci</derivirana_varijabla>
  </DomainObject.Predmet.ProtustrankaWithAdress>
  <DomainObject.Predmet.ProtustrankaWithAdressOIB>
    <izvorni_sadrzaj>INDUSTRIJA TRANSPORTNIH SREDSTAVA I SKLADIŠNIH SISTEMA d.o.o. "u stečaju", OIB 87091262401, Nikole Tesle 38, Križevci</izvorni_sadrzaj>
    <derivirana_varijabla naziv="DomainObject.Predmet.ProtustrankaWithAdressOIB_1">INDUSTRIJA TRANSPORTNIH SREDSTAVA I SKLADIŠNIH SISTEMA d.o.o. "u stečaju", OIB 87091262401, Nikole Tesle 38, Križevci</derivirana_varijabla>
  </DomainObject.Predmet.ProtustrankaWithAdressOIB>
  <DomainObject.Predmet.ProtustrankaNazivFormated>
    <izvorni_sadrzaj>INDUSTRIJA TRANSPORTNIH SREDSTAVA I SKLADIŠNIH SISTEMA d.o.o. "u stečaju"</izvorni_sadrzaj>
    <derivirana_varijabla naziv="DomainObject.Predmet.ProtustrankaNazivFormated_1">INDUSTRIJA TRANSPORTNIH SREDSTAVA I SKLADIŠNIH SISTEMA d.o.o. "u stečaju"</derivirana_varijabla>
  </DomainObject.Predmet.ProtustrankaNazivFormated>
  <DomainObject.Predmet.ProtustrankaNazivFormatedOIB>
    <izvorni_sadrzaj>INDUSTRIJA TRANSPORTNIH SREDSTAVA I SKLADIŠNIH SISTEMA d.o.o. "u stečaju", OIB 87091262401</izvorni_sadrzaj>
    <derivirana_varijabla naziv="DomainObject.Predmet.ProtustrankaNazivFormatedOIB_1">INDUSTRIJA TRANSPORTNIH SREDSTAVA I SKLADIŠNIH SISTEMA d.o.o. "u stečaju", OIB 87091262401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17512374.00</izvorni_sadrzaj>
    <derivirana_varijabla naziv="DomainObject.Predmet.TrenutnaVrijednost_1">17512374.00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INDUSTRIJA TRANSPORTNIH SREDSTAVA I SKLADIŠNIH SISTEMA d.o.o. "u stečaju" zastupanog po punomoćniku ZOU Zlatko Gregurić, Tatjana Figač-Gregurić i Hrvoje Mladinić</item>
    </izvorni_sadrzaj>
    <derivirana_varijabla naziv="DomainObject.Predmet.ProtuStrankaListFormated_1">
      <item>INDUSTRIJA TRANSPORTNIH SREDSTAVA I SKLADIŠNIH SISTEMA d.o.o. "u stečaju" zastupanog po punomoćniku ZOU Zlatko Gregurić, Tatjana Figač-Gregurić i Hrvoje Mladinić</item>
    </derivirana_varijabla>
  </DomainObject.Predmet.ProtuStrankaListFormated>
  <DomainObject.Predmet.ProtuStrankaListFormatedOIB>
    <izvorni_sadrzaj>
      <item>INDUSTRIJA TRANSPORTNIH SREDSTAVA I SKLADIŠNIH SISTEMA d.o.o. "u stečaju", OIB 87091262401 zastupanog po punomoćniku ZOU Zlatko Gregurić, Tatjana Figač-Gregurić i Hrvoje Mladinić</item>
    </izvorni_sadrzaj>
    <derivirana_varijabla naziv="DomainObject.Predmet.ProtuStrankaListFormatedOIB_1">
      <item>INDUSTRIJA TRANSPORTNIH SREDSTAVA I SKLADIŠNIH SISTEMA d.o.o. "u stečaju", OIB 87091262401 zastupanog po punomoćniku ZOU Zlatko Gregurić, Tatjana Figač-Gregurić i Hrvoje Mladinić</item>
    </derivirana_varijabla>
  </DomainObject.Predmet.ProtuStrankaListFormatedOIB>
  <DomainObject.Predmet.ProtuStrankaListFormatedWithAdress>
    <izvorni_sadrzaj>
      <item>INDUSTRIJA TRANSPORTNIH SREDSTAVA I SKLADIŠNIH SISTEMA d.o.o. "u stečaju", Nikole Tesle 38, Križevci zastupanog po punomoćniku ZOU Zlatko Gregurić, Tatjana Figač-Gregurić i Hrvoje Mladinić</item>
    </izvorni_sadrzaj>
    <derivirana_varijabla naziv="DomainObject.Predmet.ProtuStrankaListFormatedWithAdress_1">
      <item>INDUSTRIJA TRANSPORTNIH SREDSTAVA I SKLADIŠNIH SISTEMA d.o.o. "u stečaju", Nikole Tesle 38, Križevci zastupanog po punomoćniku ZOU Zlatko Gregurić, Tatjana Figač-Gregurić i Hrvoje Mladinić</item>
    </derivirana_varijabla>
  </DomainObject.Predmet.ProtuStrankaListFormatedWithAdress>
  <DomainObject.Predmet.ProtuStrankaListFormatedWithAdressOIB>
    <izvorni_sadrzaj>
      <item>INDUSTRIJA TRANSPORTNIH SREDSTAVA I SKLADIŠNIH SISTEMA d.o.o. "u stečaju", OIB 87091262401, Nikole Tesle 38, Križevci zastupanog po punomoćniku ZOU Zlatko Gregurić, Tatjana Figač-Gregurić i Hrvoje Mladinić</item>
    </izvorni_sadrzaj>
    <derivirana_varijabla naziv="DomainObject.Predmet.ProtuStrankaListFormatedWithAdressOIB_1">
      <item>INDUSTRIJA TRANSPORTNIH SREDSTAVA I SKLADIŠNIH SISTEMA d.o.o. "u stečaju", OIB 87091262401, Nikole Tesle 38, Križevci zastupanog po punomoćniku ZOU Zlatko Gregurić, Tatjana Figač-Gregurić i Hrvoje Mladinić</item>
    </derivirana_varijabla>
  </DomainObject.Predmet.ProtuStrankaListFormatedWithAdressOIB>
  <DomainObject.Predmet.ProtuStrankaListNazivFormated>
    <izvorni_sadrzaj>
      <item>INDUSTRIJA TRANSPORTNIH SREDSTAVA I SKLADIŠNIH SISTEMA d.o.o. "u stečaju"</item>
    </izvorni_sadrzaj>
    <derivirana_varijabla naziv="DomainObject.Predmet.ProtuStrankaListNazivFormated_1">
      <item>INDUSTRIJA TRANSPORTNIH SREDSTAVA I SKLADIŠNIH SISTEMA d.o.o. "u stečaju"</item>
    </derivirana_varijabla>
  </DomainObject.Predmet.ProtuStrankaListNazivFormated>
  <DomainObject.Predmet.ProtuStrankaListNazivFormatedOIB>
    <izvorni_sadrzaj>
      <item>INDUSTRIJA TRANSPORTNIH SREDSTAVA I SKLADIŠNIH SISTEMA d.o.o. "u stečaju", OIB 87091262401</item>
    </izvorni_sadrzaj>
    <derivirana_varijabla naziv="DomainObject.Predmet.ProtuStrankaListNazivFormatedOIB_1">
      <item>INDUSTRIJA TRANSPORTNIH SREDSTAVA I SKLADIŠNIH SISTEMA d.o.o. "u stečaju", OIB 87091262401</item>
    </derivirana_varijabla>
  </DomainObject.Predmet.ProtuStrankaListNazivFormatedOIB>
  <DomainObject.Predmet.OstaliListFormated>
    <izvorni_sadrzaj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</item>
      <item>Općinski sud u Bjelovaru</item>
    </izvorni_sadrzaj>
    <derivirana_varijabla naziv="DomainObject.Predmet.OstaliListFormated_1"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</item>
      <item>Općinski sud u Bjelovaru</item>
    </derivirana_varijabla>
  </DomainObject.Predmet.OstaliListFormated>
  <DomainObject.Predmet.OstaliListFormatedOIB>
    <izvorni_sadrzaj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Belamarić, OIB 55271144632</item>
      <item>Općinski sud u Bjelovaru</item>
    </izvorni_sadrzaj>
    <derivirana_varijabla naziv="DomainObject.Predmet.OstaliListFormatedOIB_1">
      <item>ŽUPANIJSKO DRŽAVNO ODVJETNIŠTVO U VARAŽDINU</item>
      <item>ZOU Zlatko Gregurić, Tatjana Figač-Gregurić i Hrvoje Mladinić punomoćnik sudionika u postupku INDUSTRIJA TRANSPORTNIH SREDSTAVA I SKLADIŠNIH SISTEMA d.o.o. "u stečaju"</item>
      <item>Branko Ravivojčević, direktor dužnika</item>
      <item>Lidia Belamarić, OIB 55271144632</item>
      <item>Općinski sud u Bjelovaru</item>
    </derivirana_varijabla>
  </DomainObject.Predmet.OstaliListFormatedOIB>
  <DomainObject.Predmet.OstaliListFormatedWithAdress>
    <izvorni_sadrzaj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Kratka 2, 42000 Varaždin</item>
      <item>Općinski sud u Bjelovaru, S.Radića 27, 43000 Bjelovar</item>
    </izvorni_sadrzaj>
    <derivirana_varijabla naziv="DomainObject.Predmet.OstaliListFormatedWithAdress_1"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Kratka 2, 42000 Varaždin</item>
      <item>Općinski sud u Bjelovaru, S.Radića 27, 43000 Bjelovar</item>
    </derivirana_varijabla>
  </DomainObject.Predmet.OstaliListFormatedWithAdress>
  <DomainObject.Predmet.OstaliListFormatedWithAdressOIB>
    <izvorni_sadrzaj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OIB 55271144632, Kratka 2, 42000 Varaždin</item>
      <item>Općinski sud u Bjelovaru, S.Radića 27, 43000 Bjelovar</item>
    </izvorni_sadrzaj>
    <derivirana_varijabla naziv="DomainObject.Predmet.OstaliListFormatedWithAdressOIB_1">
      <item>ŽUPANIJSKO DRŽAVNO ODVJETNIŠTVO U VARAŽDINU, 42000 Varaždin</item>
      <item>ZOU Zlatko Gregurić, Tatjana Figač-Gregurić i Hrvoje Mladinić, Mihanovićeva 15b, 43000 Bjelovar punomoćnik sudionika u postupku INDUSTRIJA TRANSPORTNIH SREDSTAVA I SKLADIŠNIH SISTEMA d.o.o. "u stečaju"</item>
      <item>Branko Ravivojčević, direktor dužnika, Stjepana Radića 5, 48260 Križevci</item>
      <item>Lidia Belamarić, OIB 55271144632, Kratka 2, 42000 Varaždin</item>
      <item>Općinski sud u Bjelovaru, S.Radića 27, 43000 Bjelovar</item>
    </derivirana_varijabla>
  </DomainObject.Predmet.OstaliListFormatedWithAdressOIB>
  <DomainObject.Predmet.OstaliListNazivFormated>
    <izvorni_sadrzaj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</izvorni_sadrzaj>
    <derivirana_varijabla naziv="DomainObject.Predmet.OstaliListNazivFormated_1"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</derivirana_varijabla>
  </DomainObject.Predmet.OstaliListNazivFormated>
  <DomainObject.Predmet.OstaliListNazivFormatedOIB>
    <izvorni_sadrzaj>
      <item>ŽUPANIJSKO DRŽAVNO ODVJETNIŠTVO U VARAŽDINU</item>
      <item>ZOU Zlatko Gregurić, Tatjana Figač-Gregurić i Hrvoje Mladinić</item>
      <item>Branko Ravivojčević, direktor dužnika</item>
      <item>Lidia Belamarić, OIB 55271144632</item>
      <item>Općinski sud u Bjelovaru</item>
    </izvorni_sadrzaj>
    <derivirana_varijabla naziv="DomainObject.Predmet.OstaliListNazivFormatedOIB_1">
      <item>ŽUPANIJSKO DRŽAVNO ODVJETNIŠTVO U VARAŽDINU</item>
      <item>ZOU Zlatko Gregurić, Tatjana Figač-Gregurić i Hrvoje Mladinić</item>
      <item>Branko Ravivojčević, direktor dužnika</item>
      <item>Lidia Belamarić, OIB 55271144632</item>
      <item>Općinski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St-296/2013-51</izvorni_sadrzaj>
    <derivirana_varijabla naziv="DomainObject.PoslovniBrojDokumenta_1">St-296/2013-51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INDUSTRIJA TRANSPORTNIH SREDSTAVA I SKLADIŠNIH SISTEMA d.o.o. "u stečaju"</izvorni_sadrzaj>
    <derivirana_varijabla naziv="DomainObject.Predmet.ProtustrankaIDrugi_1">INDUSTRIJA TRANSPORTNIH SREDSTAVA I SKLADIŠNIH SISTEMA d.o.o. "u stečaju"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INDUSTRIJA TRANSPORTNIH SREDSTAVA I SKLADIŠNIH SISTEMA d.o.o. "u stečaju", OIB 87091262401, Nikole Tesle 38, Križevci</izvorni_sadrzaj>
    <derivirana_varijabla naziv="DomainObject.Predmet.ProtustrankaIDrugiAdressOIB_1">INDUSTRIJA TRANSPORTNIH SREDSTAVA I SKLADIŠNIH SISTEMA d.o.o. "u stečaju", OIB 87091262401, Nikole Tesle 38,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INDUSTRIJA TRANSPORTNIH SREDSTAVA I SKLADIŠNIH SISTEMA d.o.o. "u stečaju"</item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</izvorni_sadrzaj>
    <derivirana_varijabla naziv="DomainObject.Predmet.SudioniciListNaziv_1">
      <item>FINANCIJSKA AGENCIJA / REGIONALNI CENTAR ZAGREB Nagodbeno vijeće</item>
      <item>INDUSTRIJA TRANSPORTNIH SREDSTAVA I SKLADIŠNIH SISTEMA d.o.o. "u stečaju"</item>
      <item>ŽUPANIJSKO DRŽAVNO ODVJETNIŠTVO U VARAŽDINU</item>
      <item>ZOU Zlatko Gregurić, Tatjana Figač-Gregurić i Hrvoje Mladinić</item>
      <item>Branko Ravivojčević, direktor dužnika</item>
      <item>Lidia Belamarić</item>
      <item>Općinski sud u Bjelovaru</item>
    </derivirana_varijabla>
  </DomainObject.Predmet.SudioniciListNaziv>
  <DomainObject.Predmet.SudioniciListAdressOIB>
    <izvorni_sadrzaj>
      <item>FINANCIJSKA AGENCIJA / REGIONALNI CENTAR ZAGREB Nagodbeno vijeće, Albrechtova 42,10000 Zagreb</item>
      <item>INDUSTRIJA TRANSPORTNIH SREDSTAVA I SKLADIŠNIH SISTEMA d.o.o. "u stečaju", OIB 87091262401, Nikole Tesle 38,Križevci</item>
      <item>ŽUPANIJSKO DRŽAVNO ODVJETNIŠTVO U VARAŽDINU, 42000 Varaždin</item>
      <item>ZOU Zlatko Gregurić, Tatjana Figač-Gregurić i Hrvoje Mladinić, Mihanovićeva 15b,43000 Bjelovar</item>
      <item>Branko Ravivojčević, direktor dužnika, Stjepana Radića 5,48260 Križevci</item>
      <item>Lidia Belamarić, OIB 55271144632, Kratka 2,42000 Varaždin</item>
      <item>Općinski sud u Bjelovaru, S.Radića 27,43000 Bjelovar</item>
    </izvorni_sadrzaj>
    <derivirana_varijabla naziv="DomainObject.Predmet.SudioniciListAdressOIB_1">
      <item>FINANCIJSKA AGENCIJA / REGIONALNI CENTAR ZAGREB Nagodbeno vijeće, Albrechtova 42,10000 Zagreb</item>
      <item>INDUSTRIJA TRANSPORTNIH SREDSTAVA I SKLADIŠNIH SISTEMA d.o.o. "u stečaju", OIB 87091262401, Nikole Tesle 38,Križevci</item>
      <item>ŽUPANIJSKO DRŽAVNO ODVJETNIŠTVO U VARAŽDINU, 42000 Varaždin</item>
      <item>ZOU Zlatko Gregurić, Tatjana Figač-Gregurić i Hrvoje Mladinić, Mihanovićeva 15b,43000 Bjelovar</item>
      <item>Branko Ravivojčević, direktor dužnika, Stjepana Radića 5,48260 Križevci</item>
      <item>Lidia Belamarić, OIB 55271144632, Kratka 2,42000 Varaždin</item>
      <item>Općinski sud u Bjelovaru, S.Radića 27,43000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2531F-0FA9-44CF-8DC5-28268E602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529</properties:Words>
  <properties:Characters>3033</properties:Characters>
  <properties:Lines>97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2015-11-02T12:09:00Z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St-296/2013-51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