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081b2" w14:paraId="f1081b2" w:rsidRDefault="008969DD" w:rsidP="008969DD" w:rsidR="003F138B" w:rsidRPr="0083370B">
      <w:pPr>
        <w:jc w:val="both"/>
        <w15:collapsed w:val="false"/>
      </w:pPr>
      <w:bookmarkStart w:name="_GoBack" w:id="0"/>
      <w:bookmarkEnd w:id="0"/>
      <w:r>
        <w:tab/>
      </w:r>
      <w:r w:rsidR="008B5382">
        <w:rPr>
          <w:noProof/>
        </w:rPr>
        <w:drawing>
          <wp:inline distR="0" distL="0" distB="0" distT="0">
            <wp:extent cy="679450" cx="514350"/>
            <wp:effectExtent b="6350" r="0" t="0" l="0"/>
            <wp:docPr name="Slika 2"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9450" cx="514350"/>
                    </a:xfrm>
                    <a:prstGeom prst="rect">
                      <a:avLst/>
                    </a:prstGeom>
                    <a:noFill/>
                    <a:ln>
                      <a:noFill/>
                    </a:ln>
                  </pic:spPr>
                </pic:pic>
              </a:graphicData>
            </a:graphic>
          </wp:inline>
        </w:drawing>
      </w:r>
    </w:p>
    <w:p w:rsidRDefault="00CD24E1" w:rsidP="00CD24E1" w:rsidR="00CD24E1">
      <w:pPr>
        <w:jc w:val="both"/>
        <w:rPr>
          <w:b/>
        </w:rPr>
      </w:pPr>
      <w:r>
        <w:rPr>
          <w:b/>
        </w:rPr>
        <w:t>REPUBLIKA HRVATSKA</w:t>
      </w:r>
    </w:p>
    <w:p w:rsidRDefault="00CD24E1" w:rsidP="00511897" w:rsidR="00CD24E1">
      <w:pPr>
        <w:jc w:val="both"/>
        <w:rPr>
          <w:b/>
        </w:rPr>
      </w:pPr>
      <w:r>
        <w:rPr>
          <w:b/>
        </w:rPr>
        <w:t>OPĆINSKI SUD U ŠIBENIKU</w:t>
      </w:r>
    </w:p>
    <w:p w:rsidRDefault="00D70AE7" w:rsidP="006E10B4" w:rsidR="00442C57">
      <w:pPr>
        <w:rPr>
          <w:b/>
        </w:rPr>
      </w:pPr>
      <w:r>
        <w:rPr>
          <w:b/>
        </w:rPr>
        <w:t>OIB:29399232217</w:t>
      </w:r>
    </w:p>
    <w:p w:rsidRDefault="008969DD" w:rsidP="00511897" w:rsidR="008969DD">
      <w:pPr>
        <w:jc w:val="both"/>
        <w:rPr>
          <w:b/>
        </w:rPr>
      </w:pPr>
    </w:p>
    <w:p w:rsidRDefault="00B8444C" w:rsidR="00EE2E34" w:rsidRPr="003F138B">
      <w:pPr>
        <w:jc w:val="center"/>
        <w:rPr>
          <w:b/>
        </w:rPr>
      </w:pPr>
      <w:r>
        <w:rPr>
          <w:b/>
        </w:rPr>
        <w:t>ZAKLJUČAK</w:t>
      </w:r>
    </w:p>
    <w:p w:rsidRDefault="00EE2E34" w:rsidR="00EE2E34" w:rsidRPr="003F138B">
      <w:pPr>
        <w:jc w:val="center"/>
      </w:pPr>
    </w:p>
    <w:p w:rsidRDefault="007D1224" w:rsidP="007D1224" w:rsidR="007D1224" w:rsidRPr="00D75CED">
      <w:pPr>
        <w:ind w:firstLine="708"/>
        <w:jc w:val="both"/>
        <w:rPr>
          <w:bCs/>
        </w:rPr>
      </w:pPr>
      <w:r w:rsidRPr="00D75CED">
        <w:t>Općinski sud u Šibeniku, po su</w:t>
      </w:r>
      <w:r>
        <w:t>tkinji Ani Kević Brakus</w:t>
      </w:r>
      <w:r w:rsidRPr="00D75CED">
        <w:t xml:space="preserve">, </w:t>
      </w:r>
      <w:r w:rsidR="0040384A">
        <w:t xml:space="preserve">u </w:t>
      </w:r>
      <w:r w:rsidR="0040384A" w:rsidRPr="00D75CED">
        <w:t xml:space="preserve">pravnoj stvari </w:t>
      </w:r>
      <w:r w:rsidR="00B8444C">
        <w:t>stečaja potrošača</w:t>
      </w:r>
      <w:r w:rsidR="0040384A">
        <w:t xml:space="preserve"> </w:t>
      </w:r>
      <w:r w:rsidR="00911382">
        <w:t>Hane Petrov iz Šibenika, Stjepana Radića 70, OIB:82421636931,</w:t>
      </w:r>
      <w:r w:rsidR="00B03BCC">
        <w:t xml:space="preserve"> iz</w:t>
      </w:r>
      <w:r w:rsidR="0040384A">
        <w:t xml:space="preserve">van ročišta, </w:t>
      </w:r>
      <w:r w:rsidRPr="00D75CED">
        <w:t xml:space="preserve">dana </w:t>
      </w:r>
      <w:r w:rsidR="00C0504B">
        <w:t>2</w:t>
      </w:r>
      <w:r w:rsidR="00911382">
        <w:t>7</w:t>
      </w:r>
      <w:r>
        <w:t xml:space="preserve">. </w:t>
      </w:r>
      <w:r w:rsidR="00911382">
        <w:t>travnj</w:t>
      </w:r>
      <w:r w:rsidR="0040384A">
        <w:t>a</w:t>
      </w:r>
      <w:r w:rsidRPr="00D75CED">
        <w:t xml:space="preserve"> 201</w:t>
      </w:r>
      <w:r w:rsidR="0040384A">
        <w:t>7</w:t>
      </w:r>
      <w:r w:rsidRPr="00D75CED">
        <w:t>.</w:t>
      </w:r>
      <w:r>
        <w:t>g.,</w:t>
      </w:r>
      <w:r w:rsidRPr="00D75CED">
        <w:t xml:space="preserve"> </w:t>
      </w:r>
    </w:p>
    <w:p w:rsidRDefault="005A6BD9" w:rsidP="007D1224" w:rsidR="005A6BD9" w:rsidRPr="00D75CED">
      <w:pPr>
        <w:jc w:val="both"/>
      </w:pPr>
    </w:p>
    <w:p w:rsidRDefault="00B8444C" w:rsidP="00F322C0" w:rsidR="00EE2E34">
      <w:pPr>
        <w:pStyle w:val="Tijeloteksta"/>
        <w:jc w:val="center"/>
      </w:pPr>
      <w:r>
        <w:t>zaključio je</w:t>
      </w:r>
    </w:p>
    <w:p w:rsidRDefault="00EE2E34" w:rsidR="00EE2E34" w:rsidRPr="003F138B">
      <w:pPr>
        <w:jc w:val="center"/>
      </w:pPr>
    </w:p>
    <w:p w:rsidRDefault="00B8444C" w:rsidP="00B8444C" w:rsidR="00B8444C">
      <w:pPr>
        <w:tabs>
          <w:tab w:pos="1418" w:val="right"/>
          <w:tab w:pos="1701" w:val="left"/>
        </w:tabs>
        <w:jc w:val="both"/>
      </w:pPr>
      <w:r>
        <w:tab/>
        <w:t xml:space="preserve">             </w:t>
      </w:r>
      <w:r w:rsidR="00B03BCC">
        <w:t xml:space="preserve">Nalaže se </w:t>
      </w:r>
      <w:r w:rsidR="00C0504B">
        <w:t>Ministarstvu pravosuđa Republike Hrvatske</w:t>
      </w:r>
      <w:r w:rsidR="00911382">
        <w:t xml:space="preserve">, OIB:26635293339, </w:t>
      </w:r>
      <w:r w:rsidR="00C0504B">
        <w:t>da</w:t>
      </w:r>
      <w:r>
        <w:t xml:space="preserve"> </w:t>
      </w:r>
      <w:r w:rsidRPr="00B401D7">
        <w:t xml:space="preserve">roku od </w:t>
      </w:r>
      <w:r>
        <w:t>15</w:t>
      </w:r>
      <w:r w:rsidRPr="00B401D7">
        <w:t xml:space="preserve"> (</w:t>
      </w:r>
      <w:r>
        <w:t>petnaest</w:t>
      </w:r>
      <w:r w:rsidRPr="00B401D7">
        <w:t xml:space="preserve">) dana od dana dostave ovog zaključka, predujmi troškove postupka stečaja potrošača u iznosu od 2.000,00 kn (dvije tisuće kuna), na žiro račun Općinskog suda u Šibeniku broj HR4023900011300001202 </w:t>
      </w:r>
      <w:r>
        <w:t>model HR05 1007-</w:t>
      </w:r>
      <w:r w:rsidR="00911382">
        <w:t>1</w:t>
      </w:r>
      <w:r w:rsidRPr="00B401D7">
        <w:t>-160, otvoren kod Hrvatske poštanske banke – depozitna sredstva Općinskog suda u Šibeniku, opis plaćanja: predujam za troškove stečaja potrošača u predmetu Sp-</w:t>
      </w:r>
      <w:r w:rsidR="00911382">
        <w:t>1</w:t>
      </w:r>
      <w:r w:rsidRPr="00B401D7">
        <w:t>/1</w:t>
      </w:r>
      <w:r>
        <w:t>6</w:t>
      </w:r>
      <w:r w:rsidRPr="00B401D7">
        <w:t>, te da dokaz o uplati dostavi sudu pozivom na go</w:t>
      </w:r>
      <w:r>
        <w:t>re navedeni poslovni broj spisa.</w:t>
      </w:r>
    </w:p>
    <w:p w:rsidRDefault="00B8444C" w:rsidP="00B8444C" w:rsidR="00B8444C">
      <w:pPr>
        <w:tabs>
          <w:tab w:pos="1418" w:val="right"/>
          <w:tab w:pos="1701" w:val="left"/>
        </w:tabs>
        <w:jc w:val="both"/>
      </w:pPr>
    </w:p>
    <w:p w:rsidRDefault="00492921" w:rsidR="007D56BB" w:rsidRPr="003F138B">
      <w:pPr>
        <w:jc w:val="center"/>
      </w:pPr>
      <w:r w:rsidRPr="003F138B">
        <w:t>O</w:t>
      </w:r>
      <w:r w:rsidR="00EE2E34" w:rsidRPr="003F138B">
        <w:t>brazloženje</w:t>
      </w:r>
    </w:p>
    <w:p w:rsidRDefault="0022453C" w:rsidP="0040384A" w:rsidR="007D1224">
      <w:pPr>
        <w:jc w:val="both"/>
      </w:pPr>
      <w:r>
        <w:t xml:space="preserve"> </w:t>
      </w:r>
    </w:p>
    <w:p w:rsidRDefault="00B8444C" w:rsidP="00B03BCC" w:rsidR="00B03BCC">
      <w:pPr>
        <w:pStyle w:val="Tijeloteksta"/>
        <w:ind w:firstLine="708"/>
      </w:pPr>
      <w:r>
        <w:t xml:space="preserve"> </w:t>
      </w:r>
      <w:r w:rsidR="00B03BCC">
        <w:t>Dana 22. rujna 2016.g. predlagatelj je dostavio sudu R</w:t>
      </w:r>
      <w:r w:rsidR="00B03BCC" w:rsidRPr="007A4AF7">
        <w:t xml:space="preserve">ješenje </w:t>
      </w:r>
      <w:r w:rsidR="00B03BCC">
        <w:t xml:space="preserve">Ureda državne uprave u Šibensko-kninskoj županiji, Službe za zajedničke poslove </w:t>
      </w:r>
      <w:r w:rsidR="00B03BCC" w:rsidRPr="007A4AF7">
        <w:t>K</w:t>
      </w:r>
      <w:r w:rsidR="00B03BCC">
        <w:t>LASA</w:t>
      </w:r>
      <w:r w:rsidR="00B03BCC" w:rsidRPr="007A4AF7">
        <w:t>:UP/I-</w:t>
      </w:r>
      <w:r w:rsidR="00B03BCC">
        <w:t>701</w:t>
      </w:r>
      <w:r w:rsidR="00B03BCC" w:rsidRPr="007A4AF7">
        <w:t>-0</w:t>
      </w:r>
      <w:r w:rsidR="00B03BCC">
        <w:t>3</w:t>
      </w:r>
      <w:r w:rsidR="00B03BCC" w:rsidRPr="007A4AF7">
        <w:t>/</w:t>
      </w:r>
      <w:r w:rsidR="00B03BCC">
        <w:t>16-01</w:t>
      </w:r>
      <w:r w:rsidR="00B03BCC" w:rsidRPr="007A4AF7">
        <w:t>/</w:t>
      </w:r>
      <w:r w:rsidR="00B03BCC">
        <w:t>7</w:t>
      </w:r>
      <w:r w:rsidR="00911382">
        <w:t>3</w:t>
      </w:r>
      <w:r w:rsidR="00B03BCC" w:rsidRPr="007A4AF7">
        <w:t>, U</w:t>
      </w:r>
      <w:r w:rsidR="00B03BCC">
        <w:t>R</w:t>
      </w:r>
      <w:r w:rsidR="00B03BCC" w:rsidRPr="007A4AF7">
        <w:t>.</w:t>
      </w:r>
      <w:r w:rsidR="00B03BCC">
        <w:t>BROJ</w:t>
      </w:r>
      <w:r w:rsidR="00B03BCC" w:rsidRPr="007A4AF7">
        <w:t>:</w:t>
      </w:r>
      <w:r w:rsidR="00B03BCC">
        <w:t>2182</w:t>
      </w:r>
      <w:r w:rsidR="00B03BCC" w:rsidRPr="007A4AF7">
        <w:t>-</w:t>
      </w:r>
      <w:r w:rsidR="00B03BCC">
        <w:t>02-01-04-16-2</w:t>
      </w:r>
      <w:r w:rsidR="00B03BCC" w:rsidRPr="007A4AF7">
        <w:t xml:space="preserve"> </w:t>
      </w:r>
      <w:r w:rsidR="00B03BCC">
        <w:t xml:space="preserve">od dana 15. rujna 2016.g. </w:t>
      </w:r>
      <w:r w:rsidR="00927566">
        <w:t>(dalje: Ured) i</w:t>
      </w:r>
      <w:r w:rsidR="00B03BCC">
        <w:t>z kojeg je razvidno da je oslobođen plaćanja troškova pre</w:t>
      </w:r>
      <w:r w:rsidR="00927566">
        <w:t>d</w:t>
      </w:r>
      <w:r w:rsidR="00B03BCC">
        <w:t>ujma u ovom postupku.</w:t>
      </w:r>
    </w:p>
    <w:p w:rsidRDefault="00B03BCC" w:rsidP="00B03BCC" w:rsidR="00B03BCC">
      <w:pPr>
        <w:ind w:firstLine="708"/>
        <w:jc w:val="both"/>
      </w:pPr>
      <w:r>
        <w:t>Zakon o stečaju potrošača (NN br. 100/15, dalje: ZSP) člankom 45. st.3. propisuje da ako</w:t>
      </w:r>
      <w:r w:rsidRPr="00B401D7">
        <w:t xml:space="preserve"> p</w:t>
      </w:r>
      <w:r>
        <w:t>redlagatelj</w:t>
      </w:r>
      <w:r w:rsidRPr="00B401D7">
        <w:t xml:space="preserve"> nije u mogućnosti predujmiti troškove postupka, a nema imovine, može se osloboditi obveze uplate predujma na način i uz pretpostavke propisane posebnim propisom kojim se uređuje besplatna pravna pomoć. </w:t>
      </w:r>
    </w:p>
    <w:p w:rsidRDefault="00B03BCC" w:rsidP="00B03BCC" w:rsidR="00B03BCC" w:rsidRPr="00B401D7">
      <w:pPr>
        <w:ind w:firstLine="708"/>
        <w:jc w:val="both"/>
      </w:pPr>
      <w:r>
        <w:t xml:space="preserve">Obzirom da je rješenjem ovog suda broj Sp-3/16 od dana </w:t>
      </w:r>
      <w:r w:rsidR="00927566">
        <w:t>19. prosinca 2016.g.</w:t>
      </w:r>
      <w:r w:rsidRPr="00B401D7">
        <w:t xml:space="preserve"> </w:t>
      </w:r>
      <w:r w:rsidR="00927566">
        <w:t>utvrđeno da potrošač nema imovine iz koje bi se podmirili troškovi predujma u ovom postupku, a koji troškovi se odnose na rad stečajnog povjerenika Ivana Rude to je trebal</w:t>
      </w:r>
      <w:r w:rsidR="00B8444C">
        <w:t>o</w:t>
      </w:r>
      <w:r w:rsidR="00502594">
        <w:t>, obzirom da je rješenjem Ureda</w:t>
      </w:r>
      <w:r w:rsidR="00B8444C">
        <w:t xml:space="preserve"> </w:t>
      </w:r>
      <w:r w:rsidR="00502594">
        <w:t xml:space="preserve">potrošač oslobođen plaćanja troškova predujma, </w:t>
      </w:r>
      <w:r w:rsidR="00B8444C">
        <w:t xml:space="preserve">naložiti </w:t>
      </w:r>
      <w:r w:rsidR="00C0504B">
        <w:t>Ministarstvu pravosuđa</w:t>
      </w:r>
      <w:r w:rsidR="00B8444C">
        <w:t xml:space="preserve"> da u roku</w:t>
      </w:r>
      <w:r w:rsidR="00927566">
        <w:t xml:space="preserve"> od </w:t>
      </w:r>
      <w:r w:rsidR="00B8444C">
        <w:t>15</w:t>
      </w:r>
      <w:r w:rsidR="00927566">
        <w:t xml:space="preserve"> </w:t>
      </w:r>
      <w:r w:rsidR="00B8444C">
        <w:t>dana postupi na način pobliže opisan i izreci zaključka</w:t>
      </w:r>
      <w:r w:rsidR="00927566">
        <w:t>.</w:t>
      </w:r>
    </w:p>
    <w:p w:rsidRDefault="0040384A" w:rsidP="0040384A" w:rsidR="0040384A">
      <w:pPr>
        <w:pStyle w:val="Tijeloteksta"/>
      </w:pPr>
    </w:p>
    <w:p w:rsidRDefault="00502689" w:rsidP="00511897" w:rsidR="00EE2E34">
      <w:pPr>
        <w:jc w:val="center"/>
      </w:pPr>
      <w:r w:rsidRPr="003F138B">
        <w:t xml:space="preserve">U Šibeniku, </w:t>
      </w:r>
      <w:r w:rsidR="00C0504B">
        <w:t>2</w:t>
      </w:r>
      <w:r w:rsidR="00911382">
        <w:t>7</w:t>
      </w:r>
      <w:r w:rsidR="007C3192">
        <w:t>.</w:t>
      </w:r>
      <w:r w:rsidR="00316BCC">
        <w:t xml:space="preserve"> </w:t>
      </w:r>
      <w:r w:rsidR="00911382">
        <w:t>travnj</w:t>
      </w:r>
      <w:r w:rsidR="0040384A">
        <w:t>a</w:t>
      </w:r>
      <w:r w:rsidR="00536A3B">
        <w:t xml:space="preserve"> 201</w:t>
      </w:r>
      <w:r w:rsidR="0040384A">
        <w:t>7</w:t>
      </w:r>
      <w:r w:rsidR="0022453C">
        <w:t>.</w:t>
      </w:r>
      <w:r w:rsidR="008969DD">
        <w:t>g.</w:t>
      </w:r>
    </w:p>
    <w:p w:rsidRDefault="006E10B4" w:rsidP="006E10B4" w:rsidR="006E10B4" w:rsidRPr="003F138B"/>
    <w:p w:rsidRDefault="00EE2E34" w:rsidR="00EE2E34">
      <w:pPr>
        <w:jc w:val="both"/>
      </w:pPr>
      <w:r w:rsidRPr="003F138B">
        <w:tab/>
      </w:r>
      <w:r w:rsidRPr="003F138B">
        <w:tab/>
      </w:r>
      <w:r w:rsidRPr="003F138B">
        <w:tab/>
      </w:r>
      <w:r w:rsidRPr="003F138B">
        <w:tab/>
      </w:r>
      <w:r w:rsidRPr="003F138B">
        <w:tab/>
      </w:r>
      <w:r w:rsidRPr="003F138B">
        <w:tab/>
      </w:r>
      <w:r w:rsidRPr="003F138B">
        <w:tab/>
      </w:r>
      <w:r w:rsidRPr="003F138B">
        <w:tab/>
      </w:r>
      <w:r w:rsidR="00511897">
        <w:t xml:space="preserve">            </w:t>
      </w:r>
      <w:r w:rsidR="007D56BB" w:rsidRPr="003F138B">
        <w:t xml:space="preserve">   </w:t>
      </w:r>
      <w:r w:rsidR="0022453C">
        <w:t xml:space="preserve">     SUTKINJA</w:t>
      </w:r>
    </w:p>
    <w:p w:rsidRDefault="00EF5654" w:rsidR="00EF5654" w:rsidRPr="003F138B">
      <w:pPr>
        <w:jc w:val="both"/>
      </w:pPr>
    </w:p>
    <w:p w:rsidRDefault="00EE2E34" w:rsidR="002F6166">
      <w:pPr>
        <w:jc w:val="both"/>
      </w:pPr>
      <w:r w:rsidRPr="003F138B">
        <w:t xml:space="preserve">                                                                                            </w:t>
      </w:r>
      <w:r w:rsidR="00AA2A40" w:rsidRPr="003F138B">
        <w:tab/>
      </w:r>
      <w:r w:rsidR="00511897">
        <w:t xml:space="preserve">          </w:t>
      </w:r>
      <w:r w:rsidR="008969DD">
        <w:t xml:space="preserve"> </w:t>
      </w:r>
      <w:r w:rsidR="00511897">
        <w:t xml:space="preserve">   </w:t>
      </w:r>
      <w:r w:rsidR="008B5382">
        <w:t>Ana Kević Brakus</w:t>
      </w:r>
      <w:r w:rsidR="00911382">
        <w:t xml:space="preserve"> v.r.</w:t>
      </w:r>
    </w:p>
    <w:p w:rsidRDefault="00303D48" w:rsidR="00303D48">
      <w:pPr>
        <w:jc w:val="both"/>
      </w:pPr>
    </w:p>
    <w:p w:rsidRDefault="002F6166" w:rsidR="002F6166" w:rsidRPr="003F138B">
      <w:pPr>
        <w:jc w:val="both"/>
      </w:pPr>
    </w:p>
    <w:p w:rsidRDefault="00EE2E34" w:rsidR="00EE2E34" w:rsidRPr="003F138B">
      <w:pPr>
        <w:jc w:val="both"/>
      </w:pPr>
      <w:r w:rsidRPr="003F138B">
        <w:t>POUKA O PRAVNOM LIJEKU:</w:t>
      </w:r>
    </w:p>
    <w:p w:rsidRDefault="00EE2E34" w:rsidP="00B8444C" w:rsidR="00030AB3">
      <w:pPr>
        <w:jc w:val="both"/>
      </w:pPr>
      <w:r w:rsidRPr="003F138B">
        <w:t xml:space="preserve">Protiv ovog </w:t>
      </w:r>
      <w:r w:rsidR="00B8444C">
        <w:t>zaključka nije</w:t>
      </w:r>
      <w:r w:rsidRPr="003F138B">
        <w:t xml:space="preserve"> dopuštena žalba</w:t>
      </w:r>
      <w:r w:rsidR="00B8444C">
        <w:t xml:space="preserve"> (čl.</w:t>
      </w:r>
      <w:smartTag w:element="metricconverter" w:uri="urn:schemas-microsoft-com:office:smarttags">
        <w:smartTagPr>
          <w:attr w:val="27. st" w:name="ProductID"/>
        </w:smartTagPr>
        <w:r w:rsidR="00B8444C" w:rsidRPr="00BF1430">
          <w:t>27. st</w:t>
        </w:r>
      </w:smartTag>
      <w:r w:rsidR="00B8444C">
        <w:t>.</w:t>
      </w:r>
      <w:r w:rsidR="00B8444C" w:rsidRPr="00BF1430">
        <w:t>7. ZOSP).</w:t>
      </w:r>
    </w:p>
    <w:p w:rsidRDefault="00316BCC" w:rsidR="00316BCC" w:rsidRPr="003F138B">
      <w:pPr>
        <w:jc w:val="both"/>
      </w:pPr>
    </w:p>
    <w:p w:rsidRDefault="00B8444C" w:rsidP="00190E9B" w:rsidR="006D795B">
      <w:pPr>
        <w:jc w:val="both"/>
      </w:pPr>
      <w:r>
        <w:t>DNA</w:t>
      </w:r>
      <w:r w:rsidR="00030AB3">
        <w:t>:</w:t>
      </w:r>
      <w:r w:rsidR="008969DD">
        <w:t xml:space="preserve"> - </w:t>
      </w:r>
      <w:r w:rsidR="00165097">
        <w:t xml:space="preserve">Ured državne uprave u Šibensko-kninskoj županiji, Službe za zajedničke poslove, Trg </w:t>
      </w:r>
    </w:p>
    <w:p w:rsidRDefault="006D795B" w:rsidP="00190E9B" w:rsidR="00190E9B">
      <w:pPr>
        <w:jc w:val="both"/>
      </w:pPr>
      <w:r>
        <w:t xml:space="preserve">             </w:t>
      </w:r>
      <w:r w:rsidR="00165097">
        <w:t>Pavla Šubića I br.2.</w:t>
      </w:r>
      <w:r w:rsidR="00B8444C">
        <w:t xml:space="preserve">, Šibenik (na spis </w:t>
      </w:r>
      <w:r w:rsidR="00B8444C" w:rsidRPr="007A4AF7">
        <w:t>K</w:t>
      </w:r>
      <w:r w:rsidR="00B8444C">
        <w:t>LASA</w:t>
      </w:r>
      <w:r w:rsidR="00B8444C" w:rsidRPr="007A4AF7">
        <w:t>:UP/I-</w:t>
      </w:r>
      <w:r w:rsidR="00B8444C">
        <w:t>701</w:t>
      </w:r>
      <w:r w:rsidR="00B8444C" w:rsidRPr="007A4AF7">
        <w:t>-0</w:t>
      </w:r>
      <w:r w:rsidR="00B8444C">
        <w:t>3</w:t>
      </w:r>
      <w:r w:rsidR="00B8444C" w:rsidRPr="007A4AF7">
        <w:t>/</w:t>
      </w:r>
      <w:r w:rsidR="00B8444C">
        <w:t>16-01</w:t>
      </w:r>
      <w:r w:rsidR="00B8444C" w:rsidRPr="007A4AF7">
        <w:t>/</w:t>
      </w:r>
      <w:r w:rsidR="00B8444C">
        <w:t>7</w:t>
      </w:r>
      <w:r w:rsidR="00911382">
        <w:t>3</w:t>
      </w:r>
      <w:r w:rsidR="00B8444C">
        <w:t>)</w:t>
      </w:r>
    </w:p>
    <w:p w:rsidRDefault="006D795B" w:rsidP="006D795B" w:rsidR="006D795B">
      <w:pPr>
        <w:pStyle w:val="Odlomakpopisa"/>
        <w:numPr>
          <w:ilvl w:val="0"/>
          <w:numId w:val="15"/>
        </w:numPr>
        <w:jc w:val="both"/>
      </w:pPr>
      <w:r>
        <w:t>e - oglasna ploča suda</w:t>
      </w:r>
    </w:p>
    <w:sectPr w:rsidSect="006D795B" w:rsidR="006D795B">
      <w:headerReference w:type="even" r:id="rId11"/>
      <w:headerReference w:type="default" r:id="rId12"/>
      <w:headerReference w:type="first" r:id="rId13"/>
      <w:pgSz w:h="16838" w:w="11906"/>
      <w:pgMar w:gutter="0" w:footer="708" w:header="708" w:left="1417" w:bottom="85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8A0" w:rsidR="007058A0">
      <w:r>
        <w:separator/>
      </w:r>
    </w:p>
  </w:endnote>
  <w:endnote w:id="0" w:type="continuationSeparator">
    <w:p w:rsidRDefault="007058A0" w:rsidR="007058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8A0" w:rsidR="007058A0">
      <w:r>
        <w:separator/>
      </w:r>
    </w:p>
  </w:footnote>
  <w:footnote w:id="0" w:type="continuationSeparator">
    <w:p w:rsidRDefault="007058A0" w:rsidR="007058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665" w:rsidR="00AA56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665" w:rsidR="00AA56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665" w:rsidR="00AA56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1382">
      <w:rPr>
        <w:rStyle w:val="Brojstranice"/>
        <w:noProof/>
      </w:rPr>
      <w:t>2</w:t>
    </w:r>
    <w:r>
      <w:rPr>
        <w:rStyle w:val="Brojstranice"/>
      </w:rPr>
      <w:fldChar w:fldCharType="end"/>
    </w:r>
  </w:p>
  <w:p w:rsidRDefault="00AA5665" w:rsidR="00AA5665" w:rsidRPr="007D56BB">
    <w:pPr>
      <w:pStyle w:val="Zaglavlje"/>
      <w:rPr>
        <w:rFonts w:cs="Arial" w:hAnsi="Arial" w:ascii="Arial"/>
      </w:rPr>
    </w:pPr>
    <w:r>
      <w:tab/>
    </w:r>
    <w:r>
      <w:tab/>
    </w:r>
    <w:r w:rsidR="007B41F9">
      <w:t>19</w:t>
    </w:r>
    <w:r>
      <w:t xml:space="preserve"> Ovr-</w:t>
    </w:r>
    <w:r w:rsidR="00D70AE7">
      <w:t>37</w:t>
    </w:r>
    <w:r w:rsidR="007B41F9">
      <w:t>5</w:t>
    </w:r>
    <w:r>
      <w:t>/</w:t>
    </w:r>
    <w:r w:rsidR="007B41F9">
      <w:t>1</w:t>
    </w:r>
    <w:r w:rsidR="00D70AE7">
      <w:t>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665" w:rsidR="00AA5665">
    <w:pPr>
      <w:pStyle w:val="Zaglavlje"/>
    </w:pPr>
    <w:r>
      <w:tab/>
    </w:r>
    <w:r>
      <w:tab/>
      <w:t>1</w:t>
    </w:r>
    <w:r w:rsidR="009D6F55">
      <w:t>9</w:t>
    </w:r>
    <w:r>
      <w:t xml:space="preserve"> </w:t>
    </w:r>
    <w:r w:rsidR="0040384A">
      <w:t>Sp</w:t>
    </w:r>
    <w:r>
      <w:t>-</w:t>
    </w:r>
    <w:r w:rsidR="00911382">
      <w:t>1</w:t>
    </w:r>
    <w:r>
      <w:t>/1</w:t>
    </w:r>
    <w:r w:rsidR="0040384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70652"/>
    <w:multiLevelType w:val="hybridMultilevel"/>
    <w:tmpl w:val="5AACD774"/>
    <w:lvl w:tplc="0F707C12" w:ilvl="0">
      <w:numFmt w:val="bullet"/>
      <w:lvlText w:val="-"/>
      <w:lvlJc w:val="left"/>
      <w:pPr>
        <w:tabs>
          <w:tab w:pos="1020" w:val="num"/>
        </w:tabs>
        <w:ind w:hanging="360" w:left="1020"/>
      </w:pPr>
      <w:rPr>
        <w:rFonts w:cs="Arial" w:eastAsia="Times New Roman" w:hAnsi="Arial" w:ascii="Arial" w:hint="default"/>
      </w:rPr>
    </w:lvl>
    <w:lvl w:tentative="true" w:tplc="041A0003" w:ilvl="1">
      <w:start w:val="1"/>
      <w:numFmt w:val="bullet"/>
      <w:lvlText w:val="o"/>
      <w:lvlJc w:val="left"/>
      <w:pPr>
        <w:tabs>
          <w:tab w:pos="1740" w:val="num"/>
        </w:tabs>
        <w:ind w:hanging="360" w:left="1740"/>
      </w:pPr>
      <w:rPr>
        <w:rFonts w:cs="Courier New" w:hAnsi="Courier New" w:ascii="Courier New" w:hint="default"/>
      </w:rPr>
    </w:lvl>
    <w:lvl w:tentative="true" w:tplc="041A0005" w:ilvl="2">
      <w:start w:val="1"/>
      <w:numFmt w:val="bullet"/>
      <w:lvlText w:val=""/>
      <w:lvlJc w:val="left"/>
      <w:pPr>
        <w:tabs>
          <w:tab w:pos="2460" w:val="num"/>
        </w:tabs>
        <w:ind w:hanging="360" w:left="2460"/>
      </w:pPr>
      <w:rPr>
        <w:rFonts w:hAnsi="Wingdings" w:ascii="Wingdings" w:hint="default"/>
      </w:rPr>
    </w:lvl>
    <w:lvl w:tentative="true" w:tplc="041A0001" w:ilvl="3">
      <w:start w:val="1"/>
      <w:numFmt w:val="bullet"/>
      <w:lvlText w:val=""/>
      <w:lvlJc w:val="left"/>
      <w:pPr>
        <w:tabs>
          <w:tab w:pos="3180" w:val="num"/>
        </w:tabs>
        <w:ind w:hanging="360" w:left="3180"/>
      </w:pPr>
      <w:rPr>
        <w:rFonts w:hAnsi="Symbol" w:ascii="Symbol" w:hint="default"/>
      </w:rPr>
    </w:lvl>
    <w:lvl w:tentative="true" w:tplc="041A0003" w:ilvl="4">
      <w:start w:val="1"/>
      <w:numFmt w:val="bullet"/>
      <w:lvlText w:val="o"/>
      <w:lvlJc w:val="left"/>
      <w:pPr>
        <w:tabs>
          <w:tab w:pos="3900" w:val="num"/>
        </w:tabs>
        <w:ind w:hanging="360" w:left="3900"/>
      </w:pPr>
      <w:rPr>
        <w:rFonts w:cs="Courier New" w:hAnsi="Courier New" w:ascii="Courier New" w:hint="default"/>
      </w:rPr>
    </w:lvl>
    <w:lvl w:tentative="true" w:tplc="041A0005" w:ilvl="5">
      <w:start w:val="1"/>
      <w:numFmt w:val="bullet"/>
      <w:lvlText w:val=""/>
      <w:lvlJc w:val="left"/>
      <w:pPr>
        <w:tabs>
          <w:tab w:pos="4620" w:val="num"/>
        </w:tabs>
        <w:ind w:hanging="360" w:left="4620"/>
      </w:pPr>
      <w:rPr>
        <w:rFonts w:hAnsi="Wingdings" w:ascii="Wingdings" w:hint="default"/>
      </w:rPr>
    </w:lvl>
    <w:lvl w:tentative="true" w:tplc="041A0001" w:ilvl="6">
      <w:start w:val="1"/>
      <w:numFmt w:val="bullet"/>
      <w:lvlText w:val=""/>
      <w:lvlJc w:val="left"/>
      <w:pPr>
        <w:tabs>
          <w:tab w:pos="5340" w:val="num"/>
        </w:tabs>
        <w:ind w:hanging="360" w:left="5340"/>
      </w:pPr>
      <w:rPr>
        <w:rFonts w:hAnsi="Symbol" w:ascii="Symbol" w:hint="default"/>
      </w:rPr>
    </w:lvl>
    <w:lvl w:tentative="true" w:tplc="041A0003" w:ilvl="7">
      <w:start w:val="1"/>
      <w:numFmt w:val="bullet"/>
      <w:lvlText w:val="o"/>
      <w:lvlJc w:val="left"/>
      <w:pPr>
        <w:tabs>
          <w:tab w:pos="6060" w:val="num"/>
        </w:tabs>
        <w:ind w:hanging="360" w:left="6060"/>
      </w:pPr>
      <w:rPr>
        <w:rFonts w:cs="Courier New" w:hAnsi="Courier New" w:ascii="Courier New" w:hint="default"/>
      </w:rPr>
    </w:lvl>
    <w:lvl w:tentative="true" w:tplc="041A0005" w:ilvl="8">
      <w:start w:val="1"/>
      <w:numFmt w:val="bullet"/>
      <w:lvlText w:val=""/>
      <w:lvlJc w:val="left"/>
      <w:pPr>
        <w:tabs>
          <w:tab w:pos="6780" w:val="num"/>
        </w:tabs>
        <w:ind w:hanging="360" w:left="6780"/>
      </w:pPr>
      <w:rPr>
        <w:rFonts w:hAnsi="Wingdings" w:ascii="Wingdings" w:hint="default"/>
      </w:rPr>
    </w:lvl>
  </w:abstractNum>
  <w:abstractNum w:abstractNumId="1">
    <w:nsid w:val="0DC72C28"/>
    <w:multiLevelType w:val="hybridMultilevel"/>
    <w:tmpl w:val="52FAA4CE"/>
    <w:lvl w:tplc="90DCDA46" w:ilvl="0">
      <w:start w:val="19"/>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2731441A"/>
    <w:multiLevelType w:val="hybridMultilevel"/>
    <w:tmpl w:val="DD8E46C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89D5585"/>
    <w:multiLevelType w:val="hybridMultilevel"/>
    <w:tmpl w:val="7D522F04"/>
    <w:lvl w:tplc="8432D5AA" w:ilvl="0">
      <w:start w:val="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4CC3718"/>
    <w:multiLevelType w:val="hybridMultilevel"/>
    <w:tmpl w:val="2A86AD04"/>
    <w:lvl w:tplc="B7EC90B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378D6A7E"/>
    <w:multiLevelType w:val="hybridMultilevel"/>
    <w:tmpl w:val="62C806A0"/>
    <w:lvl w:tplc="56242178" w:ilvl="0">
      <w:start w:val="2"/>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41C154A5"/>
    <w:multiLevelType w:val="hybridMultilevel"/>
    <w:tmpl w:val="0910F320"/>
    <w:lvl w:tplc="ECD67250"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477B7F4B"/>
    <w:multiLevelType w:val="hybridMultilevel"/>
    <w:tmpl w:val="2BA6FCF4"/>
    <w:lvl w:tplc="D224522E" w:ilvl="0">
      <w:start w:val="1"/>
      <w:numFmt w:val="upperRoman"/>
      <w:lvlText w:val="%1."/>
      <w:lvlJc w:val="left"/>
      <w:pPr>
        <w:tabs>
          <w:tab w:pos="2280" w:val="num"/>
        </w:tabs>
        <w:ind w:hanging="720" w:left="228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8">
    <w:nsid w:val="4A067FEF"/>
    <w:multiLevelType w:val="hybridMultilevel"/>
    <w:tmpl w:val="36F48F22"/>
    <w:lvl w:tplc="00609F8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0D539CE"/>
    <w:multiLevelType w:val="hybridMultilevel"/>
    <w:tmpl w:val="F51E126E"/>
    <w:lvl w:tplc="41CA72DC" w:ilvl="0">
      <w:start w:val="1"/>
      <w:numFmt w:val="bullet"/>
      <w:lvlText w:val="-"/>
      <w:lvlJc w:val="left"/>
      <w:pPr>
        <w:tabs>
          <w:tab w:pos="1920" w:val="num"/>
        </w:tabs>
        <w:ind w:hanging="360" w:left="1920"/>
      </w:pPr>
      <w:rPr>
        <w:rFonts w:cs="Times New Roman" w:eastAsia="Times New Roman" w:hAnsi="Times New Roman" w:ascii="Times New Roman" w:hint="default"/>
      </w:rPr>
    </w:lvl>
    <w:lvl w:tentative="true" w:tplc="041A0003" w:ilvl="1">
      <w:start w:val="1"/>
      <w:numFmt w:val="bullet"/>
      <w:lvlText w:val="o"/>
      <w:lvlJc w:val="left"/>
      <w:pPr>
        <w:tabs>
          <w:tab w:pos="2640" w:val="num"/>
        </w:tabs>
        <w:ind w:hanging="360" w:left="2640"/>
      </w:pPr>
      <w:rPr>
        <w:rFonts w:hAnsi="Courier New" w:ascii="Courier New" w:hint="default"/>
      </w:rPr>
    </w:lvl>
    <w:lvl w:tentative="true" w:tplc="041A0005" w:ilvl="2">
      <w:start w:val="1"/>
      <w:numFmt w:val="bullet"/>
      <w:lvlText w:val=""/>
      <w:lvlJc w:val="left"/>
      <w:pPr>
        <w:tabs>
          <w:tab w:pos="3360" w:val="num"/>
        </w:tabs>
        <w:ind w:hanging="360" w:left="3360"/>
      </w:pPr>
      <w:rPr>
        <w:rFonts w:hAnsi="Wingdings" w:ascii="Wingdings" w:hint="default"/>
      </w:rPr>
    </w:lvl>
    <w:lvl w:tentative="true" w:tplc="041A0001" w:ilvl="3">
      <w:start w:val="1"/>
      <w:numFmt w:val="bullet"/>
      <w:lvlText w:val=""/>
      <w:lvlJc w:val="left"/>
      <w:pPr>
        <w:tabs>
          <w:tab w:pos="4080" w:val="num"/>
        </w:tabs>
        <w:ind w:hanging="360" w:left="4080"/>
      </w:pPr>
      <w:rPr>
        <w:rFonts w:hAnsi="Symbol" w:ascii="Symbol" w:hint="default"/>
      </w:rPr>
    </w:lvl>
    <w:lvl w:tentative="true" w:tplc="041A0003" w:ilvl="4">
      <w:start w:val="1"/>
      <w:numFmt w:val="bullet"/>
      <w:lvlText w:val="o"/>
      <w:lvlJc w:val="left"/>
      <w:pPr>
        <w:tabs>
          <w:tab w:pos="4800" w:val="num"/>
        </w:tabs>
        <w:ind w:hanging="360" w:left="4800"/>
      </w:pPr>
      <w:rPr>
        <w:rFonts w:hAnsi="Courier New" w:ascii="Courier New" w:hint="default"/>
      </w:rPr>
    </w:lvl>
    <w:lvl w:tentative="true" w:tplc="041A0005" w:ilvl="5">
      <w:start w:val="1"/>
      <w:numFmt w:val="bullet"/>
      <w:lvlText w:val=""/>
      <w:lvlJc w:val="left"/>
      <w:pPr>
        <w:tabs>
          <w:tab w:pos="5520" w:val="num"/>
        </w:tabs>
        <w:ind w:hanging="360" w:left="5520"/>
      </w:pPr>
      <w:rPr>
        <w:rFonts w:hAnsi="Wingdings" w:ascii="Wingdings" w:hint="default"/>
      </w:rPr>
    </w:lvl>
    <w:lvl w:tentative="true" w:tplc="041A0001" w:ilvl="6">
      <w:start w:val="1"/>
      <w:numFmt w:val="bullet"/>
      <w:lvlText w:val=""/>
      <w:lvlJc w:val="left"/>
      <w:pPr>
        <w:tabs>
          <w:tab w:pos="6240" w:val="num"/>
        </w:tabs>
        <w:ind w:hanging="360" w:left="6240"/>
      </w:pPr>
      <w:rPr>
        <w:rFonts w:hAnsi="Symbol" w:ascii="Symbol" w:hint="default"/>
      </w:rPr>
    </w:lvl>
    <w:lvl w:tentative="true" w:tplc="041A0003" w:ilvl="7">
      <w:start w:val="1"/>
      <w:numFmt w:val="bullet"/>
      <w:lvlText w:val="o"/>
      <w:lvlJc w:val="left"/>
      <w:pPr>
        <w:tabs>
          <w:tab w:pos="6960" w:val="num"/>
        </w:tabs>
        <w:ind w:hanging="360" w:left="6960"/>
      </w:pPr>
      <w:rPr>
        <w:rFonts w:hAnsi="Courier New" w:ascii="Courier New" w:hint="default"/>
      </w:rPr>
    </w:lvl>
    <w:lvl w:tentative="true" w:tplc="041A0005" w:ilvl="8">
      <w:start w:val="1"/>
      <w:numFmt w:val="bullet"/>
      <w:lvlText w:val=""/>
      <w:lvlJc w:val="left"/>
      <w:pPr>
        <w:tabs>
          <w:tab w:pos="7680" w:val="num"/>
        </w:tabs>
        <w:ind w:hanging="360" w:left="7680"/>
      </w:pPr>
      <w:rPr>
        <w:rFonts w:hAnsi="Wingdings" w:ascii="Wingdings" w:hint="default"/>
      </w:rPr>
    </w:lvl>
  </w:abstractNum>
  <w:abstractNum w:abstractNumId="10">
    <w:nsid w:val="520850EE"/>
    <w:multiLevelType w:val="hybridMultilevel"/>
    <w:tmpl w:val="A22CE4B2"/>
    <w:lvl w:tplc="97E80BB6" w:ilvl="0">
      <w:start w:val="1"/>
      <w:numFmt w:val="decimal"/>
      <w:lvlText w:val="%1."/>
      <w:lvlJc w:val="left"/>
      <w:pPr>
        <w:ind w:hanging="360" w:left="177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1">
    <w:nsid w:val="52E30C57"/>
    <w:multiLevelType w:val="hybridMultilevel"/>
    <w:tmpl w:val="C332D99A"/>
    <w:lvl w:tplc="99A26590"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2">
    <w:nsid w:val="61FB35A7"/>
    <w:multiLevelType w:val="hybridMultilevel"/>
    <w:tmpl w:val="400C623E"/>
    <w:lvl w:tplc="9B1E4520" w:ilvl="0">
      <w:start w:val="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6E381F2D"/>
    <w:multiLevelType w:val="hybridMultilevel"/>
    <w:tmpl w:val="35DCAE20"/>
    <w:lvl w:tplc="C172C252"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DDA6F8A"/>
    <w:multiLevelType w:val="hybridMultilevel"/>
    <w:tmpl w:val="B42CB2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8"/>
  </w:num>
  <w:num w:numId="3">
    <w:abstractNumId w:val="5"/>
  </w:num>
  <w:num w:numId="4">
    <w:abstractNumId w:val="7"/>
  </w:num>
  <w:num w:numId="5">
    <w:abstractNumId w:val="9"/>
  </w:num>
  <w:num w:numId="6">
    <w:abstractNumId w:val="0"/>
  </w:num>
  <w:num w:numId="7">
    <w:abstractNumId w:val="14"/>
  </w:num>
  <w:num w:numId="8">
    <w:abstractNumId w:val="2"/>
  </w:num>
  <w:num w:numId="9">
    <w:abstractNumId w:val="1"/>
  </w:num>
  <w:num w:numId="10">
    <w:abstractNumId w:val="10"/>
  </w:num>
  <w:num w:numId="11">
    <w:abstractNumId w:val="12"/>
  </w:num>
  <w:num w:numId="12">
    <w:abstractNumId w:val="3"/>
  </w:num>
  <w:num w:numId="13">
    <w:abstractNumId w:val="11"/>
  </w:num>
  <w:num w:numId="14">
    <w:abstractNumId w:val="13"/>
  </w:num>
  <w:num w:numId="1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392D"/>
    <w:rsid w:val="00030AB3"/>
    <w:rsid w:val="00084E1C"/>
    <w:rsid w:val="000972FA"/>
    <w:rsid w:val="000B6BEB"/>
    <w:rsid w:val="000C1BE9"/>
    <w:rsid w:val="000D2D99"/>
    <w:rsid w:val="00122D13"/>
    <w:rsid w:val="001557CE"/>
    <w:rsid w:val="00165097"/>
    <w:rsid w:val="00190E9B"/>
    <w:rsid w:val="00210E87"/>
    <w:rsid w:val="00217C8B"/>
    <w:rsid w:val="0022453C"/>
    <w:rsid w:val="00255BEE"/>
    <w:rsid w:val="002808E4"/>
    <w:rsid w:val="00292B13"/>
    <w:rsid w:val="002D42BC"/>
    <w:rsid w:val="002E61F1"/>
    <w:rsid w:val="002F6166"/>
    <w:rsid w:val="002F7BC2"/>
    <w:rsid w:val="00303D48"/>
    <w:rsid w:val="00307DC7"/>
    <w:rsid w:val="00315460"/>
    <w:rsid w:val="00316BCC"/>
    <w:rsid w:val="003513B4"/>
    <w:rsid w:val="00393AD0"/>
    <w:rsid w:val="003F138B"/>
    <w:rsid w:val="0040384A"/>
    <w:rsid w:val="004222F1"/>
    <w:rsid w:val="0042362D"/>
    <w:rsid w:val="00442C57"/>
    <w:rsid w:val="00467FA8"/>
    <w:rsid w:val="00492921"/>
    <w:rsid w:val="004929FF"/>
    <w:rsid w:val="00497B51"/>
    <w:rsid w:val="004C5694"/>
    <w:rsid w:val="004D643C"/>
    <w:rsid w:val="004E6ED9"/>
    <w:rsid w:val="004F355A"/>
    <w:rsid w:val="00502594"/>
    <w:rsid w:val="00502689"/>
    <w:rsid w:val="00511734"/>
    <w:rsid w:val="00511897"/>
    <w:rsid w:val="005351CB"/>
    <w:rsid w:val="00536A3B"/>
    <w:rsid w:val="00540679"/>
    <w:rsid w:val="00546783"/>
    <w:rsid w:val="00574EA3"/>
    <w:rsid w:val="005948E3"/>
    <w:rsid w:val="005A6BD9"/>
    <w:rsid w:val="005B7618"/>
    <w:rsid w:val="005D582E"/>
    <w:rsid w:val="005F0F03"/>
    <w:rsid w:val="00614BA5"/>
    <w:rsid w:val="00624E3C"/>
    <w:rsid w:val="00650A41"/>
    <w:rsid w:val="00653A17"/>
    <w:rsid w:val="00677C09"/>
    <w:rsid w:val="00694019"/>
    <w:rsid w:val="00696692"/>
    <w:rsid w:val="006B2838"/>
    <w:rsid w:val="006C3AFE"/>
    <w:rsid w:val="006C54F9"/>
    <w:rsid w:val="006D361E"/>
    <w:rsid w:val="006D7735"/>
    <w:rsid w:val="006D795B"/>
    <w:rsid w:val="006E10B4"/>
    <w:rsid w:val="006E30E6"/>
    <w:rsid w:val="007058A0"/>
    <w:rsid w:val="007A7E7F"/>
    <w:rsid w:val="007B41F9"/>
    <w:rsid w:val="007C057F"/>
    <w:rsid w:val="007C3192"/>
    <w:rsid w:val="007D1224"/>
    <w:rsid w:val="007D56BB"/>
    <w:rsid w:val="007E194D"/>
    <w:rsid w:val="007E3AC4"/>
    <w:rsid w:val="0080392D"/>
    <w:rsid w:val="00823751"/>
    <w:rsid w:val="00825262"/>
    <w:rsid w:val="0083370B"/>
    <w:rsid w:val="00854A84"/>
    <w:rsid w:val="00857CE9"/>
    <w:rsid w:val="00861057"/>
    <w:rsid w:val="00885DCB"/>
    <w:rsid w:val="00887204"/>
    <w:rsid w:val="0089391E"/>
    <w:rsid w:val="0089418C"/>
    <w:rsid w:val="008969DD"/>
    <w:rsid w:val="008B07C7"/>
    <w:rsid w:val="008B5382"/>
    <w:rsid w:val="008C068F"/>
    <w:rsid w:val="008C4DD9"/>
    <w:rsid w:val="00906A44"/>
    <w:rsid w:val="00907D86"/>
    <w:rsid w:val="00911382"/>
    <w:rsid w:val="00927566"/>
    <w:rsid w:val="00934AD9"/>
    <w:rsid w:val="009906AE"/>
    <w:rsid w:val="009A7D09"/>
    <w:rsid w:val="009D6F55"/>
    <w:rsid w:val="00A30830"/>
    <w:rsid w:val="00A779C1"/>
    <w:rsid w:val="00AA2A40"/>
    <w:rsid w:val="00AA5665"/>
    <w:rsid w:val="00B03BCC"/>
    <w:rsid w:val="00B8444C"/>
    <w:rsid w:val="00B97381"/>
    <w:rsid w:val="00BA0170"/>
    <w:rsid w:val="00BA275C"/>
    <w:rsid w:val="00BA7C93"/>
    <w:rsid w:val="00C0504B"/>
    <w:rsid w:val="00C14FC9"/>
    <w:rsid w:val="00C16742"/>
    <w:rsid w:val="00C63CB5"/>
    <w:rsid w:val="00C8544A"/>
    <w:rsid w:val="00CC4DDD"/>
    <w:rsid w:val="00CD1440"/>
    <w:rsid w:val="00CD24E1"/>
    <w:rsid w:val="00D14A34"/>
    <w:rsid w:val="00D21670"/>
    <w:rsid w:val="00D70AE7"/>
    <w:rsid w:val="00D77135"/>
    <w:rsid w:val="00D96313"/>
    <w:rsid w:val="00DA4038"/>
    <w:rsid w:val="00DB7F22"/>
    <w:rsid w:val="00DE25EF"/>
    <w:rsid w:val="00DE47CE"/>
    <w:rsid w:val="00E067B8"/>
    <w:rsid w:val="00E37305"/>
    <w:rsid w:val="00E46277"/>
    <w:rsid w:val="00E62596"/>
    <w:rsid w:val="00E73B06"/>
    <w:rsid w:val="00E91DDD"/>
    <w:rsid w:val="00EA5423"/>
    <w:rsid w:val="00EA55F9"/>
    <w:rsid w:val="00EB7003"/>
    <w:rsid w:val="00EE2E34"/>
    <w:rsid w:val="00EE48DD"/>
    <w:rsid w:val="00EF5654"/>
    <w:rsid w:val="00F21584"/>
    <w:rsid w:val="00F313C5"/>
    <w:rsid w:val="00F322C0"/>
    <w:rsid w:val="00F4123D"/>
    <w:rsid w:val="00F452A2"/>
    <w:rsid w:val="00FC3DA5"/>
    <w:rsid w:val="00FE75D7"/>
    <w:rsid w:val="00FF3B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696692"/>
    <w:pPr>
      <w:tabs>
        <w:tab w:pos="4536" w:val="center"/>
        <w:tab w:pos="9072" w:val="right"/>
      </w:tabs>
    </w:pPr>
  </w:style>
  <w:style w:styleId="Tekstbalonia" w:type="paragraph">
    <w:name w:val="Balloon Text"/>
    <w:basedOn w:val="Normal"/>
    <w:semiHidden/>
    <w:rsid w:val="00315460"/>
    <w:rPr>
      <w:rFonts w:cs="Tahoma" w:hAnsi="Tahoma" w:ascii="Tahoma"/>
      <w:sz w:val="16"/>
      <w:szCs w:val="16"/>
    </w:rPr>
  </w:style>
  <w:style w:styleId="Odlomakpopisa" w:type="paragraph">
    <w:name w:val="List Paragraph"/>
    <w:basedOn w:val="Normal"/>
    <w:uiPriority w:val="34"/>
    <w:qFormat/>
    <w:rsid w:val="00B03BCC"/>
    <w:pPr>
      <w:ind w:left="720"/>
      <w:contextualSpacing/>
    </w:pPr>
  </w:style>
  <w:style w:styleId="Tekstrezerviranogmjesta" w:type="character">
    <w:name w:val="Placeholder Text"/>
    <w:basedOn w:val="Zadanifontodlomka"/>
    <w:uiPriority w:val="99"/>
    <w:semiHidden/>
    <w:rsid w:val="00907D86"/>
    <w:rPr>
      <w:color w:val="808080"/>
      <w:bdr w:space="0" w:sz="0" w:color="auto" w:val="none"/>
      <w:shd w:fill="auto" w:color="auto" w:val="clear"/>
    </w:rPr>
  </w:style>
  <w:style w:customStyle="true" w:styleId="eSPISCCParagraphDefaultFont" w:type="character">
    <w:name w:val="eSPIS_CC_Paragraph Default Font"/>
    <w:basedOn w:val="Zadanifontodlomka"/>
    <w:rsid w:val="00907D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7D86"/>
    <w:rPr>
      <w:bdr w:space="0" w:sz="0" w:color="auto" w:val="none"/>
      <w:shd w:fill="FFFFCC" w:color="auto" w:val="clear"/>
      <w:lang w:val="hr-HR"/>
    </w:rPr>
  </w:style>
  <w:style w:customStyle="true" w:styleId="PozadinaSvijetloCrvena" w:type="character">
    <w:name w:val="Pozadina_SvijetloCrvena"/>
    <w:basedOn w:val="eSPISCCParagraphDefaultFont"/>
    <w:rsid w:val="00907D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7D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696692"/>
    <w:pPr>
      <w:tabs>
        <w:tab w:pos="4536" w:val="center"/>
        <w:tab w:pos="9072" w:val="right"/>
      </w:tabs>
    </w:pPr>
  </w:style>
  <w:style w:styleId="Tekstbalonia" w:type="paragraph">
    <w:name w:val="Balloon Text"/>
    <w:basedOn w:val="Normal"/>
    <w:semiHidden/>
    <w:rsid w:val="00315460"/>
    <w:rPr>
      <w:rFonts w:ascii="Tahoma" w:cs="Tahoma" w:hAnsi="Tahoma"/>
      <w:sz w:val="16"/>
      <w:szCs w:val="16"/>
    </w:rPr>
  </w:style>
  <w:style w:styleId="Odlomakpopisa" w:type="paragraph">
    <w:name w:val="List Paragraph"/>
    <w:basedOn w:val="Normal"/>
    <w:uiPriority w:val="34"/>
    <w:qFormat/>
    <w:rsid w:val="00B03BCC"/>
    <w:pPr>
      <w:ind w:left="720"/>
      <w:contextualSpacing/>
    </w:pPr>
  </w:style>
  <w:style w:styleId="Tekstrezerviranogmjesta" w:type="character">
    <w:name w:val="Placeholder Text"/>
    <w:basedOn w:val="Zadanifontodlomka"/>
    <w:uiPriority w:val="99"/>
    <w:semiHidden/>
    <w:rsid w:val="00907D86"/>
    <w:rPr>
      <w:color w:val="808080"/>
      <w:bdr w:color="auto" w:space="0" w:sz="0" w:val="none"/>
      <w:shd w:color="auto" w:fill="auto" w:val="clear"/>
    </w:rPr>
  </w:style>
  <w:style w:customStyle="1" w:styleId="eSPISCCParagraphDefaultFont" w:type="character">
    <w:name w:val="eSPIS_CC_Paragraph Default Font"/>
    <w:basedOn w:val="Zadanifontodlomka"/>
    <w:rsid w:val="00907D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7D86"/>
    <w:rPr>
      <w:bdr w:color="auto" w:space="0" w:sz="0" w:val="none"/>
      <w:shd w:color="auto" w:fill="FFFFCC" w:val="clear"/>
      <w:lang w:val="hr-HR"/>
    </w:rPr>
  </w:style>
  <w:style w:customStyle="1" w:styleId="PozadinaSvijetloCrvena" w:type="character">
    <w:name w:val="Pozadina_SvijetloCrvena"/>
    <w:basedOn w:val="eSPISCCParagraphDefaultFont"/>
    <w:rsid w:val="00907D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7D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2017.</izvorni_sadrzaj>
    <derivirana_varijabla naziv="DomainObject.DatumDonosenjaOdluke_1">27.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Kević Brakus</izvorni_sadrzaj>
    <derivirana_varijabla naziv="DomainObject.DonositeljOdluke.Prezime_1">Kević Brakus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siječnja 2017.</izvorni_sadrzaj>
    <derivirana_varijabla naziv="DomainObject.Predmet.DatumRjesavanja_1">18.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podn.povjerenika 20.4.17. u ref.19;
Rj.o odobrav.pravne pomoći 21.4.17. u ref.19;</izvorni_sadrzaj>
    <derivirana_varijabla naziv="DomainObject.Predmet.Opis_1">podn.povjerenika 20.4.17. u ref.19;
Rj.o odobrav.pravne pomoći 21.4.17. u ref.19;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69079649378</izvorni_sadrzaj>
    <derivirana_varijabla naziv="DomainObject.Predmet.PredmetRijesio.Oib_1">69079649378</derivirana_varijabla>
  </DomainObject.Predmet.PredmetRijesio.Oib>
  <DomainObject.Predmet.PredmetRijesio.Prezime>
    <izvorni_sadrzaj>Kević Brakus</izvorni_sadrzaj>
    <derivirana_varijabla naziv="DomainObject.Predmet.PredmetRijesio.Prezime_1">Kević Brakus</derivirana_varijabla>
  </DomainObject.Predmet.PredmetRijesio.Prezime>
  <DomainObject.Predmet.PrimjedbaSuca>
    <izvorni_sadrzaj>U ormaru pozicija SP</izvorni_sadrzaj>
    <derivirana_varijabla naziv="DomainObject.Predmet.PrimjedbaSuca_1">U ormaru pozicija SP</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19</izvorni_sadrzaj>
    <derivirana_varijabla naziv="DomainObject.Predmet.Referada.Naziv_1">Referada  19</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Sudac A. Kević Brakus</izvorni_sadrzaj>
    <derivirana_varijabla naziv="DomainObject.Predmet.Referada.Prostorija.Naziv_1">Sudac A. Kević Brakus</derivirana_varijabla>
  </DomainObject.Predmet.Referada.Prostorija.Naziv>
  <DomainObject.Predmet.Referada.Prostorija.Oznaka>
    <izvorni_sadrzaj>4 podrum</izvorni_sadrzaj>
    <derivirana_varijabla naziv="DomainObject.Predmet.Referada.Prostorija.Oznaka_1">4 podrum</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 Kević Brakus</izvorni_sadrzaj>
    <derivirana_varijabla naziv="DomainObject.Predmet.Referada.Sudac_1">Ana Kević Brakus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izvorni_sadrzaj>
    <derivirana_varijabla naziv="DomainObject.Predmet.StrankaFormated_1">  Hana Petrov; Hrvatski Telekom d.d.; CROATIA osiguranje d.d.; VIPnet, društvo s ograničenom odgovornošću za usluge javnih telekomunikacija; PODRAVSKA BANKA dioničko društvo; GRADSKI PARKING d.o.o. za usluge parkiranja; PRIMA SOLVENT društvo s ograničenom odgovornošću za financijsko posredovanje, zastupanje i usluge; REPUBLIKA HRVATSKA; Financijska agencija</derivirana_varijabla>
  </DomainObject.Predmet.StrankaFormated>
  <DomainObject.Predmet.StrankaFormatedOIB>
    <izvorni_sadrzaj>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izvorni_sadrzaj>
    <derivirana_varijabla naziv="DomainObject.Predmet.StrankaFormatedOIB_1">  Hana Petrov, OIB 82421636931; Hrvatski Telekom d.d., OIB 81793146560; CROATIA osiguranje d.d., OIB 26187994862; VIPnet, društvo s ograničenom odgovornošću za usluge javnih telekomunikacija, OIB 29524210204; PODRAVSKA BANKA dioničko društvo, OIB 97326283154; GRADSKI PARKING d.o.o. za usluge parkiranja, OIB 87342329948; PRIMA SOLVENT društvo s ograničenom odgovornošću za financijsko posredovanje, zastupanje i usluge, OIB 35029956158; REPUBLIKA HRVATSKA, OIB 18683136487; Financijska agencija, OIB 85821130368</derivirana_varijabla>
  </DomainObject.Predmet.StrankaFormatedOIB>
  <DomainObject.Predmet.StrankaFormatedWithAdress>
    <izvorni_sadrzaj>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izvorni_sadrzaj>
    <derivirana_varijabla naziv="DomainObject.Predmet.StrankaFormatedWithAdress_1"> Hana Petrov, S. Radića 70, 22000 Šibenik; Hrvatski Telekom d.d., Roberta Frangeša Mihanovića 9, 10000 Zagreb; CROATIA osiguranje d.d., Trg Bana J. Jelačića 13, 10000 Zagreb; VIPnet, društvo s ograničenom odgovornošću za usluge javnih telekomunikacija, Vrtni put 1, 10000 Zagreb; PODRAVSKA BANKA dioničko društvo, Opatička 3, 48000 Koprivnica; GRADSKI PARKING d.o.o. za usluge parkiranja, Draga 14, 22000 Šibenik; PRIMA SOLVENT društvo s ograničenom odgovornošću za financijsko posredovanje, zastupanje i usluge, Gradišćanska 36, 10000 Zagreb; REPUBLIKA HRVATSKA; Financijska agencija, Ulica grada Vukovara 70, 10000 Zagreb</derivirana_varijabla>
  </DomainObject.Predmet.StrankaFormatedWithAdress>
  <DomainObject.Predmet.StrankaFormatedWithAdressOIB>
    <izvorni_sadrzaj>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izvorni_sadrzaj>
    <derivirana_varijabla naziv="DomainObject.Predmet.StrankaFormatedWithAdressOIB_1"> Hana Petrov, OIB 82421636931, S. Radića 70, 22000 Šibenik; Hrvatski Telekom d.d., OIB 81793146560, Roberta Frangeša Mihanovića 9, 10000 Zagreb; CROATIA osiguranje d.d., OIB 26187994862, Trg Bana J. Jelačića 13, 10000 Zagreb; VIPnet, društvo s ograničenom odgovornošću za usluge javnih telekomunikacija, OIB 29524210204, Vrtni put 1, 10000 Zagreb; PODRAVSKA BANKA dioničko društvo, OIB 97326283154, Opatička 3, 48000 Koprivnica; GRADSKI PARKING d.o.o. za usluge parkiranja, OIB 87342329948, Draga 14, 22000 Šibenik; PRIMA SOLVENT društvo s ograničenom odgovornošću za financijsko posredovanje, zastupanje i usluge, OIB 35029956158, Gradišćanska 36, 10000 Zagreb; REPUBLIKA HRVATSKA, OIB 18683136487; Financijska agencija, OIB 85821130368, Ulica grada Vukovara 70, 10000 Zagreb</derivirana_varijabla>
  </DomainObject.Predmet.StrankaFormatedWithAdressOIB>
  <DomainObject.Predmet.StrankaWithAdress>
    <izvorni_sadrzaj>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izvorni_sadrzaj>
    <derivirana_varijabla naziv="DomainObject.Predmet.StrankaWithAdress_1">Hana Petrov S. Radića 70,22000 Šibenik,Hrvatski Telekom d.d. Roberta Frangeša Mihanovića 9,10000 Zagreb,CROATIA osiguranje d.d. Trg Bana J. Jelačića 13,10000 Zagreb,VIPnet, društvo s ograničenom odgovornošću za usluge javnih telekomunikacija Vrtni put 1,10000 Zagreb,PODRAVSKA BANKA dioničko društvo Opatička 3,48000 Koprivnica,GRADSKI PARKING d.o.o. za usluge parkiranja Draga 14,22000 Šibenik,PRIMA SOLVENT društvo s ograničenom odgovornošću za financijsko posredovanje, zastupanje i usluge Gradišćanska 36,10000 Zagreb,REPUBLIKA HRVATSKA ,Financijska agencija Ulica grada Vukovara 70,10000 Zagreb</derivirana_varijabla>
  </DomainObject.Predmet.StrankaWithAdress>
  <DomainObject.Predmet.StrankaWithAdressOIB>
    <izvorni_sadrzaj>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izvorni_sadrzaj>
    <derivirana_varijabla naziv="DomainObject.Predmet.StrankaWithAdressOIB_1">Hana Petrov, OIB 82421636931, S. Radića 70,22000 Šibenik,Hrvatski Telekom d.d., OIB 81793146560, Roberta Frangeša Mihanovića 9,10000 Zagreb,CROATIA osiguranje d.d., OIB 26187994862, Trg Bana J. Jelačića 13,10000 Zagreb,VIPnet, društvo s ograničenom odgovornošću za usluge javnih telekomunikacija, OIB 29524210204, Vrtni put 1,10000 Zagreb,PODRAVSKA BANKA dioničko društvo, OIB 97326283154, Opatička 3,48000 Koprivnica,GRADSKI PARKING d.o.o. za usluge parkiranja, OIB 87342329948, Draga 14,22000 Šibenik,PRIMA SOLVENT društvo s ograničenom odgovornošću za financijsko posredovanje, zastupanje i usluge, OIB 35029956158, Gradišćanska 36,10000 Zagreb,REPUBLIKA HRVATSKA, OIB 18683136487,Financijska agencija, OIB 85821130368, Ulica grada Vukovara 70,10000 Zagreb</derivirana_varijabla>
  </DomainObject.Predmet.StrankaWithAdressOIB>
  <DomainObject.Predmet.StrankaNazivFormated>
    <izvorni_sadrzaj>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izvorni_sadrzaj>
    <derivirana_varijabla naziv="DomainObject.Predmet.StrankaNazivFormated_1">Hana Petrov,Hrvatski Telekom d.d.,CROATIA osiguranje d.d.,VIPnet, društvo s ograničenom odgovornošću za usluge javnih telekomunikacija,PODRAVSKA BANKA dioničko društvo,GRADSKI PARKING d.o.o. za usluge parkiranja,PRIMA SOLVENT društvo s ograničenom odgovornošću za financijsko posredovanje, zastupanje i usluge,REPUBLIKA HRVATSKA,Financijska agencija</derivirana_varijabla>
  </DomainObject.Predmet.StrankaNazivFormated>
  <DomainObject.Predmet.StrankaNazivFormatedOIB>
    <izvorni_sadrzaj>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izvorni_sadrzaj>
    <derivirana_varijabla naziv="DomainObject.Predmet.StrankaNazivFormatedOIB_1">Hana Petrov, OIB 82421636931,Hrvatski Telekom d.d., OIB 81793146560,CROATIA osiguranje d.d., OIB 26187994862,VIPnet, društvo s ograničenom odgovornošću za usluge javnih telekomunikacija, OIB 29524210204,PODRAVSKA BANKA dioničko društvo, OIB 97326283154,GRADSKI PARKING d.o.o. za usluge parkiranja, OIB 87342329948,PRIMA SOLVENT društvo s ograničenom odgovornošću za financijsko posredovanje, zastupanje i usluge, OIB 35029956158,REPUBLIKA HRVATSKA, OIB 18683136487,Financijska agencija, OIB 85821130368</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19</izvorni_sadrzaj>
    <derivirana_varijabla naziv="DomainObject.Predmet.TrenutnaLokacijaSpisa.Naziv_1">Referada  19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izvorni_sadrzaj>
    <derivirana_varijabla naziv="DomainObject.Predmet.UstrojstvenaJedinicaVodi.Naziv_1">Ovršna pisarnica</derivirana_varijabla>
  </DomainObject.Predmet.UstrojstvenaJedinicaVodi.Naziv>
  <DomainObject.Predmet.UstrojstvenaJedinicaVodi.Oznaka>
    <izvorni_sadrzaj>Ovr Pisarnica</izvorni_sadrzaj>
    <derivirana_varijabla naziv="DomainObject.Predmet.UstrojstvenaJedinicaVodi.Oznaka_1">Ovr Pisarnica</derivirana_varijabla>
  </DomainObject.Predmet.UstrojstvenaJedinicaVodi.Oznaka>
  <DomainObject.Predmet.UstrojstvenaJedinicaVodi.Prostorija.Naziv>
    <izvorni_sadrzaj>Ovršna pisarnica</izvorni_sadrzaj>
    <derivirana_varijabla naziv="DomainObject.Predmet.UstrojstvenaJedinicaVodi.Prostorija.Naziv_1">Ovršna pisarnica</derivirana_varijabla>
  </DomainObject.Predmet.UstrojstvenaJedinicaVodi.Prostorija.Naziv>
  <DomainObject.Predmet.UstrojstvenaJedinicaVodi.Prostorija.Oznaka>
    <izvorni_sadrzaj>7</izvorni_sadrzaj>
    <derivirana_varijabla naziv="DomainObject.Predmet.UstrojstvenaJedinicaVodi.Prostorija.Oznaka_1">7</derivirana_varijabla>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Vesna Ćosić</izvorni_sadrzaj>
    <derivirana_varijabla naziv="DomainObject.Predmet.Zapisnicar_1">Vesna Ćosić</derivirana_varijabla>
  </DomainObject.Predmet.Zapisnicar>
  <DomainObject.Predmet.StrankaList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Formated>
  <DomainObject.Predmet.StrankaList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FormatedOIB>
  <DomainObject.Predmet.StrankaListFormatedWithAdress>
    <izvorni_sadrzaj>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izvorni_sadrzaj>
    <derivirana_varijabla naziv="DomainObject.Predmet.StrankaListFormatedWithAdress_1">
      <item>Hana Petrov, S. Radića 70, 22000 Šibenik</item>
      <item>Hrvatski Telekom d.d., Roberta Frangeša Mihanovića 9, 10000 Zagreb</item>
      <item>CROATIA osiguranje d.d., Trg Bana J. Jelačića 13, 10000 Zagreb</item>
      <item>VIPnet, društvo s ograničenom odgovornošću za usluge javnih telekomunikacija, Vrtni put 1, 10000 Zagreb</item>
      <item>PODRAVSKA BANKA dioničko društvo, Opatička 3, 48000 Koprivnica</item>
      <item>GRADSKI PARKING d.o.o. za usluge parkiranja, Draga 14, 22000 Šibenik</item>
      <item>PRIMA SOLVENT društvo s ograničenom odgovornošću za financijsko posredovanje, zastupanje i usluge, Gradišćanska 36, 10000 Zagreb</item>
      <item>REPUBLIKA HRVATSKA</item>
      <item>Financijska agencija, Ulica grada Vukovara 70, 10000 Zagreb</item>
    </derivirana_varijabla>
  </DomainObject.Predmet.StrankaListFormatedWithAdress>
  <DomainObject.Predmet.StrankaListFormatedWithAdressOIB>
    <izvorni_sadrzaj>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izvorni_sadrzaj>
    <derivirana_varijabla naziv="DomainObject.Predmet.StrankaListFormatedWithAdressOIB_1">
      <item>Hana Petrov, OIB 82421636931, S. Radića 70, 22000 Šibenik</item>
      <item>Hrvatski Telekom d.d., OIB 81793146560, Roberta Frangeša Mihanovića 9, 10000 Zagreb</item>
      <item>CROATIA osiguranje d.d., OIB 26187994862, Trg Bana J. Jelačića 13, 10000 Zagreb</item>
      <item>VIPnet, društvo s ograničenom odgovornošću za usluge javnih telekomunikacija, OIB 29524210204, Vrtni put 1, 10000 Zagreb</item>
      <item>PODRAVSKA BANKA dioničko društvo, OIB 97326283154, Opatička 3, 48000 Koprivnica</item>
      <item>GRADSKI PARKING d.o.o. za usluge parkiranja, OIB 87342329948, Draga 14, 22000 Šibenik</item>
      <item>PRIMA SOLVENT društvo s ograničenom odgovornošću za financijsko posredovanje, zastupanje i usluge, OIB 35029956158, Gradišćanska 36, 10000 Zagreb</item>
      <item>REPUBLIKA HRVATSKA, OIB 18683136487</item>
      <item>Financijska agencija, OIB 85821130368, Ulica grada Vukovara 70, 10000 Zagreb</item>
    </derivirana_varijabla>
  </DomainObject.Predmet.StrankaListFormatedWithAdressOIB>
  <DomainObject.Predmet.StrankaListNazivFormated>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zvorni_sadrzaj>
    <derivirana_varijabla naziv="DomainObject.Predmet.StrankaListNazivFormated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derivirana_varijabla>
  </DomainObject.Predmet.StrankaListNazivFormated>
  <DomainObject.Predmet.StrankaListNazivFormatedOIB>
    <izvorni_sadrzaj>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izvorni_sadrzaj>
    <derivirana_varijabla naziv="DomainObject.Predmet.StrankaListNazivFormatedOIB_1">
      <item>Hana Petrov, OIB 82421636931</item>
      <item>Hrvatski Telekom d.d., OIB 81793146560</item>
      <item>CROATIA osiguranje d.d., OIB 26187994862</item>
      <item>VIPnet, društvo s ograničenom odgovornošću za usluge javnih telekomunikacija, OIB 29524210204</item>
      <item>PODRAVSKA BANKA dioničko društvo, OIB 97326283154</item>
      <item>GRADSKI PARKING d.o.o. za usluge parkiranja, OIB 87342329948</item>
      <item>PRIMA SOLVENT društvo s ograničenom odgovornošću za financijsko posredovanje, zastupanje i usluge, OIB 35029956158</item>
      <item>REPUBLIKA HRVATSKA, OIB 18683136487</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Borislav Lešina</item>
    </izvorni_sadrzaj>
    <derivirana_varijabla naziv="DomainObject.Predmet.OstaliListFormated_1">
      <item>Borislav Lešina</item>
    </derivirana_varijabla>
  </DomainObject.Predmet.OstaliListFormated>
  <DomainObject.Predmet.OstaliListFormatedOIB>
    <izvorni_sadrzaj>
      <item>Borislav Lešina, OIB 87625789209</item>
    </izvorni_sadrzaj>
    <derivirana_varijabla naziv="DomainObject.Predmet.OstaliListFormatedOIB_1">
      <item>Borislav Lešina, OIB 87625789209</item>
    </derivirana_varijabla>
  </DomainObject.Predmet.OstaliListFormatedOIB>
  <DomainObject.Predmet.OstaliListFormatedWithAdress>
    <izvorni_sadrzaj>
      <item>Borislav Lešina, Ilica 191 C, 10000 Zagreb</item>
    </izvorni_sadrzaj>
    <derivirana_varijabla naziv="DomainObject.Predmet.OstaliListFormatedWithAdress_1">
      <item>Borislav Lešina, Ilica 191 C, 10000 Zagreb</item>
    </derivirana_varijabla>
  </DomainObject.Predmet.OstaliListFormatedWithAdress>
  <DomainObject.Predmet.OstaliListFormatedWithAdressOIB>
    <izvorni_sadrzaj>
      <item>Borislav Lešina, OIB 87625789209, Ilica 191 C, 10000 Zagreb</item>
    </izvorni_sadrzaj>
    <derivirana_varijabla naziv="DomainObject.Predmet.OstaliListFormatedWithAdressOIB_1">
      <item>Borislav Lešina, OIB 87625789209, Ilica 191 C, 10000 Zagreb</item>
    </derivirana_varijabla>
  </DomainObject.Predmet.OstaliListFormatedWithAdressOIB>
  <DomainObject.Predmet.OstaliListNazivFormated>
    <izvorni_sadrzaj>
      <item>Borislav Lešina</item>
    </izvorni_sadrzaj>
    <derivirana_varijabla naziv="DomainObject.Predmet.OstaliListNazivFormated_1">
      <item>Borislav Lešina</item>
    </derivirana_varijabla>
  </DomainObject.Predmet.OstaliListNazivFormated>
  <DomainObject.Predmet.OstaliListNazivFormatedOIB>
    <izvorni_sadrzaj>
      <item>Borislav Lešina, OIB 87625789209</item>
    </izvorni_sadrzaj>
    <derivirana_varijabla naziv="DomainObject.Predmet.OstaliListNazivFormatedOIB_1">
      <item>Borislav Lešina, OIB 87625789209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27. travnja 2017.</izvorni_sadrzaj>
    <derivirana_varijabla naziv="DomainObject.Datum_1">27. travnja 2017.</derivirana_varijabla>
  </DomainObject.Datum>
  <DomainObject.PoslovniBrojDokumenta>
    <izvorni_sadrzaj/>
    <derivirana_varijabla naziv="DomainObject.PoslovniBrojDokumenta_1"/>
  </DomainObject.PoslovniBrojDokumenta>
  <DomainObject.Predmet.StrankaIDrugi>
    <izvorni_sadrzaj>Hana Petrov i dr.</izvorni_sadrzaj>
    <derivirana_varijabla naziv="DomainObject.Predmet.StrankaIDrugi_1">Hana Petrov i dr.</derivirana_varijabla>
  </DomainObject.Predmet.StrankaIDrugi>
  <DomainObject.Predmet.ProtustrankaIDrugi>
    <izvorni_sadrzaj/>
    <derivirana_varijabla naziv="DomainObject.Predmet.ProtustrankaIDrugi_1"/>
  </DomainObject.Predmet.ProtustrankaIDrugi>
  <DomainObject.Predmet.StrankaIDrugiAdressOIB>
    <izvorni_sadrzaj>Hana Petrov, OIB 82421636931, S. Radića 70, 22000 Šibenik i dr.</izvorni_sadrzaj>
    <derivirana_varijabla naziv="DomainObject.Predmet.StrankaIDrugiAdressOIB_1">Hana Petrov, OIB 82421636931, S. Radića 70, 22000 Šibenik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prosinca 2016.</izvorni_sadrzaj>
    <derivirana_varijabla naziv="DomainObject.Predmet.OdlukaRjesenje.DatumDonosenjaOdluke_1">20. prosinca 2016.</derivirana_varijabla>
  </DomainObject.Predmet.OdlukaRjesenje.DatumDonosenjaOdluke>
  <DomainObject.Predmet.OdlukaRjesenje.DatumPravomocnosti>
    <izvorni_sadrzaj>13. siječnja 2017.</izvorni_sadrzaj>
    <derivirana_varijabla naziv="DomainObject.Predmet.OdlukaRjesenje.DatumPravomocnosti_1">13. siječnja 2017.</derivirana_varijabla>
  </DomainObject.Predmet.OdlukaRjesenje.DatumPravomocnosti>
  <DomainObject.Predmet.OdlukaRjesenje.Oznaka>
    <izvorni_sadrzaj>Sp-1/2016-7</izvorni_sadrzaj>
    <derivirana_varijabla naziv="DomainObject.Predmet.OdlukaRjesenje.Oznaka_1">Sp-1/2016-7</derivirana_varijabla>
  </DomainObject.Predmet.OdlukaRjesenje.Oznaka>
  <DomainObject.Predmet.SudioniciListNaziv>
    <izvorni_sadrzaj>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izvorni_sadrzaj>
    <derivirana_varijabla naziv="DomainObject.Predmet.SudioniciListNaziv_1">
      <item>Hana Petrov</item>
      <item>Hrvatski Telekom d.d.</item>
      <item>CROATIA osiguranje d.d.</item>
      <item>VIPnet, društvo s ograničenom odgovornošću za usluge javnih telekomunikacija</item>
      <item>PODRAVSKA BANKA dioničko društvo</item>
      <item>GRADSKI PARKING d.o.o. za usluge parkiranja</item>
      <item>PRIMA SOLVENT društvo s ograničenom odgovornošću za financijsko posredovanje, zastupanje i usluge</item>
      <item>REPUBLIKA HRVATSKA</item>
      <item>Financijska agencija</item>
      <item>Borislav Lešina</item>
    </derivirana_varijabla>
  </DomainObject.Predmet.SudioniciListNaziv>
  <DomainObject.Predmet.SudioniciListAdressOIB>
    <izvorni_sadrzaj>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izvorni_sadrzaj>
    <derivirana_varijabla naziv="DomainObject.Predmet.SudioniciListAdressOIB_1">
      <item>Hana Petrov, OIB 82421636931, S. Radića 70,22000 Šibenik</item>
      <item>Hrvatski Telekom d.d., OIB 81793146560, Roberta Frangeša Mihanovića 9,10000 Zagreb</item>
      <item>CROATIA osiguranje d.d., OIB 26187994862, Trg Bana J. Jelačića 13,10000 Zagreb</item>
      <item>VIPnet, društvo s ograničenom odgovornošću za usluge javnih telekomunikacija, OIB 29524210204, Vrtni put 1,10000 Zagreb</item>
      <item>PODRAVSKA BANKA dioničko društvo, OIB 97326283154, Opatička 3,48000 Koprivnica</item>
      <item>GRADSKI PARKING d.o.o. za usluge parkiranja, OIB 87342329948, Draga 14,22000 Šibenik</item>
      <item>PRIMA SOLVENT društvo s ograničenom odgovornošću za financijsko posredovanje, zastupanje i usluge, OIB 35029956158, Gradišćanska 36,10000 Zagreb</item>
      <item>REPUBLIKA HRVATSKA, OIB 18683136487</item>
      <item>Financijska agencija, OIB 85821130368, Ulica grada Vukovara 70,10000 Zagreb</item>
      <item>Borislav Lešina, OIB 87625789209, Ilica 191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82421636931</item>
      <item>, OIB 81793146560</item>
      <item>, OIB 26187994862</item>
      <item>, OIB 29524210204</item>
      <item>, OIB 97326283154</item>
      <item>, OIB 87342329948</item>
      <item>, OIB 35029956158</item>
      <item>, OIB 18683136487</item>
      <item>, OIB 85821130368</item>
      <item>, OIB 87625789209</item>
    </izvorni_sadrzaj>
    <derivirana_varijabla naziv="DomainObject.Predmet.SudioniciListNazivOIB_1">
      <item>, OIB 82421636931</item>
      <item>, OIB 81793146560</item>
      <item>, OIB 26187994862</item>
      <item>, OIB 29524210204</item>
      <item>, OIB 97326283154</item>
      <item>, OIB 87342329948</item>
      <item>, OIB 35029956158</item>
      <item>, OIB 18683136487</item>
      <item>, OIB 85821130368</item>
      <item>, OIB 87625789209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3B1429-D10F-46BA-845A-9F927E01A6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322</properties:Words>
  <properties:Characters>1904</properties:Characters>
  <properties:Lines>51</properties:Lines>
  <properties:Paragraphs>19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2017-03-17T09:59:00Z</dcterms:created>
  <dc:creator>Trgovacki sud u Sibeniku</dc:creator>
  <cp:lastModifiedBy>Ana Kević Brakus</cp:lastModifiedBy>
  <cp:lastPrinted>2017-04-27T09:08:00Z</cp:lastPrinted>
  <dcterms:modified xmlns:xsi="http://www.w3.org/2001/XMLSchema-instance" xsi:type="dcterms:W3CDTF">2017-04-27T09:10:00Z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