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355a" w14:paraId="af0355a" w:rsidRDefault="00EA1057" w:rsidP="00EA1057" w:rsidR="00EA1057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1057" w:rsidP="00EA1057" w:rsidR="00EA1057">
      <w:r>
        <w:t xml:space="preserve">         REPUBLIKA HRVATSKA</w:t>
      </w:r>
    </w:p>
    <w:p w:rsidRDefault="00EA1057" w:rsidP="00EA1057" w:rsidR="00EA1057">
      <w:r>
        <w:t xml:space="preserve"> TRGOVAČKI SUD U VARAŽDINU</w:t>
      </w:r>
    </w:p>
    <w:p w:rsidRDefault="00EA1057" w:rsidP="00EA1057" w:rsidR="00EA1057">
      <w:r>
        <w:t xml:space="preserve">           Braće Radića 2, Varaždin</w:t>
      </w:r>
    </w:p>
    <w:p w:rsidRDefault="00EA1057" w:rsidP="00EA1057" w:rsidR="00EA1057"/>
    <w:p w:rsidRDefault="00EA1057" w:rsidP="00EA1057" w:rsidR="00EA1057"/>
    <w:p w:rsidRDefault="00EA1057" w:rsidP="00EA1057" w:rsidR="00EA1057">
      <w:pPr>
        <w:jc w:val="center"/>
      </w:pPr>
      <w:r>
        <w:t>U  I M E  R E P U B L I K E  H R V A T S K E</w:t>
      </w:r>
    </w:p>
    <w:p w:rsidRDefault="00EA1057" w:rsidP="00EA1057" w:rsidR="00EA1057"/>
    <w:p w:rsidRDefault="00EA1057" w:rsidP="00EA1057" w:rsidR="00EA1057">
      <w:pPr>
        <w:jc w:val="center"/>
      </w:pPr>
      <w:r>
        <w:t>R J E Š E NJ E</w:t>
      </w:r>
    </w:p>
    <w:p w:rsidRDefault="00EA1057" w:rsidP="00EA1057" w:rsidR="00EA1057"/>
    <w:p w:rsidRDefault="00EA1057" w:rsidP="00EA1057" w:rsidR="00EA1057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TIK TAK j.d.o.o., OIB: 02218740041 sa sjedištem u Varaždinska cesta 150, 48000 Koprivnica, dana 30. ožujka 2016. </w:t>
      </w:r>
    </w:p>
    <w:p w:rsidRDefault="00EA1057" w:rsidP="00EA1057" w:rsidR="00EA1057">
      <w:pPr>
        <w:jc w:val="both"/>
      </w:pPr>
    </w:p>
    <w:p w:rsidRDefault="00EA1057" w:rsidP="00EA1057" w:rsidR="00EA1057">
      <w:pPr>
        <w:jc w:val="center"/>
      </w:pPr>
      <w:r>
        <w:t>r i j e š i o  j e</w:t>
      </w:r>
    </w:p>
    <w:p w:rsidRDefault="00EA1057" w:rsidP="00EA1057" w:rsidR="00EA1057"/>
    <w:p w:rsidRDefault="00EA1057" w:rsidP="00EA1057" w:rsidR="00EA1057">
      <w:pPr>
        <w:ind w:firstLine="708"/>
        <w:jc w:val="both"/>
      </w:pPr>
      <w:r>
        <w:t>I/ Otvara se stečajni postupak nad stečajnim dužnikom TIK TAK j.d.o.o., OIB: 02218740041 sa sjedištem u Varaždinska cesta 150, 48000 Koprivnica, s danom 30. ožujka 2016. u 15,00 sati.</w:t>
      </w:r>
    </w:p>
    <w:p w:rsidRDefault="00EA1057" w:rsidP="00EA1057" w:rsidR="00EA1057">
      <w:pPr>
        <w:jc w:val="both"/>
      </w:pPr>
    </w:p>
    <w:p w:rsidRDefault="00EA1057" w:rsidP="00EA1057" w:rsidR="00EA1057">
      <w:pPr>
        <w:ind w:firstLine="708"/>
        <w:jc w:val="both"/>
        <w:rPr>
          <w:szCs w:val="20"/>
        </w:rPr>
      </w:pPr>
      <w:r>
        <w:t>II/ Zaključuje se stečajni postupak nad stečajnim dužnikom TIK TAK j.d.o.o., OIB: 02218740041 sa sjedištem u Varaždinska cesta 150, 48000 Koprivnica.</w:t>
      </w:r>
    </w:p>
    <w:p w:rsidRDefault="00EA1057" w:rsidP="00EA1057" w:rsidR="00EA1057">
      <w:pPr>
        <w:jc w:val="both"/>
      </w:pPr>
    </w:p>
    <w:p w:rsidRDefault="00EA1057" w:rsidP="00EA1057" w:rsidR="00EA1057">
      <w:pPr>
        <w:ind w:firstLine="708"/>
        <w:jc w:val="both"/>
      </w:pPr>
      <w:r>
        <w:t>III/ Za stečajnog upravitelja imenuje se Miljenko Marinić, Lopudska 1a, 10000 Zagreb, OIB: 34668485052.</w:t>
      </w:r>
    </w:p>
    <w:p w:rsidRDefault="00EA1057" w:rsidP="00EA1057" w:rsidR="00EA1057">
      <w:pPr>
        <w:jc w:val="both"/>
        <w:rPr>
          <w:color w:val="FF0000"/>
        </w:rPr>
      </w:pPr>
    </w:p>
    <w:p w:rsidRDefault="00EA1057" w:rsidP="00EA1057" w:rsidR="00EA1057">
      <w:pPr>
        <w:ind w:firstLine="708"/>
        <w:jc w:val="both"/>
      </w:pPr>
      <w:r>
        <w:t>IV/ Ovo rješenje objavit će se na e-oglasnoj ploči suda.</w:t>
      </w:r>
    </w:p>
    <w:p w:rsidRDefault="00EA1057" w:rsidP="00EA1057" w:rsidR="00EA1057">
      <w:pPr>
        <w:jc w:val="both"/>
      </w:pPr>
    </w:p>
    <w:p w:rsidRDefault="00EA1057" w:rsidP="00EA1057" w:rsidR="00EA1057">
      <w:pPr>
        <w:ind w:firstLine="708"/>
        <w:jc w:val="both"/>
      </w:pPr>
      <w:r>
        <w:t>V/ Po pravomoćnosti ovoga rješenja stečajni dužnik TIK TAK j.d.o.o., OIB: 02218740041 sa sjedištem u Varaždinska cesta 150, 48000 Koprivnica, biti će brisan iz sudskog registra.</w:t>
      </w:r>
    </w:p>
    <w:p w:rsidRDefault="00EA1057" w:rsidP="00EA1057" w:rsidR="00EA1057"/>
    <w:p w:rsidRDefault="00EA1057" w:rsidP="00EA1057" w:rsidR="00EA1057"/>
    <w:p w:rsidRDefault="00EA1057" w:rsidP="00EA1057" w:rsidR="00EA1057">
      <w:pPr>
        <w:jc w:val="center"/>
      </w:pPr>
      <w:r>
        <w:t>Obrazloženje</w:t>
      </w:r>
    </w:p>
    <w:p w:rsidRDefault="00EA1057" w:rsidP="00EA1057" w:rsidR="00EA1057"/>
    <w:p w:rsidRDefault="00EA1057" w:rsidP="00EA1057" w:rsidR="00EA1057">
      <w:pPr>
        <w:jc w:val="both"/>
      </w:pPr>
      <w:r>
        <w:tab/>
        <w:t>Predlagatelj je dana 5.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EA1057" w:rsidP="00EA1057" w:rsidR="00EA1057"/>
    <w:p w:rsidRDefault="00EA1057" w:rsidP="00EA1057" w:rsidR="00EA1057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A1057" w:rsidP="00EA1057" w:rsidR="00EA1057"/>
    <w:p w:rsidRDefault="00EA1057" w:rsidP="00EA1057" w:rsidR="00EA1057"/>
    <w:p w:rsidRDefault="00EA1057" w:rsidP="00EA1057" w:rsidR="00EA1057">
      <w:pPr>
        <w:jc w:val="center"/>
      </w:pPr>
      <w:r>
        <w:t>U Varaždinu, 30. ožujka 2016. godine.</w:t>
      </w:r>
    </w:p>
    <w:p w:rsidRDefault="00EA1057" w:rsidP="00EA1057" w:rsidR="00EA1057">
      <w:pPr>
        <w:jc w:val="center"/>
      </w:pPr>
    </w:p>
    <w:p w:rsidRDefault="00EA1057" w:rsidP="00EA1057" w:rsidR="00EA1057">
      <w:pPr>
        <w:jc w:val="center"/>
      </w:pPr>
    </w:p>
    <w:p w:rsidRDefault="00EA1057" w:rsidP="00EA1057" w:rsidR="00EA1057">
      <w:pPr>
        <w:ind w:left="4956"/>
        <w:jc w:val="center"/>
      </w:pPr>
      <w:r>
        <w:t>Sudska savjetnica</w:t>
      </w:r>
    </w:p>
    <w:p w:rsidRDefault="00EA1057" w:rsidP="00EA1057" w:rsidR="00EA1057">
      <w:pPr>
        <w:ind w:left="4956"/>
        <w:jc w:val="center"/>
      </w:pPr>
    </w:p>
    <w:p w:rsidRDefault="00EA1057" w:rsidP="00EA1057" w:rsidR="00EA1057">
      <w:pPr>
        <w:ind w:left="4956"/>
        <w:jc w:val="center"/>
      </w:pPr>
      <w:r>
        <w:t>Janja Topol</w:t>
      </w:r>
    </w:p>
    <w:p w:rsidRDefault="00EA1057" w:rsidP="00EA1057" w:rsidR="00EA1057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A1057" w:rsidP="00EA1057" w:rsidR="00EA1057">
      <w:r>
        <w:t xml:space="preserve">                                               </w:t>
      </w:r>
    </w:p>
    <w:p w:rsidRDefault="00EA1057" w:rsidP="00EA1057" w:rsidR="00EA1057">
      <w:r>
        <w:tab/>
        <w:t xml:space="preserve">UPUTA O PRAVNOM LIJEKU: </w:t>
      </w:r>
    </w:p>
    <w:p w:rsidRDefault="00EA1057" w:rsidP="00EA1057" w:rsidR="00EA1057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EA1057" w:rsidP="00EA1057" w:rsidR="00EA1057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A1057" w:rsidP="00EA1057" w:rsidR="00EA1057"/>
    <w:p w:rsidRDefault="00EA1057" w:rsidP="00EA1057" w:rsidR="00EA1057"/>
    <w:p w:rsidRDefault="00EA1057" w:rsidP="00EA1057" w:rsidR="00EA1057">
      <w:r>
        <w:t>DNA:</w:t>
      </w:r>
    </w:p>
    <w:p w:rsidRDefault="00EA1057" w:rsidP="00EA1057" w:rsidR="00EA1057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A1057" w:rsidP="00EA1057" w:rsidR="00EA105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EA1057" w:rsidP="00EA1057" w:rsidR="00EA1057">
      <w:pPr>
        <w:numPr>
          <w:ilvl w:val="0"/>
          <w:numId w:val="1"/>
        </w:numPr>
        <w:jc w:val="both"/>
      </w:pPr>
      <w:r>
        <w:t>Dužnik TIK TAK j.d.o.o., Varaždinska cesta 150, 48000 Koprivnica</w:t>
      </w:r>
    </w:p>
    <w:p w:rsidRDefault="00EA1057" w:rsidP="00EA1057" w:rsidR="00EA1057">
      <w:pPr>
        <w:numPr>
          <w:ilvl w:val="0"/>
          <w:numId w:val="1"/>
        </w:numPr>
      </w:pPr>
      <w:r>
        <w:t>Sudski registar ovog suda</w:t>
      </w:r>
    </w:p>
    <w:p w:rsidRDefault="00EA1057" w:rsidP="00EA1057" w:rsidR="00EA1057">
      <w:pPr>
        <w:pStyle w:val="Odlomakpopisa"/>
        <w:numPr>
          <w:ilvl w:val="0"/>
          <w:numId w:val="1"/>
        </w:numPr>
      </w:pPr>
      <w:r>
        <w:t>Ministarstvo financija, Porezna uprava, Ispostava Koprivnica, 48000 Koprivnica, Hrvatske državnosti 7</w:t>
      </w:r>
    </w:p>
    <w:p w:rsidRDefault="00EA1057" w:rsidP="00EA1057" w:rsidR="00EA1057">
      <w:pPr>
        <w:numPr>
          <w:ilvl w:val="0"/>
          <w:numId w:val="1"/>
        </w:numPr>
      </w:pPr>
      <w:r>
        <w:t>Stečajni upravitelj Miljenko Marinić, Lopudska 1a, 10000 Zagreb</w:t>
      </w:r>
    </w:p>
    <w:p w:rsidRDefault="00EA1057" w:rsidP="00EA1057" w:rsidR="00EA1057">
      <w:pPr>
        <w:numPr>
          <w:ilvl w:val="0"/>
          <w:numId w:val="1"/>
        </w:numPr>
      </w:pPr>
      <w:r>
        <w:t>E-oglasna ploča suda</w:t>
      </w:r>
    </w:p>
    <w:p w:rsidRDefault="00EA1057" w:rsidP="00EA1057" w:rsidR="00EA1057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853" w:rsidP="00EA1057" w:rsidR="00273853">
      <w:r>
        <w:separator/>
      </w:r>
    </w:p>
  </w:endnote>
  <w:endnote w:id="0" w:type="continuationSeparator">
    <w:p w:rsidRDefault="00273853" w:rsidP="00EA1057" w:rsidR="00273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853" w:rsidP="00EA1057" w:rsidR="00273853">
      <w:r>
        <w:separator/>
      </w:r>
    </w:p>
  </w:footnote>
  <w:footnote w:id="0" w:type="continuationSeparator">
    <w:p w:rsidRDefault="00273853" w:rsidP="00EA1057" w:rsidR="002738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057" w:rsidP="00EA1057" w:rsidR="00EA1057">
    <w:pPr>
      <w:pStyle w:val="Zaglavlje"/>
      <w:jc w:val="right"/>
    </w:pPr>
    <w:r>
      <w:t>Poslovni broj: 1 St-12/16-5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1862"/>
    <w:rsid w:val="00123AF7"/>
    <w:rsid w:val="00273853"/>
    <w:rsid w:val="00341862"/>
    <w:rsid w:val="00E260E5"/>
    <w:rsid w:val="00EA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1057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105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A10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105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10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1057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A10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1057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3A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3A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3AF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3A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3A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1057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A105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A10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105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10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1057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A10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1057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3A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3AF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3AF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3AF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3AF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849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St-12/2016</izvorni_sadrzaj>
    <derivirana_varijabla naziv="DomainObject.Predmet.OznakaBroj_1">St-12/2016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 TAK j.d.o.o. za ugostiteljstvo i trgovinu u likvidaciji</izvorni_sadrzaj>
    <derivirana_varijabla naziv="DomainObject.Predmet.ProtustrankaFormated_1">  TIK TAK j.d.o.o. za ugostiteljstvo i trgovinu u likvidaciji</derivirana_varijabla>
  </DomainObject.Predmet.ProtustrankaFormated>
  <DomainObject.Predmet.ProtustrankaFormatedOIB>
    <izvorni_sadrzaj>  TIK TAK j.d.o.o. za ugostiteljstvo i trgovinu u likvidaciji, OIB 02218740041</izvorni_sadrzaj>
    <derivirana_varijabla naziv="DomainObject.Predmet.ProtustrankaFormatedOIB_1">  TIK TAK j.d.o.o. za ugostiteljstvo i trgovinu u likvidaciji, OIB 02218740041</derivirana_varijabla>
  </DomainObject.Predmet.ProtustrankaFormatedOIB>
  <DomainObject.Predmet.ProtustrankaFormatedWithAdress>
    <izvorni_sadrzaj> TIK TAK j.d.o.o. za ugostiteljstvo i trgovinu u likvidaciji, Varaždinska cesta 150, 48000 Koprivnica</izvorni_sadrzaj>
    <derivirana_varijabla naziv="DomainObject.Predmet.ProtustrankaFormatedWithAdress_1"> TIK TAK j.d.o.o. za ugostiteljstvo i trgovinu u likvidaciji, Varaždinska cesta 150, 48000 Koprivnica</derivirana_varijabla>
  </DomainObject.Predmet.ProtustrankaFormatedWithAdress>
  <DomainObject.Predmet.ProtustrankaFormatedWithAdressOIB>
    <izvorni_sadrzaj> TIK TAK j.d.o.o. za ugostiteljstvo i trgovinu u likvidaciji, OIB 02218740041, Varaždinska cesta 150, 48000 Koprivnica</izvorni_sadrzaj>
    <derivirana_varijabla naziv="DomainObject.Predmet.ProtustrankaFormatedWithAdressOIB_1"> TIK TAK j.d.o.o. za ugostiteljstvo i trgovinu u likvidaciji, OIB 02218740041, Varaždinska cesta 150, 48000 Koprivnica</derivirana_varijabla>
  </DomainObject.Predmet.ProtustrankaFormatedWithAdressOIB>
  <DomainObject.Predmet.ProtustrankaWithAdress>
    <izvorni_sadrzaj>TIK TAK j.d.o.o. za ugostiteljstvo i trgovinu u likvidaciji Varaždinska cesta 150, 48000 Koprivnica</izvorni_sadrzaj>
    <derivirana_varijabla naziv="DomainObject.Predmet.ProtustrankaWithAdress_1">TIK TAK j.d.o.o. za ugostiteljstvo i trgovinu u likvidaciji Varaždinska cesta 150, 48000 Koprivnica</derivirana_varijabla>
  </DomainObject.Predmet.ProtustrankaWithAdress>
  <DomainObject.Predmet.ProtustrankaWithAdressOIB>
    <izvorni_sadrzaj>TIK TAK j.d.o.o. za ugostiteljstvo i trgovinu u likvidaciji, OIB 02218740041, Varaždinska cesta 150, 48000 Koprivnica</izvorni_sadrzaj>
    <derivirana_varijabla naziv="DomainObject.Predmet.ProtustrankaWithAdressOIB_1">TIK TAK j.d.o.o. za ugostiteljstvo i trgovinu u likvidaciji, OIB 02218740041, Varaždinska cesta 150, 48000 Koprivnica</derivirana_varijabla>
  </DomainObject.Predmet.ProtustrankaWithAdressOIB>
  <DomainObject.Predmet.ProtustrankaNazivFormated>
    <izvorni_sadrzaj>TIK TAK j.d.o.o. za ugostiteljstvo i trgovinu u likvidaciji</izvorni_sadrzaj>
    <derivirana_varijabla naziv="DomainObject.Predmet.ProtustrankaNazivFormated_1">TIK TAK j.d.o.o. za ugostiteljstvo i trgovinu u likvidaciji</derivirana_varijabla>
  </DomainObject.Predmet.ProtustrankaNazivFormated>
  <DomainObject.Predmet.ProtustrankaNazivFormatedOIB>
    <izvorni_sadrzaj>TIK TAK j.d.o.o. za ugostiteljstvo i trgovinu u likvidaciji, OIB 02218740041</izvorni_sadrzaj>
    <derivirana_varijabla naziv="DomainObject.Predmet.ProtustrankaNazivFormatedOIB_1">TIK TAK j.d.o.o. za ugostiteljstvo i trgovinu u likvidaciji, OIB 02218740041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1992.47</izvorni_sadrzaj>
    <derivirana_varijabla naziv="DomainObject.Predmet.TrenutnaVrijednost_1">1992.47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TIK TAK j.d.o.o. za ugostiteljstvo i trgovinu u likvidaciji</item>
    </izvorni_sadrzaj>
    <derivirana_varijabla naziv="DomainObject.Predmet.ProtuStrankaListFormated_1">
      <item>TIK TAK j.d.o.o. za ugostiteljstvo i trgovinu u likvidaciji</item>
    </derivirana_varijabla>
  </DomainObject.Predmet.ProtuStrankaListFormated>
  <DomainObject.Predmet.ProtuStrankaListFormatedOIB>
    <izvorni_sadrzaj>
      <item>TIK TAK j.d.o.o. za ugostiteljstvo i trgovinu u likvidaciji, OIB 02218740041</item>
    </izvorni_sadrzaj>
    <derivirana_varijabla naziv="DomainObject.Predmet.ProtuStrankaListFormatedOIB_1">
      <item>TIK TAK j.d.o.o. za ugostiteljstvo i trgovinu u likvidaciji, OIB 02218740041</item>
    </derivirana_varijabla>
  </DomainObject.Predmet.ProtuStrankaListFormatedOIB>
  <DomainObject.Predmet.ProtuStrankaListFormatedWithAdress>
    <izvorni_sadrzaj>
      <item>TIK TAK j.d.o.o. za ugostiteljstvo i trgovinu u likvidaciji, Varaždinska cesta 150, 48000 Koprivnica</item>
    </izvorni_sadrzaj>
    <derivirana_varijabla naziv="DomainObject.Predmet.ProtuStrankaListFormatedWithAdress_1">
      <item>TIK TAK j.d.o.o. za ugostiteljstvo i trgovinu u likvidaciji, Varaždinska cesta 150, 48000 Koprivnica</item>
    </derivirana_varijabla>
  </DomainObject.Predmet.ProtuStrankaListFormatedWithAdress>
  <DomainObject.Predmet.ProtuStrankaListFormatedWithAdressOIB>
    <izvorni_sadrzaj>
      <item>TIK TAK j.d.o.o. za ugostiteljstvo i trgovinu u likvidaciji, OIB 02218740041, Varaždinska cesta 150, 48000 Koprivnica</item>
    </izvorni_sadrzaj>
    <derivirana_varijabla naziv="DomainObject.Predmet.ProtuStrankaListFormatedWithAdressOIB_1">
      <item>TIK TAK j.d.o.o. za ugostiteljstvo i trgovinu u likvidaciji, OIB 02218740041, Varaždinska cesta 150, 48000 Koprivnica</item>
    </derivirana_varijabla>
  </DomainObject.Predmet.ProtuStrankaListFormatedWithAdressOIB>
  <DomainObject.Predmet.ProtuStrankaListNazivFormated>
    <izvorni_sadrzaj>
      <item>TIK TAK j.d.o.o. za ugostiteljstvo i trgovinu u likvidaciji</item>
    </izvorni_sadrzaj>
    <derivirana_varijabla naziv="DomainObject.Predmet.ProtuStrankaListNazivFormated_1">
      <item>TIK TAK j.d.o.o. za ugostiteljstvo i trgovinu u likvidaciji</item>
    </derivirana_varijabla>
  </DomainObject.Predmet.ProtuStrankaListNazivFormated>
  <DomainObject.Predmet.ProtuStrankaListNazivFormatedOIB>
    <izvorni_sadrzaj>
      <item>TIK TAK j.d.o.o. za ugostiteljstvo i trgovinu u likvidaciji, OIB 02218740041</item>
    </izvorni_sadrzaj>
    <derivirana_varijabla naziv="DomainObject.Predmet.ProtuStrankaListNazivFormatedOIB_1">
      <item>TIK TAK j.d.o.o. za ugostiteljstvo i trgovinu u likvidaciji, OIB 02218740041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TIK TAK j.d.o.o. za ugostiteljstvo i trgovinu u likvidaciji</izvorni_sadrzaj>
    <derivirana_varijabla naziv="DomainObject.Predmet.ProtustrankaIDrugi_1">TIK TAK j.d.o.o. za ugostiteljstvo i trgovinu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TIK TAK j.d.o.o. za ugostiteljstvo i trgovinu u likvidaciji, OIB 02218740041, Varaždinska cesta 150, 48000 Koprivnica</izvorni_sadrzaj>
    <derivirana_varijabla naziv="DomainObject.Predmet.ProtustrankaIDrugiAdressOIB_1">TIK TAK j.d.o.o. za ugostiteljstvo i trgovinu u likvidaciji, OIB 02218740041, Varaždinska cesta 150,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TIK TAK j.d.o.o. za ugostiteljstvo i trgovinu u likvidaciji</item>
      <item>Sudski registar</item>
    </izvorni_sadrzaj>
    <derivirana_varijabla naziv="DomainObject.Predmet.SudioniciListNaziv_1">
      <item>Financijska agencija</item>
      <item>TIK TAK j.d.o.o. za ugostiteljstvo i trgovinu u likvidaciji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TIK TAK j.d.o.o. za ugostiteljstvo i trgovinu u likvidaciji, OIB 02218740041, Varaždinska cesta 150,48000 Koprivnica</item>
      <item>Sudski registar</item>
    </izvorni_sadrzaj>
    <derivirana_varijabla naziv="DomainObject.Predmet.SudioniciListAdressOIB_1">
      <item>Financijska agencija, OIB 85821130368, Ulica grada Vukovara 70,10000 Zagreb</item>
      <item>TIK TAK j.d.o.o. za ugostiteljstvo i trgovinu u likvidaciji, OIB 02218740041, Varaždinska cesta 150,48000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02218740041</item>
      <item>, OIB null</item>
    </izvorni_sadrzaj>
    <derivirana_varijabla naziv="DomainObject.Predmet.SudioniciListNazivOIB_1">
      <item>, OIB 85821130368</item>
      <item>, OIB 02218740041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2856</properties:Characters>
  <properties:Lines>83</properties:Lines>
  <properties:Paragraphs>30</properties:Paragraphs>
  <properties:TotalTime>4</properties:TotalTime>
  <properties:ScaleCrop>false</properties:ScaleCrop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2016-03-30T06:22:00Z</dcterms:created>
  <dc:creator>Tea Meister</dc:creator>
  <dc:description/>
  <cp:keywords/>
  <cp:lastModifiedBy>Tea Meister</cp:lastModifiedBy>
  <dcterms:modified xmlns:xsi="http://www.w3.org/2001/XMLSchema-instance" xsi:type="dcterms:W3CDTF">2016-03-30T10:48:00Z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