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ba90" w14:paraId="09dba90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A06D5F" w:rsid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A06D5F" w:rsidP="00A06D5F" w:rsidR="00A06D5F" w:rsidRPr="00A06D5F">
      <w:pPr>
        <w:jc w:val="center"/>
        <w:rPr>
          <w:b/>
          <w:sz w:val="24"/>
          <w:szCs w:val="24"/>
        </w:rPr>
      </w:pPr>
    </w:p>
    <w:p w:rsidRDefault="00BE5673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E5673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2B7993" w:rsidP="003A5D0D" w:rsidR="002B7993" w:rsidRPr="002B7993">
      <w:pPr>
        <w:ind w:firstLine="720"/>
        <w:jc w:val="both"/>
        <w:rPr>
          <w:sz w:val="24"/>
          <w:szCs w:val="24"/>
        </w:rPr>
      </w:pPr>
      <w:r w:rsidRPr="002B7993">
        <w:rPr>
          <w:sz w:val="24"/>
          <w:szCs w:val="24"/>
        </w:rPr>
        <w:t>Trgovački sud u Zagrebu, po sucu Nikoli Ribariću, kao stečajnom sucu, u stečajnom postupku nad stečajnim dužnikom KATRAN GRADNJA d.o.o. u stečaju, Moščenica, Petra Krešimira 32, MBS: 120</w:t>
      </w:r>
      <w:r w:rsidR="00CC7D82">
        <w:rPr>
          <w:sz w:val="24"/>
          <w:szCs w:val="24"/>
        </w:rPr>
        <w:t xml:space="preserve">005077, OIB: 13652652030, dana </w:t>
      </w:r>
      <w:r w:rsidR="00644081">
        <w:rPr>
          <w:sz w:val="24"/>
          <w:szCs w:val="24"/>
        </w:rPr>
        <w:t>8</w:t>
      </w:r>
      <w:r w:rsidRPr="002B7993">
        <w:rPr>
          <w:sz w:val="24"/>
          <w:szCs w:val="24"/>
        </w:rPr>
        <w:t>.</w:t>
      </w:r>
      <w:r w:rsidR="00644081">
        <w:rPr>
          <w:sz w:val="24"/>
          <w:szCs w:val="24"/>
        </w:rPr>
        <w:t xml:space="preserve"> veljače</w:t>
      </w:r>
      <w:r w:rsidRPr="002B7993">
        <w:rPr>
          <w:sz w:val="24"/>
          <w:szCs w:val="24"/>
        </w:rPr>
        <w:t xml:space="preserve"> 201</w:t>
      </w:r>
      <w:r w:rsidR="00644081">
        <w:rPr>
          <w:sz w:val="24"/>
          <w:szCs w:val="24"/>
        </w:rPr>
        <w:t>9</w:t>
      </w:r>
      <w:r w:rsidRPr="002B7993">
        <w:rPr>
          <w:sz w:val="24"/>
          <w:szCs w:val="24"/>
        </w:rPr>
        <w:t xml:space="preserve">.,   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 w:rsidRPr="00CC7D82">
      <w:pPr>
        <w:ind w:firstLine="720"/>
        <w:jc w:val="both"/>
        <w:rPr>
          <w:sz w:val="24"/>
          <w:szCs w:val="24"/>
        </w:rPr>
      </w:pPr>
      <w:r w:rsidRPr="00CC7D82">
        <w:rPr>
          <w:sz w:val="24"/>
          <w:szCs w:val="24"/>
        </w:rPr>
        <w:t xml:space="preserve">Nalaže se </w:t>
      </w:r>
      <w:r w:rsidR="009E33A3" w:rsidRPr="00CC7D82">
        <w:rPr>
          <w:sz w:val="24"/>
          <w:szCs w:val="24"/>
        </w:rPr>
        <w:t xml:space="preserve">Financijskoj agenciji s računa broj HR3323900011300028779, isplatiti iznos uplaćene jamčevine od </w:t>
      </w:r>
      <w:r w:rsidR="002B7993" w:rsidRPr="00CC7D82">
        <w:rPr>
          <w:sz w:val="24"/>
          <w:szCs w:val="24"/>
        </w:rPr>
        <w:t>5.300,00</w:t>
      </w:r>
      <w:r w:rsidR="009E33A3" w:rsidRPr="00CC7D82">
        <w:rPr>
          <w:sz w:val="24"/>
          <w:szCs w:val="24"/>
        </w:rPr>
        <w:t xml:space="preserve"> kn na račun </w:t>
      </w:r>
      <w:r w:rsidR="0050257E" w:rsidRPr="00CC7D82">
        <w:rPr>
          <w:sz w:val="24"/>
          <w:szCs w:val="24"/>
        </w:rPr>
        <w:tab/>
      </w:r>
      <w:r w:rsidR="00644081" w:rsidRPr="00644081">
        <w:rPr>
          <w:sz w:val="24"/>
          <w:szCs w:val="24"/>
        </w:rPr>
        <w:t>NEVEN PAVLIČIĆ, Savska cesta 155B, Zagreb, OIB: 44195123448</w:t>
      </w:r>
      <w:r w:rsidR="00C61FB4" w:rsidRPr="00CC7D82">
        <w:rPr>
          <w:sz w:val="24"/>
          <w:szCs w:val="24"/>
        </w:rPr>
        <w:t xml:space="preserve">, </w:t>
      </w:r>
      <w:r w:rsidR="009E33A3" w:rsidRPr="00CC7D82">
        <w:rPr>
          <w:sz w:val="24"/>
          <w:szCs w:val="24"/>
        </w:rPr>
        <w:t xml:space="preserve">broj </w:t>
      </w:r>
      <w:r w:rsidR="00C61FB4" w:rsidRPr="00CC7D82">
        <w:rPr>
          <w:sz w:val="24"/>
          <w:szCs w:val="24"/>
        </w:rPr>
        <w:t xml:space="preserve">IBAN: </w:t>
      </w:r>
      <w:r w:rsidR="009E33A3" w:rsidRPr="00CC7D82">
        <w:rPr>
          <w:sz w:val="24"/>
          <w:szCs w:val="24"/>
        </w:rPr>
        <w:t>HR</w:t>
      </w:r>
      <w:r w:rsidR="003D41DA" w:rsidRPr="00CC7D82">
        <w:rPr>
          <w:sz w:val="24"/>
          <w:szCs w:val="24"/>
        </w:rPr>
        <w:t xml:space="preserve"> </w:t>
      </w:r>
      <w:r w:rsidR="00644081">
        <w:rPr>
          <w:sz w:val="24"/>
          <w:szCs w:val="24"/>
        </w:rPr>
        <w:t>27 2360000 321451 3342</w:t>
      </w:r>
      <w:r w:rsidR="009E33A3" w:rsidRPr="00CC7D82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A06D5F" w:rsidP="003D56DA" w:rsidR="00A06D5F">
      <w:pPr>
        <w:ind w:firstLine="720"/>
        <w:jc w:val="center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583D90" w:rsidR="00583D9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r w:rsidR="00644081" w:rsidRPr="00644081">
        <w:rPr>
          <w:sz w:val="24"/>
          <w:szCs w:val="24"/>
        </w:rPr>
        <w:t>NEVEN PAVLIČIĆ, Savska cesta 155B, Zagreb, OIB: 44195123448</w:t>
      </w:r>
      <w:r w:rsidR="00644081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442898">
        <w:rPr>
          <w:sz w:val="24"/>
          <w:szCs w:val="24"/>
        </w:rPr>
        <w:t>nekretnina dosuđena, te da je provedeno ročište radi diobe kupovnine, potre</w:t>
      </w:r>
      <w:r w:rsidR="001438D8">
        <w:rPr>
          <w:sz w:val="24"/>
          <w:szCs w:val="24"/>
        </w:rPr>
        <w:t>b</w:t>
      </w:r>
      <w:r w:rsidR="00442898">
        <w:rPr>
          <w:sz w:val="24"/>
          <w:szCs w:val="24"/>
        </w:rPr>
        <w:t>no je sudionicima javne dražbe</w:t>
      </w:r>
      <w:r w:rsidR="001438D8">
        <w:rPr>
          <w:sz w:val="24"/>
          <w:szCs w:val="24"/>
        </w:rPr>
        <w:t xml:space="preserve">, a koji nisu kupili nekretninu za koju su uplatili jamčevinu, </w:t>
      </w:r>
      <w:r w:rsidR="00442898">
        <w:rPr>
          <w:sz w:val="24"/>
          <w:szCs w:val="24"/>
        </w:rPr>
        <w:t xml:space="preserve"> vratiti uplaćen jamčevine.</w:t>
      </w:r>
      <w:r w:rsidR="00FC5864">
        <w:rPr>
          <w:sz w:val="24"/>
          <w:szCs w:val="24"/>
        </w:rPr>
        <w:t xml:space="preserve"> Slijedom navedenoga,</w:t>
      </w:r>
      <w:r w:rsidR="009E33A3">
        <w:rPr>
          <w:sz w:val="24"/>
          <w:szCs w:val="24"/>
        </w:rPr>
        <w:t xml:space="preserve"> sud je naložio Financijskoj agenciji vratiti uplaćeni iznos</w:t>
      </w:r>
      <w:r w:rsidR="00583D90">
        <w:rPr>
          <w:sz w:val="24"/>
          <w:szCs w:val="24"/>
        </w:rPr>
        <w:t>. FINA u svojem izvješću nije navela broj računa uplatitelja pa je isti morao dostaviti broj računa. Podneskom od 6.2.2019. dostavljeni su podaci o platitelju Nevenu Pavličiću.</w:t>
      </w:r>
    </w:p>
    <w:p w:rsidRDefault="00583D90" w:rsidP="00583D90" w:rsidR="00C15ECB" w:rsidRPr="002A34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  <w:r w:rsidRPr="002A3429">
        <w:rPr>
          <w:sz w:val="24"/>
          <w:szCs w:val="24"/>
        </w:rPr>
        <w:t xml:space="preserve"> </w:t>
      </w:r>
    </w:p>
    <w:p w:rsidRDefault="00506257" w:rsidP="00344CAA" w:rsidR="00506257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83D90">
        <w:rPr>
          <w:sz w:val="24"/>
          <w:szCs w:val="24"/>
        </w:rPr>
        <w:t xml:space="preserve">8. veljače </w:t>
      </w:r>
      <w:r w:rsidR="00353F96">
        <w:rPr>
          <w:sz w:val="24"/>
          <w:szCs w:val="24"/>
        </w:rPr>
        <w:t>201</w:t>
      </w:r>
      <w:r w:rsidR="00583D90">
        <w:rPr>
          <w:sz w:val="24"/>
          <w:szCs w:val="24"/>
        </w:rPr>
        <w:t>9.</w:t>
      </w:r>
    </w:p>
    <w:p w:rsidRDefault="00720596" w:rsidP="00FF0F66" w:rsidR="00506257">
      <w:pPr>
        <w:pStyle w:val="Tijeloteksta"/>
        <w:rPr>
          <w:sz w:val="24"/>
          <w:szCs w:val="24"/>
        </w:rPr>
      </w:pPr>
      <w:r w:rsidRPr="002A3429">
        <w:rPr>
          <w:sz w:val="24"/>
          <w:szCs w:val="24"/>
        </w:rPr>
        <w:tab/>
      </w: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="00FF0F66">
        <w:rPr>
          <w:sz w:val="24"/>
          <w:szCs w:val="24"/>
        </w:rPr>
        <w:t xml:space="preserve">     </w:t>
      </w:r>
      <w:r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FF0F66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</w:t>
      </w:r>
      <w:r w:rsidR="00FC5864">
        <w:rPr>
          <w:sz w:val="24"/>
          <w:szCs w:val="24"/>
        </w:rPr>
        <w:t>Nikola Ribarić</w:t>
      </w:r>
      <w:r w:rsidR="00FF0F66">
        <w:rPr>
          <w:sz w:val="24"/>
          <w:szCs w:val="24"/>
        </w:rPr>
        <w:t>, v.r.</w:t>
      </w:r>
    </w:p>
    <w:p w:rsidRDefault="00FF0F66" w:rsidP="00596C12" w:rsidR="00FF0F66">
      <w:pPr>
        <w:pStyle w:val="Tijeloteksta"/>
        <w:ind w:left="5760"/>
        <w:rPr>
          <w:sz w:val="24"/>
          <w:szCs w:val="24"/>
        </w:rPr>
      </w:pPr>
    </w:p>
    <w:p w:rsidRDefault="00FF0F66" w:rsidP="00FF0F66" w:rsidR="00FF0F66">
      <w:pPr>
        <w:pStyle w:val="Tijeloteksta"/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FF0F66" w:rsidP="00FF0F66" w:rsidR="00FF0F66">
      <w:pPr>
        <w:pStyle w:val="Tijeloteksta"/>
        <w:ind w:firstLine="720" w:left="5760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3A5D0D" w:rsidP="00BE5673" w:rsidR="003A5D0D">
      <w:pPr>
        <w:rPr>
          <w:sz w:val="24"/>
          <w:szCs w:val="24"/>
        </w:rPr>
      </w:pPr>
    </w:p>
    <w:p w:rsidRDefault="003A5D0D" w:rsidP="00BE5673" w:rsidR="003A5D0D">
      <w:pPr>
        <w:rPr>
          <w:sz w:val="24"/>
          <w:szCs w:val="24"/>
        </w:rPr>
      </w:pPr>
    </w:p>
    <w:p w:rsidRDefault="003A5D0D" w:rsidP="00BE5673" w:rsidR="003A5D0D">
      <w:pPr>
        <w:rPr>
          <w:sz w:val="24"/>
          <w:szCs w:val="24"/>
        </w:rPr>
      </w:pPr>
    </w:p>
    <w:p w:rsidRDefault="00BE5673" w:rsidP="00BE5673" w:rsidR="00BE5673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BE5673" w:rsidP="00BE5673" w:rsidR="00BE5673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toč.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</w:p>
    <w:p w:rsidRDefault="003A5D0D" w:rsidP="009E33A3" w:rsidR="003A5D0D">
      <w:pPr>
        <w:jc w:val="both"/>
        <w:rPr>
          <w:sz w:val="24"/>
          <w:szCs w:val="24"/>
        </w:rPr>
      </w:pPr>
    </w:p>
    <w:p w:rsidRDefault="00596C12" w:rsidP="00BA7734" w:rsidR="00596C12">
      <w:pPr>
        <w:tabs>
          <w:tab w:pos="5134" w:val="left"/>
        </w:tabs>
        <w:jc w:val="right"/>
        <w:rPr>
          <w:sz w:val="24"/>
          <w:szCs w:val="24"/>
        </w:rPr>
      </w:pPr>
    </w:p>
    <w:sectPr w:rsidSect="003A5D0D" w:rsidR="00596C12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D0D" w:rsidP="003A5D0D" w:rsidR="003A5D0D">
      <w:r>
        <w:separator/>
      </w:r>
    </w:p>
  </w:endnote>
  <w:endnote w:id="0" w:type="continuationSeparator">
    <w:p w:rsidRDefault="003A5D0D" w:rsidP="003A5D0D" w:rsidR="003A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D0D" w:rsidP="003A5D0D" w:rsidR="003A5D0D">
      <w:r>
        <w:separator/>
      </w:r>
    </w:p>
  </w:footnote>
  <w:footnote w:id="0" w:type="continuationSeparator">
    <w:p w:rsidRDefault="003A5D0D" w:rsidP="003A5D0D" w:rsidR="003A5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5F" w:rsidP="00A06D5F" w:rsidR="00A06D5F" w:rsidRPr="003A5D0D">
    <w:pPr>
      <w:pStyle w:val="Zaglavlje"/>
      <w:jc w:val="right"/>
    </w:pPr>
    <w:r w:rsidRPr="003A5D0D">
      <w:rPr>
        <w:sz w:val="24"/>
        <w:szCs w:val="24"/>
      </w:rPr>
      <w:t>72</w:t>
    </w:r>
    <w:r>
      <w:rPr>
        <w:sz w:val="24"/>
        <w:szCs w:val="24"/>
        <w:lang w:val="pt-BR"/>
      </w:rPr>
      <w:t>. St-3705/2016-90</w:t>
    </w:r>
  </w:p>
  <w:p w:rsidRDefault="003A5D0D" w:rsidR="003A5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76D4130"/>
    <w:multiLevelType w:val="hybridMultilevel"/>
    <w:tmpl w:val="F3104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3AD2"/>
    <w:rsid w:val="00047BC6"/>
    <w:rsid w:val="00081DA4"/>
    <w:rsid w:val="001438D8"/>
    <w:rsid w:val="002248AC"/>
    <w:rsid w:val="002A3429"/>
    <w:rsid w:val="002B7993"/>
    <w:rsid w:val="00342F86"/>
    <w:rsid w:val="00344CAA"/>
    <w:rsid w:val="00353F96"/>
    <w:rsid w:val="003A5D0D"/>
    <w:rsid w:val="003D41DA"/>
    <w:rsid w:val="003D56DA"/>
    <w:rsid w:val="003F0353"/>
    <w:rsid w:val="004117EE"/>
    <w:rsid w:val="00434E43"/>
    <w:rsid w:val="00442898"/>
    <w:rsid w:val="0045349E"/>
    <w:rsid w:val="00457301"/>
    <w:rsid w:val="00463006"/>
    <w:rsid w:val="0050257E"/>
    <w:rsid w:val="00506257"/>
    <w:rsid w:val="00557785"/>
    <w:rsid w:val="00571DD6"/>
    <w:rsid w:val="00577C20"/>
    <w:rsid w:val="00583D90"/>
    <w:rsid w:val="00587AB3"/>
    <w:rsid w:val="00596C12"/>
    <w:rsid w:val="00613C2B"/>
    <w:rsid w:val="00625639"/>
    <w:rsid w:val="00644081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6606C"/>
    <w:rsid w:val="00881686"/>
    <w:rsid w:val="008A286D"/>
    <w:rsid w:val="008E7932"/>
    <w:rsid w:val="00935ABA"/>
    <w:rsid w:val="00965E5A"/>
    <w:rsid w:val="009B5364"/>
    <w:rsid w:val="009E33A3"/>
    <w:rsid w:val="00A06D5F"/>
    <w:rsid w:val="00A076B8"/>
    <w:rsid w:val="00A17E1D"/>
    <w:rsid w:val="00A34E95"/>
    <w:rsid w:val="00A43DCF"/>
    <w:rsid w:val="00A942A8"/>
    <w:rsid w:val="00AE6F93"/>
    <w:rsid w:val="00B75C25"/>
    <w:rsid w:val="00BE5673"/>
    <w:rsid w:val="00C00AE9"/>
    <w:rsid w:val="00C00CB9"/>
    <w:rsid w:val="00C05A90"/>
    <w:rsid w:val="00C15ECB"/>
    <w:rsid w:val="00C553E7"/>
    <w:rsid w:val="00C61FB4"/>
    <w:rsid w:val="00CC7D82"/>
    <w:rsid w:val="00CD0178"/>
    <w:rsid w:val="00D64E6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C5864"/>
    <w:rsid w:val="00FF0F66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A5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5D0D"/>
  </w:style>
  <w:style w:styleId="Podnoje" w:type="paragraph">
    <w:name w:val="footer"/>
    <w:basedOn w:val="Normal"/>
    <w:link w:val="PodnojeChar"/>
    <w:unhideWhenUsed/>
    <w:rsid w:val="003A5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D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A5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5D0D"/>
  </w:style>
  <w:style w:styleId="Podnoje" w:type="paragraph">
    <w:name w:val="footer"/>
    <w:basedOn w:val="Normal"/>
    <w:link w:val="PodnojeChar"/>
    <w:unhideWhenUsed/>
    <w:rsid w:val="003A5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5D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SudioniciListNaziv_1"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1278</properties:Characters>
  <properties:Lines>48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2019-02-08T09:27:00Z</dcterms:created>
  <dc:creator>nmarkovic</dc:creator>
  <cp:lastModifiedBy>Maja Hajtek</cp:lastModifiedBy>
  <cp:lastPrinted>2019-02-08T09:46:00Z</cp:lastPrinted>
  <dcterms:modified xmlns:xsi="http://www.w3.org/2001/XMLSchema-instance" xsi:type="dcterms:W3CDTF">2019-02-08T09:46:00Z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(vraćanje_jamčevine-neven_pavličić_8.2.2019._-_90._-_90)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