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545f" w14:paraId="740545f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 xml:space="preserve">70.St-2255/2016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285889" w:rsidP="0070027B" w:rsidR="00EB51F8" w:rsidRPr="003A7D16">
      <w:pPr>
        <w:jc w:val="both"/>
      </w:pPr>
      <w:r w:rsidRPr="00285889">
        <w:t xml:space="preserve">Trgovački sud u Zagrebu, po sucu </w:t>
      </w:r>
      <w:r w:rsidR="00E1602C">
        <w:t xml:space="preserve">Maji Jurovicki </w:t>
      </w:r>
      <w:r w:rsidRPr="00285889">
        <w:t>, u</w:t>
      </w:r>
      <w:r w:rsidRPr="00285889">
        <w:rPr>
          <w:lang w:val="pt-BR"/>
        </w:rPr>
        <w:t xml:space="preserve"> stečajnom postupku u povodu prijedloga predlagatelja FINANCIJSKE AGENCIJE, Zagreb, Ulica grada Vukovara 70, OIB: </w:t>
      </w:r>
      <w:r w:rsidRPr="00285889">
        <w:t>85821130368</w:t>
      </w:r>
      <w:r w:rsidRPr="00285889">
        <w:rPr>
          <w:lang w:val="pt-BR"/>
        </w:rPr>
        <w:t xml:space="preserve">, za otvaranje stečajnog postupka nad dužnikom </w:t>
      </w:r>
      <w:r w:rsidR="00EB21D0">
        <w:rPr>
          <w:lang w:val="pt-BR"/>
        </w:rPr>
        <w:t>HABITER CHIC j.d.o.o.</w:t>
      </w:r>
      <w:r w:rsidR="00DC268C" w:rsidRPr="00285889">
        <w:t xml:space="preserve">, </w:t>
      </w:r>
      <w:r w:rsidR="00EB21D0">
        <w:t xml:space="preserve"> Zagreb, J. R. Boškovića 6, OIB: 88310987219,</w:t>
      </w:r>
      <w:r w:rsidR="00EA5F97">
        <w:t xml:space="preserve"> MBS: 080885179, </w:t>
      </w:r>
      <w:r w:rsidR="00EB21D0">
        <w:t xml:space="preserve"> </w:t>
      </w:r>
      <w:r w:rsidRPr="00285889">
        <w:rPr>
          <w:lang w:val="pt-BR"/>
        </w:rPr>
        <w:t>1</w:t>
      </w:r>
      <w:r w:rsidR="00EB21D0">
        <w:rPr>
          <w:lang w:val="pt-BR"/>
        </w:rPr>
        <w:t>9</w:t>
      </w:r>
      <w:r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FA5193">
        <w:t xml:space="preserve">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305739">
        <w:rPr>
          <w:lang w:val="pt-BR"/>
        </w:rPr>
        <w:t>HABITER CHIC j.d.o.o.</w:t>
      </w:r>
      <w:r w:rsidR="00305739" w:rsidRPr="00285889">
        <w:t xml:space="preserve">, </w:t>
      </w:r>
      <w:r w:rsidR="00305739">
        <w:t xml:space="preserve"> Zagreb, J. R. Boškovića 6, OIB: 88310987219, MBS: 080885179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305739">
        <w:rPr>
          <w:lang w:val="pt-BR"/>
        </w:rPr>
        <w:t>19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305739">
        <w:t>14,00</w:t>
      </w:r>
      <w:r w:rsidR="00EF6D8B">
        <w:t xml:space="preserve"> </w:t>
      </w:r>
      <w:r w:rsidRPr="00DC7C75">
        <w:t>sati.</w:t>
      </w:r>
    </w:p>
    <w:p w:rsidRDefault="00A93839" w:rsidP="00C7718E" w:rsidR="00A93839" w:rsidRPr="00DC7C75">
      <w:pPr>
        <w:jc w:val="both"/>
      </w:pPr>
      <w:r w:rsidRPr="00DC7C75">
        <w:t xml:space="preserve">II. Za stečajnog upravitelja imenuje se </w:t>
      </w:r>
      <w:r w:rsidR="00C7718E">
        <w:t>Ante Dragičević iz Zagreba, Zadarska 77, OIB: 74126068971.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C7718E">
        <w:rPr>
          <w:lang w:val="pt-BR"/>
        </w:rPr>
        <w:t>HABITER CHIC j.d.o.o.</w:t>
      </w:r>
      <w:r w:rsidR="00C7718E" w:rsidRPr="00285889">
        <w:t xml:space="preserve">, </w:t>
      </w:r>
      <w:r w:rsidR="00C7718E">
        <w:t xml:space="preserve"> Zagreb, J. R. Boškovića 6, OIB: 88310987219, MBS: 080885179. 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285889" w:rsidP="00C7718E" w:rsidR="00285889" w:rsidRPr="00285889">
      <w:pPr>
        <w:pStyle w:val="Tijeloteksta"/>
        <w:ind w:firstLine="708"/>
        <w:rPr>
          <w:lang w:val="pt-BR"/>
        </w:rPr>
      </w:pPr>
      <w:r w:rsidRPr="00285889">
        <w:t xml:space="preserve">Financijska agencija, Regionalni centar Zagreb, podnijela je ovom sudu prijedlog za otvaranje stečajnog postupka nad dužnikom </w:t>
      </w:r>
      <w:r w:rsidR="00C7718E">
        <w:rPr>
          <w:lang w:val="pt-BR"/>
        </w:rPr>
        <w:t>HABITER CHIC j.d.o.o.</w:t>
      </w:r>
      <w:r w:rsidR="00C7718E" w:rsidRPr="00285889">
        <w:t xml:space="preserve">, </w:t>
      </w:r>
      <w:r w:rsidR="00C7718E">
        <w:t xml:space="preserve"> Zagreb, J. R. Boškovića 6, OIB: 88310987219, MBS: 080885179.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285889" w:rsidR="00285889" w:rsidRPr="00285889">
      <w:pPr>
        <w:pStyle w:val="Tijeloteksta"/>
        <w:ind w:firstLine="708"/>
        <w:rPr>
          <w:lang w:val="en-GB"/>
        </w:rPr>
      </w:pPr>
      <w:r w:rsidRPr="00285889">
        <w:t xml:space="preserve">Financijska agencija, kao predlagatelj, navela je u prijedlogu za otvaranje stečajnog postupka kako dužnik na dan </w:t>
      </w:r>
      <w:r w:rsidR="00B76856">
        <w:t>07. ožujka</w:t>
      </w:r>
      <w:r w:rsidRPr="00285889">
        <w:t xml:space="preserve"> 2017. u Očevidniku redoslijeda osnova za plaćanje ima evidentirane neizvršene osnove za plaćanje u neprekinutom razdoblju od 120 dana, u ukupnom iznosu od </w:t>
      </w:r>
      <w:r w:rsidR="00B76856">
        <w:t>20.342,09</w:t>
      </w:r>
      <w:r w:rsidRPr="00285889">
        <w:t xml:space="preserve"> kn, kao i da dužnik ima 1 zaposlenog. </w:t>
      </w:r>
      <w:r w:rsidRPr="0028588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>
      <w:pPr>
        <w:pStyle w:val="Tijeloteksta"/>
        <w:ind w:firstLine="708"/>
      </w:pPr>
      <w:r w:rsidRPr="00285889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285889" w:rsidR="005B74EF">
      <w:pPr>
        <w:pStyle w:val="Tijeloteksta"/>
        <w:ind w:firstLine="708"/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5B74EF">
        <w:t>je</w:t>
      </w:r>
      <w:r w:rsidRPr="00285889">
        <w:t xml:space="preserve"> pristupio  na navedeno ročište</w:t>
      </w:r>
      <w:r w:rsidR="005B74EF">
        <w:t xml:space="preserve">, </w:t>
      </w:r>
      <w:r w:rsidRPr="00285889">
        <w:t xml:space="preserve"> </w:t>
      </w:r>
      <w:r w:rsidR="00DD73D4">
        <w:t xml:space="preserve">izjavio kako nema nikakve imovine te se ne protivi prijedlogu za otvaranje stečajnog postupka. </w:t>
      </w:r>
    </w:p>
    <w:p w:rsidRDefault="00285889" w:rsidP="00285889" w:rsidR="00901FB2" w:rsidRPr="00901FB2">
      <w:pPr>
        <w:pStyle w:val="Tijeloteksta"/>
        <w:ind w:firstLine="708"/>
      </w:pPr>
      <w:r w:rsidRPr="00285889">
        <w:t xml:space="preserve">Uvidom u podnesak FINE od </w:t>
      </w:r>
      <w:r w:rsidR="00051C7C">
        <w:t>13. travnja</w:t>
      </w:r>
      <w:r w:rsidRPr="00285889">
        <w:t xml:space="preserve"> 2017. (list </w:t>
      </w:r>
      <w:r w:rsidR="00051C7C">
        <w:t>12</w:t>
      </w:r>
      <w:r w:rsidRPr="00285889">
        <w:t xml:space="preserve"> spisa) sud je utvrdio kako je dužnik na dan </w:t>
      </w:r>
      <w:r w:rsidR="005B74EF">
        <w:t>07. ožujka</w:t>
      </w:r>
      <w:r w:rsidRPr="00285889">
        <w:t xml:space="preserve"> 201</w:t>
      </w:r>
      <w:r w:rsidR="005B74EF">
        <w:t>6</w:t>
      </w:r>
      <w:r w:rsidRPr="00285889">
        <w:t xml:space="preserve">. u Očevidniku redoslijeda osnova za plaćanje imao neizvršene osnove za plaćanje u neprekinutom razdoblju od 120 dana u ukupnom iznosu od </w:t>
      </w:r>
      <w:r w:rsidR="005B74EF">
        <w:t>20.342,09</w:t>
      </w:r>
      <w:r w:rsidRPr="00285889">
        <w:t xml:space="preserve"> 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285889" w:rsidRPr="00285889">
        <w:t>1</w:t>
      </w:r>
      <w:r w:rsidR="00D6698E">
        <w:t>9</w:t>
      </w:r>
      <w:r w:rsidR="00285889" w:rsidRPr="00285889">
        <w:t>. lipnja</w:t>
      </w:r>
      <w:r w:rsidR="00EF6D8B" w:rsidRPr="00285889">
        <w:t xml:space="preserve"> </w:t>
      </w:r>
      <w:r w:rsidR="001C7816" w:rsidRPr="00285889">
        <w:t xml:space="preserve"> 2017</w:t>
      </w:r>
      <w:r w:rsidR="00C12410" w:rsidRPr="00285889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286BB2">
        <w:t xml:space="preserve">, v.r. </w:t>
      </w:r>
    </w:p>
    <w:p w:rsidRDefault="00B15477" w:rsidP="00C6375B" w:rsidR="00B15477" w:rsidRPr="003A7D16">
      <w:pPr>
        <w:jc w:val="right"/>
      </w:pPr>
    </w:p>
    <w:p w:rsidRDefault="00A30C38" w:rsidP="00C12410" w:rsidR="00A30C38"/>
    <w:p w:rsidRDefault="00A30C38" w:rsidP="00C12410" w:rsidR="00A30C38"/>
    <w:p w:rsidRDefault="00C12410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A30C38" w:rsidP="00363447" w:rsidR="00A30C38">
      <w:pPr>
        <w:jc w:val="both"/>
      </w:pPr>
    </w:p>
    <w:p w:rsidRDefault="00A30C38" w:rsidP="00363447" w:rsidR="00A30C38">
      <w:pPr>
        <w:jc w:val="both"/>
      </w:pPr>
    </w:p>
    <w:p w:rsidRDefault="00C12410" w:rsidP="00363447" w:rsidR="005448EA" w:rsidRPr="003A7D16">
      <w:pPr>
        <w:jc w:val="both"/>
      </w:pP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286BB2" w:rsidP="00445BA5" w:rsidR="00286BB2">
      <w:pPr>
        <w:jc w:val="right"/>
      </w:pPr>
      <w:r>
        <w:t>Za točnost otpravka-</w:t>
      </w:r>
    </w:p>
    <w:p w:rsidRDefault="00286BB2" w:rsidP="00445BA5" w:rsidR="00286BB2">
      <w:pPr>
        <w:jc w:val="right"/>
      </w:pPr>
      <w:r>
        <w:t>ovlašteni službenik</w:t>
      </w:r>
    </w:p>
    <w:p w:rsidRDefault="00286BB2" w:rsidP="00445BA5" w:rsidR="00286BB2" w:rsidRPr="007B269F">
      <w:pPr>
        <w:jc w:val="right"/>
      </w:pPr>
      <w:r>
        <w:t xml:space="preserve">Mirjana Gašparić 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86BB2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70.St-2255/2016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C7C"/>
    <w:rsid w:val="00061A00"/>
    <w:rsid w:val="00097A24"/>
    <w:rsid w:val="000A1BC6"/>
    <w:rsid w:val="000F16CD"/>
    <w:rsid w:val="000F1E2A"/>
    <w:rsid w:val="001129F6"/>
    <w:rsid w:val="00144607"/>
    <w:rsid w:val="001C7816"/>
    <w:rsid w:val="001D0B43"/>
    <w:rsid w:val="001D5D8F"/>
    <w:rsid w:val="00211D90"/>
    <w:rsid w:val="0023149C"/>
    <w:rsid w:val="00285889"/>
    <w:rsid w:val="00286BB2"/>
    <w:rsid w:val="0029038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B74EF"/>
    <w:rsid w:val="00603A21"/>
    <w:rsid w:val="00645B73"/>
    <w:rsid w:val="00693D34"/>
    <w:rsid w:val="006F05DF"/>
    <w:rsid w:val="0070027B"/>
    <w:rsid w:val="00705C2B"/>
    <w:rsid w:val="007859F3"/>
    <w:rsid w:val="007A570C"/>
    <w:rsid w:val="007B4514"/>
    <w:rsid w:val="007E349A"/>
    <w:rsid w:val="00817203"/>
    <w:rsid w:val="00830ADC"/>
    <w:rsid w:val="008E59F9"/>
    <w:rsid w:val="008F6699"/>
    <w:rsid w:val="008F76E8"/>
    <w:rsid w:val="00901FB2"/>
    <w:rsid w:val="0093392E"/>
    <w:rsid w:val="00975210"/>
    <w:rsid w:val="00995B6D"/>
    <w:rsid w:val="009B52EA"/>
    <w:rsid w:val="009B7AB6"/>
    <w:rsid w:val="009C6B90"/>
    <w:rsid w:val="009E4E4C"/>
    <w:rsid w:val="00A30C38"/>
    <w:rsid w:val="00A4707E"/>
    <w:rsid w:val="00A93839"/>
    <w:rsid w:val="00AD1CFD"/>
    <w:rsid w:val="00AE30AB"/>
    <w:rsid w:val="00AE4138"/>
    <w:rsid w:val="00AE78AC"/>
    <w:rsid w:val="00AF142B"/>
    <w:rsid w:val="00B15477"/>
    <w:rsid w:val="00B6336F"/>
    <w:rsid w:val="00B76856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7718E"/>
    <w:rsid w:val="00CA4E71"/>
    <w:rsid w:val="00CC6A3E"/>
    <w:rsid w:val="00CE7E27"/>
    <w:rsid w:val="00D6698E"/>
    <w:rsid w:val="00D85CC6"/>
    <w:rsid w:val="00DC268C"/>
    <w:rsid w:val="00DC7C75"/>
    <w:rsid w:val="00DD73D4"/>
    <w:rsid w:val="00E1602C"/>
    <w:rsid w:val="00E23F79"/>
    <w:rsid w:val="00E46026"/>
    <w:rsid w:val="00E67E76"/>
    <w:rsid w:val="00EA5F97"/>
    <w:rsid w:val="00EB21D0"/>
    <w:rsid w:val="00EB51F8"/>
    <w:rsid w:val="00EF6D8B"/>
    <w:rsid w:val="00F24636"/>
    <w:rsid w:val="00F42243"/>
    <w:rsid w:val="00F51E11"/>
    <w:rsid w:val="00F61CF3"/>
    <w:rsid w:val="00F81E5D"/>
    <w:rsid w:val="00FA519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St-2255/2016-11</izvorni_sadrzaj>
    <derivirana_varijabla naziv="DomainObject.Oznaka_1">St-2255/2016-11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St-2255/2016</izvorni_sadrzaj>
    <derivirana_varijabla naziv="DomainObject.Predmet.OznakaBroj_1">St-2255/2016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HABITER CHIC j.d.o.o. za trgovinu i usluge zastupanog po punomoćniku Vedran Kirin</izvorni_sadrzaj>
    <derivirana_varijabla naziv="DomainObject.Predmet.ProtustrankaFormated_1">  HABITER CHIC j.d.o.o. za trgovinu i usluge zastupanog po punomoćniku Vedran Kirin</derivirana_varijabla>
  </DomainObject.Predmet.ProtustrankaFormated>
  <DomainObject.Predmet.ProtustrankaFormatedOIB>
    <izvorni_sadrzaj>  HABITER CHIC j.d.o.o. za trgovinu i usluge, OIB 88310987219 zastupanog po punomoćniku Vedran Kirin</izvorni_sadrzaj>
    <derivirana_varijabla naziv="DomainObject.Predmet.ProtustrankaFormatedOIB_1">  HABITER CHIC j.d.o.o. za trgovinu i usluge, OIB 88310987219 zastupanog po punomoćniku Vedran Kirin</derivirana_varijabla>
  </DomainObject.Predmet.ProtustrankaFormatedOIB>
  <DomainObject.Predmet.ProtustrankaFormatedWithAdress>
    <izvorni_sadrzaj> HABITER CHIC j.d.o.o. za trgovinu i usluge, J. R. Boškovića 6, 10000 Zagreb zastupanog po punomoćniku Vedran Kirin</izvorni_sadrzaj>
    <derivirana_varijabla naziv="DomainObject.Predmet.ProtustrankaFormatedWithAdress_1"> HABITER CHIC j.d.o.o. za trgovinu i usluge, J. R. Boškovića 6, 10000 Zagreb zastupanog po punomoćniku Vedran Kirin</derivirana_varijabla>
  </DomainObject.Predmet.ProtustrankaFormatedWithAdress>
  <DomainObject.Predmet.ProtustrankaFormatedWithAdressOIB>
    <izvorni_sadrzaj> HABITER CHIC j.d.o.o. za trgovinu i usluge, OIB 88310987219, J. R. Boškovića 6, 10000 Zagreb zastupanog po punomoćniku Vedran Kirin</izvorni_sadrzaj>
    <derivirana_varijabla naziv="DomainObject.Predmet.ProtustrankaFormatedWithAdressOIB_1"> HABITER CHIC j.d.o.o. za trgovinu i usluge, OIB 88310987219, J. R. Boškovića 6, 10000 Zagreb zastupanog po punomoćniku Vedran Kirin</derivirana_varijabla>
  </DomainObject.Predmet.ProtustrankaFormatedWithAdressOIB>
  <DomainObject.Predmet.ProtustrankaWithAdress>
    <izvorni_sadrzaj>HABITER CHIC j.d.o.o. za trgovinu i usluge J. R. Boškovića 6, 10000 Zagreb</izvorni_sadrzaj>
    <derivirana_varijabla naziv="DomainObject.Predmet.ProtustrankaWithAdress_1">HABITER CHIC j.d.o.o. za trgovinu i usluge J. R. Boškovića 6, 10000 Zagreb</derivirana_varijabla>
  </DomainObject.Predmet.ProtustrankaWithAdress>
  <DomainObject.Predmet.ProtustrankaWithAdressOIB>
    <izvorni_sadrzaj>HABITER CHIC j.d.o.o. za trgovinu i usluge, OIB 88310987219, J. R. Boškovića 6, 10000 Zagreb</izvorni_sadrzaj>
    <derivirana_varijabla naziv="DomainObject.Predmet.ProtustrankaWithAdressOIB_1">HABITER CHIC j.d.o.o. za trgovinu i usluge, OIB 88310987219, J. R. Boškovića 6, 10000 Zagreb</derivirana_varijabla>
  </DomainObject.Predmet.ProtustrankaWithAdressOIB>
  <DomainObject.Predmet.ProtustrankaNazivFormated>
    <izvorni_sadrzaj>HABITER CHIC j.d.o.o. za trgovinu i usluge</izvorni_sadrzaj>
    <derivirana_varijabla naziv="DomainObject.Predmet.ProtustrankaNazivFormated_1">HABITER CHIC j.d.o.o. za trgovinu i usluge</derivirana_varijabla>
  </DomainObject.Predmet.ProtustrankaNazivFormated>
  <DomainObject.Predmet.ProtustrankaNazivFormatedOIB>
    <izvorni_sadrzaj>HABITER CHIC j.d.o.o. za trgovinu i usluge, OIB 88310987219</izvorni_sadrzaj>
    <derivirana_varijabla naziv="DomainObject.Predmet.ProtustrankaNazivFormatedOIB_1">HABITER CHIC j.d.o.o. za trgovinu i usluge, OIB 88310987219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HABITER CHIC j.d.o.o. za trgovinu i usluge zastupanog po punomoćniku Vedran Kirin</item>
    </izvorni_sadrzaj>
    <derivirana_varijabla naziv="DomainObject.Predmet.ProtuStrankaListFormated_1">
      <item>HABITER CHIC j.d.o.o. za trgovinu i usluge zastupanog po punomoćniku Vedran Kirin</item>
    </derivirana_varijabla>
  </DomainObject.Predmet.ProtuStrankaListFormated>
  <DomainObject.Predmet.ProtuStrankaListFormatedOIB>
    <izvorni_sadrzaj>
      <item>HABITER CHIC j.d.o.o. za trgovinu i usluge, OIB 88310987219 zastupanog po punomoćniku Vedran Kirin</item>
    </izvorni_sadrzaj>
    <derivirana_varijabla naziv="DomainObject.Predmet.ProtuStrankaListFormatedOIB_1">
      <item>HABITER CHIC j.d.o.o. za trgovinu i usluge, OIB 88310987219 zastupanog po punomoćniku Vedran Kirin</item>
    </derivirana_varijabla>
  </DomainObject.Predmet.ProtuStrankaListFormatedOIB>
  <DomainObject.Predmet.ProtuStrankaListFormatedWithAdress>
    <izvorni_sadrzaj>
      <item>HABITER CHIC j.d.o.o. za trgovinu i usluge, J. R. Boškovića 6, 10000 Zagreb zastupanog po punomoćniku Vedran Kirin</item>
    </izvorni_sadrzaj>
    <derivirana_varijabla naziv="DomainObject.Predmet.ProtuStrankaListFormatedWithAdress_1">
      <item>HABITER CHIC j.d.o.o. za trgovinu i usluge, J. R. Boškovića 6, 10000 Zagreb zastupanog po punomoćniku Vedran Kirin</item>
    </derivirana_varijabla>
  </DomainObject.Predmet.ProtuStrankaListFormatedWithAdress>
  <DomainObject.Predmet.ProtuStrankaListFormatedWithAdressOIB>
    <izvorni_sadrzaj>
      <item>HABITER CHIC j.d.o.o. za trgovinu i usluge, OIB 88310987219, J. R. Boškovića 6, 10000 Zagreb zastupanog po punomoćniku Vedran Kirin</item>
    </izvorni_sadrzaj>
    <derivirana_varijabla naziv="DomainObject.Predmet.ProtuStrankaListFormatedWithAdressOIB_1">
      <item>HABITER CHIC j.d.o.o. za trgovinu i usluge, OIB 88310987219, J. R. Boškovića 6, 10000 Zagreb zastupanog po punomoćniku Vedran Kirin</item>
    </derivirana_varijabla>
  </DomainObject.Predmet.ProtuStrankaListFormatedWithAdressOIB>
  <DomainObject.Predmet.ProtuStrankaListNazivFormated>
    <izvorni_sadrzaj>
      <item>HABITER CHIC j.d.o.o. za trgovinu i usluge</item>
    </izvorni_sadrzaj>
    <derivirana_varijabla naziv="DomainObject.Predmet.ProtuStrankaListNazivFormated_1">
      <item>HABITER CHIC j.d.o.o. za trgovinu i usluge</item>
    </derivirana_varijabla>
  </DomainObject.Predmet.ProtuStrankaListNazivFormated>
  <DomainObject.Predmet.ProtuStrankaListNazivFormatedOIB>
    <izvorni_sadrzaj>
      <item>HABITER CHIC j.d.o.o. za trgovinu i usluge, OIB 88310987219</item>
    </izvorni_sadrzaj>
    <derivirana_varijabla naziv="DomainObject.Predmet.ProtuStrankaListNazivFormatedOIB_1">
      <item>HABITER CHIC j.d.o.o. za trgovinu i usluge, OIB 88310987219</item>
    </derivirana_varijabla>
  </DomainObject.Predmet.ProtuStrankaListNazivFormatedOIB>
  <DomainObject.Predmet.OstaliListFormated>
    <izvorni_sadrzaj>
      <item>Vedran Kirin punomoćnik sudionika u postupku HABITER CHIC j.d.o.o. za trgovinu i usluge</item>
      <item>RAIFFEISEN BANKA d.d.</item>
      <item>ISTARSKA KREDITNA BANKA UMAG d.d.</item>
    </izvorni_sadrzaj>
    <derivirana_varijabla naziv="DomainObject.Predmet.OstaliListFormated_1">
      <item>Vedran Kirin punomoćnik sudionika u postupku HABITER CHIC j.d.o.o. za trgovinu i usluge</item>
      <item>RAIFFEISEN BANKA d.d.</item>
      <item>ISTARSKA KREDITNA BANKA UMAG d.d.</item>
    </derivirana_varijabla>
  </DomainObject.Predmet.OstaliListFormated>
  <DomainObject.Predmet.OstaliListFormatedOIB>
    <izvorni_sadrzaj>
      <item>Vedran Kirin, OIB 71602884978 punomoćnik sudionika u postupku HABITER CHIC j.d.o.o. za trgovinu i usluge</item>
      <item>RAIFFEISEN BANKA d.d.</item>
      <item>ISTARSKA KREDITNA BANKA UMAG d.d.</item>
    </izvorni_sadrzaj>
    <derivirana_varijabla naziv="DomainObject.Predmet.OstaliListFormatedOIB_1">
      <item>Vedran Kirin, OIB 71602884978 punomoćnik sudionika u postupku HABITER CHIC j.d.o.o. za trgovinu i usluge</item>
      <item>RAIFFEISEN BANKA d.d.</item>
      <item>ISTARSKA KREDITNA BANKA UMAG d.d.</item>
    </derivirana_varijabla>
  </DomainObject.Predmet.OstaliListFormatedOIB>
  <DomainObject.Predmet.OstaliListFormatedWithAdress>
    <izvorni_sadrzaj>
      <item>Vedran Kirin, Palmotićeva 41, 10000 Zagreb punomoćnik sudionika u postupku HABITER CHIC j.d.o.o. za trgovinu i usluge</item>
      <item>RAIFFEISEN BANKA d.d., Magazinska cesta 69, 10000 Zagreb</item>
      <item>ISTARSKA KREDITNA BANKA UMAG d.d., Ul. Ernest Miloša 1, 52470 Umag</item>
    </izvorni_sadrzaj>
    <derivirana_varijabla naziv="DomainObject.Predmet.OstaliListFormatedWithAdress_1">
      <item>Vedran Kirin, Palmotićeva 41, 10000 Zagreb punomoćnik sudionika u postupku HABITER CHIC j.d.o.o. za trgovinu i usluge</item>
      <item>RAIFFEISEN BANKA d.d., Magazinska cesta 69, 10000 Zagreb</item>
      <item>ISTARSKA KREDITNA BANKA UMAG d.d., Ul. Ernest Miloša 1, 52470 Umag</item>
    </derivirana_varijabla>
  </DomainObject.Predmet.OstaliListFormatedWithAdress>
  <DomainObject.Predmet.OstaliListFormatedWithAdressOIB>
    <izvorni_sadrzaj>
      <item>Vedran Kirin, OIB 71602884978, Palmotićeva 41, 10000 Zagreb punomoćnik sudionika u postupku HABITER CHIC j.d.o.o. za trgovinu i usluge</item>
      <item>RAIFFEISEN BANKA d.d., Magazinska cesta 69, 10000 Zagreb</item>
      <item>ISTARSKA KREDITNA BANKA UMAG d.d., Ul. Ernest Miloša 1, 52470 Umag</item>
    </izvorni_sadrzaj>
    <derivirana_varijabla naziv="DomainObject.Predmet.OstaliListFormatedWithAdressOIB_1">
      <item>Vedran Kirin, OIB 71602884978, Palmotićeva 41, 10000 Zagreb punomoćnik sudionika u postupku HABITER CHIC j.d.o.o. za trgovinu i usluge</item>
      <item>RAIFFEISEN BANKA d.d., Magazinska cesta 69, 10000 Zagreb</item>
      <item>ISTARSKA KREDITNA BANKA UMAG d.d., Ul. Ernest Miloša 1, 52470 Umag</item>
    </derivirana_varijabla>
  </DomainObject.Predmet.OstaliListFormatedWithAdressOIB>
  <DomainObject.Predmet.OstaliListNazivFormated>
    <izvorni_sadrzaj>
      <item>Vedran Kirin</item>
      <item>RAIFFEISEN BANKA d.d.</item>
      <item>ISTARSKA KREDITNA BANKA UMAG d.d.</item>
    </izvorni_sadrzaj>
    <derivirana_varijabla naziv="DomainObject.Predmet.OstaliListNazivFormated_1">
      <item>Vedran Kirin</item>
      <item>RAIFFEISEN BANKA d.d.</item>
      <item>ISTARSKA KREDITNA BANKA UMAG d.d.</item>
    </derivirana_varijabla>
  </DomainObject.Predmet.OstaliListNazivFormated>
  <DomainObject.Predmet.OstaliListNazivFormatedOIB>
    <izvorni_sadrzaj>
      <item>Vedran Kirin, OIB 71602884978</item>
      <item>RAIFFEISEN BANKA d.d.</item>
      <item>ISTARSKA KREDITNA BANKA UMAG d.d.</item>
    </izvorni_sadrzaj>
    <derivirana_varijabla naziv="DomainObject.Predmet.OstaliListNazivFormatedOIB_1">
      <item>Vedran Kirin, OIB 71602884978</item>
      <item>RAIFFEISEN BANKA d.d.</item>
      <item>ISTARSKA KREDITNA BANKA UMAG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St-2255/2016-11</izvorni_sadrzaj>
    <derivirana_varijabla naziv="DomainObject.PoslovniBrojDokumenta_1">St-2255/2016-11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HABITER CHIC j.d.o.o. za trgovinu i usluge</izvorni_sadrzaj>
    <derivirana_varijabla naziv="DomainObject.Predmet.ProtustrankaIDrugi_1">HABITER CHIC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HABITER CHIC j.d.o.o. za trgovinu i usluge, OIB 88310987219, J. R. Boškovića 6, 10000 Zagreb</izvorni_sadrzaj>
    <derivirana_varijabla naziv="DomainObject.Predmet.ProtustrankaIDrugiAdressOIB_1">HABITER CHIC j.d.o.o. za trgovinu i usluge, OIB 88310987219, J. R. Boškovića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HABITER CHIC j.d.o.o. za trgovinu i usluge</item>
      <item>Vedran Kirin</item>
      <item>RAIFFEISEN BANKA d.d.</item>
      <item>ISTARSKA KREDITNA BANKA UMAG d.d.</item>
    </izvorni_sadrzaj>
    <derivirana_varijabla naziv="DomainObject.Predmet.SudioniciListNaziv_1">
      <item>FINA Regionalni centar Zagreb</item>
      <item>HABITER CHIC j.d.o.o. za trgovinu i usluge</item>
      <item>Vedran Kirin</item>
      <item>RAIFFEISEN BANKA d.d.</item>
      <item>ISTARSKA KREDITNA BANKA UMAG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HABITER CHIC j.d.o.o. za trgovinu i usluge, OIB 88310987219, J. R. Boškovića 6,10000 Zagreb</item>
      <item>Vedran Kirin, OIB 71602884978, Palmotićeva 41,10000 Zagreb</item>
      <item>RAIFFEISEN BANKA d.d., Magazinska cesta 69,10000 Zagreb</item>
      <item>ISTARSKA KREDITNA BANKA UMAG d.d., Ul. Ernest Miloša 1,52470 Umag</item>
    </izvorni_sadrzaj>
    <derivirana_varijabla naziv="DomainObject.Predmet.SudioniciListAdressOIB_1">
      <item>FINA Regionalni centar Zagreb, OIB 85821130368, Trg svibanjskih žrtava 1995. 1,10000 Zagreb</item>
      <item>HABITER CHIC j.d.o.o. za trgovinu i usluge, OIB 88310987219, J. R. Boškovića 6,10000 Zagreb</item>
      <item>Vedran Kirin, OIB 71602884978, Palmotićeva 41,10000 Zagreb</item>
      <item>RAIFFEISEN BANKA d.d., Magazinska cesta 69,10000 Zagreb</item>
      <item>ISTARSKA KREDITNA BANKA UMAG d.d., Ul. Ernest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88310987219</item>
      <item>, OIB 71602884978</item>
      <item>, OIB null</item>
      <item>, OIB null</item>
    </izvorni_sadrzaj>
    <derivirana_varijabla naziv="DomainObject.Predmet.SudioniciListNazivOIB_1">
      <item>, OIB 85821130368</item>
      <item>, OIB 88310987219</item>
      <item>, OIB 71602884978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847</properties:Words>
  <properties:Characters>4663</properties:Characters>
  <properties:Lines>101</properties:Lines>
  <properties:Paragraphs>33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2017-06-19T08:18:00Z</dcterms:created>
  <dc:creator>gzubak</dc:creator>
  <cp:lastModifiedBy>Mirjana Gašparić</cp:lastModifiedBy>
  <cp:lastPrinted>2017-06-19T08:33:00Z</cp:lastPrinted>
  <dcterms:modified xmlns:xsi="http://www.w3.org/2001/XMLSchema-instance" xsi:type="dcterms:W3CDTF">2017-06-19T09:48:00Z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St-2255/2016-11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