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9fd2" w14:paraId="a099fd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B67A97" w:rsidR="00443F69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432BF0">
        <w:t>52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9B6D83">
        <w:t>YOUQUN PROMET ISTRA</w:t>
      </w:r>
      <w:r w:rsidR="007A4A42">
        <w:t xml:space="preserve"> d.o.o.,</w:t>
      </w:r>
      <w:r w:rsidR="002379FF">
        <w:t xml:space="preserve"> </w:t>
      </w:r>
      <w:r w:rsidR="009B6D83">
        <w:t>Pula</w:t>
      </w:r>
      <w:r w:rsidR="001353E1">
        <w:t>,</w:t>
      </w:r>
      <w:r w:rsidR="0060557B">
        <w:t xml:space="preserve"> </w:t>
      </w:r>
      <w:r w:rsidR="009B6D83">
        <w:t>Vukovarska 19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432BF0">
        <w:t>38263230633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91B9E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432BF0">
        <w:t>YOUQUN PROMET ISTRA d.o.o., Pula, Vukovarska 19, OIB 38263230633</w:t>
      </w:r>
      <w:r w:rsidR="004B5FBD">
        <w:t>,</w:t>
      </w:r>
      <w:r w:rsidR="009F69D5">
        <w:t xml:space="preserve"> </w:t>
      </w:r>
      <w:r>
        <w:t xml:space="preserve">iznosi </w:t>
      </w:r>
      <w:r w:rsidR="00432BF0">
        <w:t>6.289,40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>Poziva</w:t>
      </w:r>
      <w:r w:rsidR="00FC0D48">
        <w:t>ju</w:t>
      </w:r>
      <w:r w:rsidR="003036D5">
        <w:t xml:space="preserve"> se </w:t>
      </w:r>
      <w:r w:rsidR="007A4A42">
        <w:t>osob</w:t>
      </w:r>
      <w:r w:rsidR="00FC0D48">
        <w:t>e</w:t>
      </w:r>
      <w:r w:rsidR="007A4A42">
        <w:t xml:space="preserve"> ovlašten</w:t>
      </w:r>
      <w:r w:rsidR="00FC0D48">
        <w:t>e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432BF0">
        <w:t>Youwei Wang, Kina</w:t>
      </w:r>
      <w:r w:rsidR="00FC0D48">
        <w:t xml:space="preserve">, </w:t>
      </w:r>
      <w:r w:rsidR="00432BF0">
        <w:t>Jianqun Zhou</w:t>
      </w:r>
      <w:r w:rsidR="00FC0D48">
        <w:t xml:space="preserve">, </w:t>
      </w:r>
      <w:r w:rsidR="00432BF0">
        <w:t>OIB 34092334390, Virovitica,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432BF0">
        <w:rPr>
          <w:b/>
        </w:rPr>
        <w:t>52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91B9E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C84288" w:rsidR="00C84288">
      <w:pPr>
        <w:numPr>
          <w:ilvl w:val="0"/>
          <w:numId w:val="1"/>
        </w:numPr>
      </w:pPr>
      <w:r>
        <w:t>Zak.zastupnik</w:t>
      </w:r>
    </w:p>
    <w:sectPr w:rsidSect="00F2165F" w:rsidR="00C8428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781" w:rsidR="009E4781">
      <w:r>
        <w:separator/>
      </w:r>
    </w:p>
  </w:endnote>
  <w:endnote w:id="0" w:type="continuationSeparator">
    <w:p w:rsidRDefault="009E4781" w:rsidR="009E4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781" w:rsidR="009E4781">
      <w:r>
        <w:separator/>
      </w:r>
    </w:p>
  </w:footnote>
  <w:footnote w:id="0" w:type="continuationSeparator">
    <w:p w:rsidRDefault="009E4781" w:rsidR="009E4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428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St-2352/2016</izvorni_sadrzaj>
    <derivirana_varijabla naziv="DomainObject.Predmet.OznakaBroj_1">St-2352/2016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YOUQUN PROMET ISTRA d.o.o. PULA</izvorni_sadrzaj>
    <derivirana_varijabla naziv="DomainObject.Predmet.ProtustrankaFormated_1">  YOUQUN PROMET ISTRA d.o.o. PULA</derivirana_varijabla>
  </DomainObject.Predmet.ProtustrankaFormated>
  <DomainObject.Predmet.ProtustrankaFormatedOIB>
    <izvorni_sadrzaj>  YOUQUN PROMET ISTRA d.o.o. PULA, OIB 38263230633</izvorni_sadrzaj>
    <derivirana_varijabla naziv="DomainObject.Predmet.ProtustrankaFormatedOIB_1">  YOUQUN PROMET ISTRA d.o.o. PULA, OIB 38263230633</derivirana_varijabla>
  </DomainObject.Predmet.ProtustrankaFormatedOIB>
  <DomainObject.Predmet.ProtustrankaFormatedWithAdress>
    <izvorni_sadrzaj> YOUQUN PROMET ISTRA d.o.o. PULA, Vukovarska 19, 52100 Pula</izvorni_sadrzaj>
    <derivirana_varijabla naziv="DomainObject.Predmet.ProtustrankaFormatedWithAdress_1"> YOUQUN PROMET ISTRA d.o.o. PULA, Vukovarska 19, 52100 Pula</derivirana_varijabla>
  </DomainObject.Predmet.ProtustrankaFormatedWithAdress>
  <DomainObject.Predmet.ProtustrankaFormatedWithAdressOIB>
    <izvorni_sadrzaj> YOUQUN PROMET ISTRA d.o.o. PULA, OIB 38263230633, Vukovarska 19, 52100 Pula</izvorni_sadrzaj>
    <derivirana_varijabla naziv="DomainObject.Predmet.ProtustrankaFormatedWithAdressOIB_1"> YOUQUN PROMET ISTRA d.o.o. PULA, OIB 38263230633, Vukovarska 19, 52100 Pula</derivirana_varijabla>
  </DomainObject.Predmet.ProtustrankaFormatedWithAdressOIB>
  <DomainObject.Predmet.ProtustrankaWithAdress>
    <izvorni_sadrzaj>YOUQUN PROMET ISTRA d.o.o. PULA Vukovarska 19, 52100 Pula</izvorni_sadrzaj>
    <derivirana_varijabla naziv="DomainObject.Predmet.ProtustrankaWithAdress_1">YOUQUN PROMET ISTRA d.o.o. PULA Vukovarska 19, 52100 Pula</derivirana_varijabla>
  </DomainObject.Predmet.ProtustrankaWithAdress>
  <DomainObject.Predmet.ProtustrankaWithAdressOIB>
    <izvorni_sadrzaj>YOUQUN PROMET ISTRA d.o.o. PULA, OIB 38263230633, Vukovarska 19, 52100 Pula</izvorni_sadrzaj>
    <derivirana_varijabla naziv="DomainObject.Predmet.ProtustrankaWithAdressOIB_1">YOUQUN PROMET ISTRA d.o.o. PULA, OIB 38263230633, Vukovarska 19, 52100 Pula</derivirana_varijabla>
  </DomainObject.Predmet.ProtustrankaWithAdressOIB>
  <DomainObject.Predmet.ProtustrankaNazivFormated>
    <izvorni_sadrzaj>YOUQUN PROMET ISTRA d.o.o. PULA</izvorni_sadrzaj>
    <derivirana_varijabla naziv="DomainObject.Predmet.ProtustrankaNazivFormated_1">YOUQUN PROMET ISTRA d.o.o. PULA</derivirana_varijabla>
  </DomainObject.Predmet.ProtustrankaNazivFormated>
  <DomainObject.Predmet.ProtustrankaNazivFormatedOIB>
    <izvorni_sadrzaj>YOUQUN PROMET ISTRA d.o.o. PULA, OIB 38263230633</izvorni_sadrzaj>
    <derivirana_varijabla naziv="DomainObject.Predmet.ProtustrankaNazivFormatedOIB_1">YOUQUN PROMET ISTRA d.o.o. PULA, OIB 38263230633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6289.40</izvorni_sadrzaj>
    <derivirana_varijabla naziv="DomainObject.Predmet.TrenutnaVrijednost_1">6289.40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YOUQUN PROMET ISTRA d.o.o. PULA</item>
    </izvorni_sadrzaj>
    <derivirana_varijabla naziv="DomainObject.Predmet.ProtuStrankaListFormated_1">
      <item>YOUQUN PROMET ISTRA d.o.o. PULA</item>
    </derivirana_varijabla>
  </DomainObject.Predmet.ProtuStrankaListFormated>
  <DomainObject.Predmet.ProtuStrankaListFormatedOIB>
    <izvorni_sadrzaj>
      <item>YOUQUN PROMET ISTRA d.o.o. PULA, OIB 38263230633</item>
    </izvorni_sadrzaj>
    <derivirana_varijabla naziv="DomainObject.Predmet.ProtuStrankaListFormatedOIB_1">
      <item>YOUQUN PROMET ISTRA d.o.o. PULA, OIB 38263230633</item>
    </derivirana_varijabla>
  </DomainObject.Predmet.ProtuStrankaListFormatedOIB>
  <DomainObject.Predmet.ProtuStrankaListFormatedWithAdress>
    <izvorni_sadrzaj>
      <item>YOUQUN PROMET ISTRA d.o.o. PULA, Vukovarska 19, 52100 Pula</item>
    </izvorni_sadrzaj>
    <derivirana_varijabla naziv="DomainObject.Predmet.ProtuStrankaListFormatedWithAdress_1">
      <item>YOUQUN PROMET ISTRA d.o.o. PULA, Vukovarska 19, 52100 Pula</item>
    </derivirana_varijabla>
  </DomainObject.Predmet.ProtuStrankaListFormatedWithAdress>
  <DomainObject.Predmet.ProtuStrankaListFormatedWithAdressOIB>
    <izvorni_sadrzaj>
      <item>YOUQUN PROMET ISTRA d.o.o. PULA, OIB 38263230633, Vukovarska 19, 52100 Pula</item>
    </izvorni_sadrzaj>
    <derivirana_varijabla naziv="DomainObject.Predmet.ProtuStrankaListFormatedWithAdressOIB_1">
      <item>YOUQUN PROMET ISTRA d.o.o. PULA, OIB 38263230633, Vukovarska 19, 52100 Pula</item>
    </derivirana_varijabla>
  </DomainObject.Predmet.ProtuStrankaListFormatedWithAdressOIB>
  <DomainObject.Predmet.ProtuStrankaListNazivFormated>
    <izvorni_sadrzaj>
      <item>YOUQUN PROMET ISTRA d.o.o. PULA</item>
    </izvorni_sadrzaj>
    <derivirana_varijabla naziv="DomainObject.Predmet.ProtuStrankaListNazivFormated_1">
      <item>YOUQUN PROMET ISTRA d.o.o. PULA</item>
    </derivirana_varijabla>
  </DomainObject.Predmet.ProtuStrankaListNazivFormated>
  <DomainObject.Predmet.ProtuStrankaListNazivFormatedOIB>
    <izvorni_sadrzaj>
      <item>YOUQUN PROMET ISTRA d.o.o. PULA, OIB 38263230633</item>
    </izvorni_sadrzaj>
    <derivirana_varijabla naziv="DomainObject.Predmet.ProtuStrankaListNazivFormatedOIB_1">
      <item>YOUQUN PROMET ISTRA d.o.o. PULA, OIB 38263230633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YOUQUN PROMET ISTRA d.o.o. PULA</izvorni_sadrzaj>
    <derivirana_varijabla naziv="DomainObject.Predmet.ProtustrankaIDrugi_1">YOUQUN PROMET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YOUQUN PROMET ISTRA d.o.o. PULA, OIB 38263230633, Vukovarska 19, 52100 Pula</izvorni_sadrzaj>
    <derivirana_varijabla naziv="DomainObject.Predmet.ProtustrankaIDrugiAdressOIB_1">YOUQUN PROMET ISTRA d.o.o. PULA, OIB 38263230633, Vukovarska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YOUQUN PROMET ISTRA d.o.o. PULA</item>
      <item>FINANCIJSKA AGENCIJA, RC RIJEKA, PODRUŽNICA PULA, PULA</item>
    </izvorni_sadrzaj>
    <derivirana_varijabla naziv="DomainObject.Predmet.SudioniciListNaziv_1">
      <item>YOUQUN PROMET ISTRA d.o.o. PULA</item>
      <item>FINANCIJSKA AGENCIJA, RC RIJEKA, PODRUŽNICA PULA, PULA</item>
    </derivirana_varijabla>
  </DomainObject.Predmet.SudioniciListNaziv>
  <DomainObject.Predmet.SudioniciListAdressOIB>
    <izvorni_sadrzaj>
      <item>YOUQUN PROMET ISTRA d.o.o. PULA, OIB 38263230633, Vukovarska 19,52100 Pula</item>
      <item>FINANCIJSKA AGENCIJA, RC RIJEKA, PODRUŽNICA PULA, PULA, OIB 85821130368, Giardini 5,52100 Pula</item>
    </izvorni_sadrzaj>
    <derivirana_varijabla naziv="DomainObject.Predmet.SudioniciListAdressOIB_1">
      <item>YOUQUN PROMET ISTRA d.o.o. PULA, OIB 38263230633, Vukovarska 19,52100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38263230633</item>
      <item>, OIB 85821130368</item>
    </izvorni_sadrzaj>
    <derivirana_varijabla naziv="DomainObject.Predmet.SudioniciListNazivOIB_1">
      <item>, OIB 38263230633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1948</properties:Characters>
  <properties:Lines>52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2016-11-08T11:07:00Z</dcterms:created>
  <dc:creator>Korisnik</dc:creator>
  <cp:lastModifiedBy>wsadmin</cp:lastModifiedBy>
  <cp:lastPrinted>2016-11-08T11:06:00Z</cp:lastPrinted>
  <dcterms:modified xmlns:xsi="http://www.w3.org/2001/XMLSchema-instance" xsi:type="dcterms:W3CDTF">2016-11-09T13:09:00Z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