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05d89" w14:paraId="5605d89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DE3038">
        <w:t>56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DE3038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7539B7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E-184, </w:t>
      </w:r>
      <w:r w:rsidRPr="00103A86">
        <w:t>PARKIRNO MJESTO</w:t>
      </w:r>
      <w:r>
        <w:t xml:space="preserve"> - P 77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D6593C">
        <w:rPr>
          <w:b/>
          <w:u w:val="single"/>
        </w:rPr>
        <w:t>11</w:t>
      </w:r>
      <w:r w:rsidR="002C658E">
        <w:rPr>
          <w:b/>
          <w:u w:val="single"/>
        </w:rPr>
        <w:t>,</w:t>
      </w:r>
      <w:r w:rsidR="00DE3038">
        <w:rPr>
          <w:b/>
          <w:u w:val="single"/>
        </w:rPr>
        <w:t>3</w:t>
      </w:r>
      <w:r w:rsidR="007539B7">
        <w:rPr>
          <w:b/>
          <w:u w:val="single"/>
        </w:rPr>
        <w:t>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DE3038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E17498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E17498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68B6"/>
    <w:rsid w:val="002C658E"/>
    <w:rsid w:val="002E3F6D"/>
    <w:rsid w:val="002E5E7A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E3221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539B7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13A50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A63DC"/>
    <w:rsid w:val="00AC640F"/>
    <w:rsid w:val="00AD59E4"/>
    <w:rsid w:val="00B0518E"/>
    <w:rsid w:val="00B06C21"/>
    <w:rsid w:val="00B13DF8"/>
    <w:rsid w:val="00B15099"/>
    <w:rsid w:val="00B346B3"/>
    <w:rsid w:val="00B3534C"/>
    <w:rsid w:val="00BB3200"/>
    <w:rsid w:val="00BC22A4"/>
    <w:rsid w:val="00BC7E1F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6593C"/>
    <w:rsid w:val="00D802CF"/>
    <w:rsid w:val="00D94062"/>
    <w:rsid w:val="00DC4F3A"/>
    <w:rsid w:val="00DC7198"/>
    <w:rsid w:val="00DE3038"/>
    <w:rsid w:val="00DF04FF"/>
    <w:rsid w:val="00E046B5"/>
    <w:rsid w:val="00E14D6A"/>
    <w:rsid w:val="00E17498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455CE"/>
    <w:rsid w:val="00F71D8E"/>
    <w:rsid w:val="00F8597D"/>
    <w:rsid w:val="00F875E4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7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4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4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4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4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7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4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4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4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4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St-5/2018-154</izvorni_sadrzaj>
    <derivirana_varijabla naziv="DomainObject.PredzadnjaOdlukaIzPredmeta.Oznaka_1">St-5/2018-154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2019-01-02T13:52:00Z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2019-01-08T12:45:00Z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(1st-5-18-161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