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d223" w14:paraId="ff7d22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F077F">
        <w:rPr>
          <w:sz w:val="24"/>
          <w:szCs w:val="24"/>
          <w:lang w:val="hr-HR"/>
        </w:rPr>
        <w:t>839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F077F">
        <w:t>STINA STRMICA d.o.o., Strmica, Strmica bb</w:t>
      </w:r>
      <w:r w:rsidR="005F6A78">
        <w:t xml:space="preserve">, OIB: </w:t>
      </w:r>
      <w:r w:rsidR="007F077F">
        <w:t>92432871566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F077F">
        <w:rPr>
          <w:szCs w:val="24"/>
        </w:rPr>
        <w:t>13</w:t>
      </w:r>
      <w:r w:rsidR="008E5BBF">
        <w:rPr>
          <w:szCs w:val="24"/>
        </w:rPr>
        <w:t xml:space="preserve">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7F077F">
        <w:rPr>
          <w:sz w:val="24"/>
          <w:szCs w:val="24"/>
          <w:lang w:val="hr-HR"/>
        </w:rPr>
        <w:t>DAVOR JERKAN, Split, Slavićeva 36, OIB: 37572864713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F077F">
        <w:rPr>
          <w:sz w:val="24"/>
          <w:szCs w:val="24"/>
          <w:lang w:val="hr-HR"/>
        </w:rPr>
        <w:t>839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7F077F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F077F" w:rsidRPr="007F077F">
        <w:rPr>
          <w:sz w:val="24"/>
          <w:szCs w:val="24"/>
        </w:rPr>
        <w:t>STINA STRMICA d.o.o., Strmica</w:t>
      </w:r>
      <w:r w:rsidR="00886EB2" w:rsidRPr="007F077F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F077F">
        <w:rPr>
          <w:sz w:val="24"/>
          <w:szCs w:val="24"/>
          <w:lang w:val="hr-HR"/>
        </w:rPr>
        <w:t>13</w:t>
      </w:r>
      <w:r w:rsidR="008E5BBF">
        <w:rPr>
          <w:sz w:val="24"/>
          <w:szCs w:val="24"/>
          <w:lang w:val="hr-HR"/>
        </w:rPr>
        <w:t>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F077F">
        <w:rPr>
          <w:szCs w:val="24"/>
        </w:rPr>
        <w:t>DAVOR JERKAN, Split, Slavićeva 36</w:t>
      </w:r>
      <w:r w:rsidR="005F6A78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672D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F077F">
      <w:rPr>
        <w:sz w:val="24"/>
        <w:szCs w:val="24"/>
        <w:lang w:val="hr-HR"/>
      </w:rPr>
      <w:t>839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672DF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B27D0"/>
    <w:rsid w:val="005D712A"/>
    <w:rsid w:val="005F6A7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077F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7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2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2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2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2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7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2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2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2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2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STRMICA društvo s ograničenom odgovornošću za trgovinu i usluge, putnička agencija</izvorni_sadrzaj>
    <derivirana_varijabla naziv="DomainObject.Predmet.ProtustrankaFormated_1">  STINA STRMICA društvo s ograničenom odgovornošću za trgovinu i usluge, putnička agencija</derivirana_varijabla>
  </DomainObject.Predmet.ProtustrankaFormated>
  <DomainObject.Predmet.ProtustrankaFormatedOIB>
    <izvorni_sadrzaj>  STINA STRMICA društvo s ograničenom odgovornošću za trgovinu i usluge, putnička agencija, OIB 92432871566</izvorni_sadrzaj>
    <derivirana_varijabla naziv="DomainObject.Predmet.ProtustrankaFormatedOIB_1">  STINA STRMICA društvo s ograničenom odgovornošću za trgovinu i usluge, putnička agencija, OIB 92432871566</derivirana_varijabla>
  </DomainObject.Predmet.ProtustrankaFormatedOIB>
  <DomainObject.Predmet.ProtustrankaFormatedWithAdress>
    <izvorni_sadrzaj> STINA STRMICA društvo s ograničenom odgovornošću za trgovinu i usluge, putnička agencija, Strmica bb , 22300 Strmica</izvorni_sadrzaj>
    <derivirana_varijabla naziv="DomainObject.Predmet.ProtustrankaFormatedWithAdress_1"> STINA STRMICA društvo s ograničenom odgovornošću za trgovinu i usluge, putnička agencija, Strmica bb , 22300 Strmica</derivirana_varijabla>
  </DomainObject.Predmet.ProtustrankaFormatedWithAdress>
  <DomainObject.Predmet.ProtustrankaFormatedWithAdressOIB>
    <izvorni_sadrzaj> STINA STRMICA društvo s ograničenom odgovornošću za trgovinu i usluge, putnička agencija, OIB 92432871566, Strmica bb , 22300 Strmica</izvorni_sadrzaj>
    <derivirana_varijabla naziv="DomainObject.Predmet.ProtustrankaFormatedWithAdressOIB_1"> STINA STRMICA društvo s ograničenom odgovornošću za trgovinu i usluge, putnička agencija, OIB 92432871566, Strmica bb , 22300 Strmica</derivirana_varijabla>
  </DomainObject.Predmet.ProtustrankaFormatedWithAdressOIB>
  <DomainObject.Predmet.ProtustrankaWithAdress>
    <izvorni_sadrzaj>STINA STRMICA društvo s ograničenom odgovornošću za trgovinu i usluge, putnička agencija Strmica bb , 22300 Strmica</izvorni_sadrzaj>
    <derivirana_varijabla naziv="DomainObject.Predmet.ProtustrankaWithAdress_1">STINA STRMICA društvo s ograničenom odgovornošću za trgovinu i usluge, putnička agencija Strmica bb , 22300 Strmica</derivirana_varijabla>
  </DomainObject.Predmet.ProtustrankaWithAdress>
  <DomainObject.Predmet.ProtustrankaWithAdressOIB>
    <izvorni_sadrzaj>STINA STRMICA društvo s ograničenom odgovornošću za trgovinu i usluge, putnička agencija, OIB 92432871566, Strmica bb , 22300 Strmica</izvorni_sadrzaj>
    <derivirana_varijabla naziv="DomainObject.Predmet.ProtustrankaWithAdressOIB_1">STINA STRMICA društvo s ograničenom odgovornošću za trgovinu i usluge, putnička agencija, OIB 92432871566, Strmica bb , 22300 Strmica</derivirana_varijabla>
  </DomainObject.Predmet.ProtustrankaWithAdressOIB>
  <DomainObject.Predmet.ProtustrankaNazivFormated>
    <izvorni_sadrzaj>STINA STRMICA društvo s ograničenom odgovornošću za trgovinu i usluge, putnička agencija</izvorni_sadrzaj>
    <derivirana_varijabla naziv="DomainObject.Predmet.ProtustrankaNazivFormated_1">STINA STRMICA društvo s ograničenom odgovornošću za trgovinu i usluge, putnička agencija</derivirana_varijabla>
  </DomainObject.Predmet.ProtustrankaNazivFormated>
  <DomainObject.Predmet.ProtustrankaNazivFormatedOIB>
    <izvorni_sadrzaj>STINA STRMICA društvo s ograničenom odgovornošću za trgovinu i usluge, putnička agencija, OIB 92432871566</izvorni_sadrzaj>
    <derivirana_varijabla naziv="DomainObject.Predmet.ProtustrankaNazivFormatedOIB_1">STINA STRMICA društvo s ograničenom odgovornošću za trgovinu i usluge, putnička agencija, OIB 92432871566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STRMICA društvo s ograničenom odgovornošću za trgovinu i usluge, putnička agencija</item>
    </izvorni_sadrzaj>
    <derivirana_varijabla naziv="DomainObject.Predmet.ProtuStrankaListFormated_1">
      <item>STINA STRMICA društvo s ograničenom odgovornošću za trgovinu i usluge, putnička agencija</item>
    </derivirana_varijabla>
  </DomainObject.Predmet.ProtuStrankaListFormated>
  <DomainObject.Predmet.ProtuStrankaListFormatedOIB>
    <izvorni_sadrzaj>
      <item>STINA STRMICA društvo s ograničenom odgovornošću za trgovinu i usluge, putnička agencija, OIB 92432871566</item>
    </izvorni_sadrzaj>
    <derivirana_varijabla naziv="DomainObject.Predmet.ProtuStrankaListFormatedOIB_1">
      <item>STINA STRMICA društvo s ograničenom odgovornošću za trgovinu i usluge, putnička agencija, OIB 92432871566</item>
    </derivirana_varijabla>
  </DomainObject.Predmet.ProtuStrankaListFormatedOIB>
  <DomainObject.Predmet.ProtuStrankaListFormatedWithAdress>
    <izvorni_sadrzaj>
      <item>STINA STRMICA društvo s ograničenom odgovornošću za trgovinu i usluge, putnička agencija, Strmica bb , 22300 Strmica</item>
    </izvorni_sadrzaj>
    <derivirana_varijabla naziv="DomainObject.Predmet.ProtuStrankaListFormatedWithAdress_1">
      <item>STINA STRMICA društvo s ograničenom odgovornošću za trgovinu i usluge, putnička agencija, Strmica bb , 22300 Strmica</item>
    </derivirana_varijabla>
  </DomainObject.Predmet.ProtuStrankaListFormatedWithAdress>
  <DomainObject.Predmet.ProtuStrankaListFormatedWithAdressOIB>
    <izvorni_sadrzaj>
      <item>STINA STRMICA društvo s ograničenom odgovornošću za trgovinu i usluge, putnička agencija, OIB 92432871566, Strmica bb , 22300 Strmica</item>
    </izvorni_sadrzaj>
    <derivirana_varijabla naziv="DomainObject.Predmet.ProtuStrankaListFormatedWithAdressOIB_1">
      <item>STINA STRMICA društvo s ograničenom odgovornošću za trgovinu i usluge, putnička agencija, OIB 92432871566, Strmica bb , 22300 Strmica</item>
    </derivirana_varijabla>
  </DomainObject.Predmet.ProtuStrankaListFormatedWithAdressOIB>
  <DomainObject.Predmet.ProtuStrankaListNazivFormated>
    <izvorni_sadrzaj>
      <item>STINA STRMICA društvo s ograničenom odgovornošću za trgovinu i usluge, putnička agencija</item>
    </izvorni_sadrzaj>
    <derivirana_varijabla naziv="DomainObject.Predmet.ProtuStrankaListNazivFormated_1">
      <item>STINA STRMICA društvo s ograničenom odgovornošću za trgovinu i usluge, putnička agencija</item>
    </derivirana_varijabla>
  </DomainObject.Predmet.ProtuStrankaListNazivFormated>
  <DomainObject.Predmet.ProtuStrankaListNazivFormatedOIB>
    <izvorni_sadrzaj>
      <item>STINA STRMICA društvo s ograničenom odgovornošću za trgovinu i usluge, putnička agencija, OIB 92432871566</item>
    </izvorni_sadrzaj>
    <derivirana_varijabla naziv="DomainObject.Predmet.ProtuStrankaListNazivFormatedOIB_1">
      <item>STINA STRMICA društvo s ograničenom odgovornošću za trgovinu i usluge, putnička agencija, OIB 92432871566</item>
    </derivirana_varijabla>
  </DomainObject.Predmet.ProtuStrankaListNazivFormatedOIB>
  <DomainObject.Predmet.OstaliListFormated>
    <izvorni_sadrzaj>
      <item>Davor Jerkan</item>
    </izvorni_sadrzaj>
    <derivirana_varijabla naziv="DomainObject.Predmet.OstaliListFormated_1">
      <item>Davor Jerkan</item>
    </derivirana_varijabla>
  </DomainObject.Predmet.OstaliListFormated>
  <DomainObject.Predmet.OstaliListFormatedOIB>
    <izvorni_sadrzaj>
      <item>Davor Jerkan, OIB 37572864713</item>
    </izvorni_sadrzaj>
    <derivirana_varijabla naziv="DomainObject.Predmet.OstaliListFormatedOIB_1">
      <item>Davor Jerkan, OIB 37572864713</item>
    </derivirana_varijabla>
  </DomainObject.Predmet.OstaliListFormatedOIB>
  <DomainObject.Predmet.OstaliListFormatedWithAdress>
    <izvorni_sadrzaj>
      <item>Davor Jerkan</item>
    </izvorni_sadrzaj>
    <derivirana_varijabla naziv="DomainObject.Predmet.OstaliListFormatedWithAdress_1">
      <item>Davor Jerkan</item>
    </derivirana_varijabla>
  </DomainObject.Predmet.OstaliListFormatedWithAdress>
  <DomainObject.Predmet.OstaliListFormatedWithAdressOIB>
    <izvorni_sadrzaj>
      <item>Davor Jerkan, OIB 37572864713</item>
    </izvorni_sadrzaj>
    <derivirana_varijabla naziv="DomainObject.Predmet.OstaliListFormatedWithAdressOIB_1">
      <item>Davor Jerkan, OIB 37572864713</item>
    </derivirana_varijabla>
  </DomainObject.Predmet.OstaliListFormatedWithAdressOIB>
  <DomainObject.Predmet.OstaliListNazivFormated>
    <izvorni_sadrzaj>
      <item>Davor Jerkan</item>
    </izvorni_sadrzaj>
    <derivirana_varijabla naziv="DomainObject.Predmet.OstaliListNazivFormated_1">
      <item>Davor Jerkan</item>
    </derivirana_varijabla>
  </DomainObject.Predmet.OstaliListNazivFormated>
  <DomainObject.Predmet.OstaliListNazivFormatedOIB>
    <izvorni_sadrzaj>
      <item>Davor Jerkan, OIB 37572864713</item>
    </izvorni_sadrzaj>
    <derivirana_varijabla naziv="DomainObject.Predmet.OstaliListNazivFormatedOIB_1">
      <item>Davor Jerkan, OIB 37572864713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STRMICA društvo s ograničenom odgovornošću za trgovinu i usluge, putnička agencija</izvorni_sadrzaj>
    <derivirana_varijabla naziv="DomainObject.Predmet.ProtustrankaIDrugi_1">STINA STRMICA društvo s ograničenom odgovornošću za trgovinu i usluge,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STRMICA društvo s ograničenom odgovornošću za trgovinu i usluge, putnička agencija, OIB 92432871566, Strmica bb , 22300 Strmica</izvorni_sadrzaj>
    <derivirana_varijabla naziv="DomainObject.Predmet.ProtustrankaIDrugiAdressOIB_1">STINA STRMICA društvo s ograničenom odgovornošću za trgovinu i usluge, putnička agencija, OIB 92432871566, Strmica bb 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STRMICA društvo s ograničenom odgovornošću za trgovinu i usluge, putnička agencija</item>
      <item>Davor Jerkan</item>
    </izvorni_sadrzaj>
    <derivirana_varijabla naziv="DomainObject.Predmet.SudioniciListNaziv_1">
      <item>FINA - Podružnica Šibenik</item>
      <item>STINA STRMICA društvo s ograničenom odgovornošću za trgovinu i usluge, putnička agencija</item>
      <item>Davor Jerkan</item>
    </derivirana_varijabla>
  </DomainObject.Predmet.SudioniciListNaziv>
  <DomainObject.Predmet.SudioniciListAdressOIB>
    <izvorni_sadrzaj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izvorni_sadrzaj>
    <derivirana_varijabla naziv="DomainObject.Predmet.SudioniciListAdressOIB_1"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92432871566</item>
      <item>, OIB 37572864713</item>
    </izvorni_sadrzaj>
    <derivirana_varijabla naziv="DomainObject.Predmet.SudioniciListNazivOIB_1">
      <item>, OIB 85821130368</item>
      <item>, OIB 92432871566</item>
      <item>, OIB 37572864713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F7E27-6E75-41FC-A657-DFFE47472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332</properties:Words>
  <properties:Characters>1637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2016-06-13T06:48:00Z</dcterms:created>
  <dc:creator>Ante Kačić</dc:creator>
  <cp:lastModifiedBy>wsadmin</cp:lastModifiedBy>
  <cp:lastPrinted>2015-11-27T10:35:00Z</cp:lastPrinted>
  <dcterms:modified xmlns:xsi="http://www.w3.org/2001/XMLSchema-instance" xsi:type="dcterms:W3CDTF">2016-06-14T05:44:00Z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