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aa41" w14:paraId="1f3aa41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>od 22</w:t>
      </w:r>
      <w:r w:rsidR="00C572D2">
        <w:t>.</w:t>
      </w:r>
      <w:r w:rsidR="0040117E">
        <w:t xml:space="preserve"> </w:t>
      </w:r>
      <w:r w:rsidR="00854D5B">
        <w:t>svibnja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54D5B">
        <w:t>PORAT DINO</w:t>
      </w:r>
      <w:r w:rsidR="00D93ED0">
        <w:t xml:space="preserve"> j.d.o.o., </w:t>
      </w:r>
      <w:r w:rsidR="00854D5B">
        <w:t>Preko</w:t>
      </w:r>
      <w:r w:rsidR="00D93ED0">
        <w:t xml:space="preserve">, </w:t>
      </w:r>
      <w:r w:rsidR="00854D5B">
        <w:t>Put Martinovih 2 D</w:t>
      </w:r>
      <w:r w:rsidR="00D93ED0">
        <w:t>, OIB:</w:t>
      </w:r>
      <w:r w:rsidR="00854D5B">
        <w:t xml:space="preserve"> 45817387138</w:t>
      </w:r>
      <w:r w:rsidR="0039437A" w:rsidRPr="0039437A">
        <w:t>,</w:t>
      </w:r>
      <w:r w:rsidR="00EF3F9E">
        <w:t xml:space="preserve"> </w:t>
      </w:r>
      <w:r w:rsidR="00DC51FF">
        <w:t>28.</w:t>
      </w:r>
      <w:r w:rsidR="003825AE">
        <w:t xml:space="preserve"> </w:t>
      </w:r>
      <w:r w:rsidR="00DC51FF">
        <w:t>kolovoza</w:t>
      </w:r>
      <w:r w:rsidR="00640FE9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54D5B" w:rsidRPr="00854D5B">
        <w:t>PORAT DINO j.d.o.o., Preko, Put Martinovih 2 D, OIB: 45817387138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DC51FF">
        <w:t>28.</w:t>
      </w:r>
      <w:r w:rsidR="003825AE">
        <w:t xml:space="preserve"> </w:t>
      </w:r>
      <w:r w:rsidR="00DC51FF">
        <w:t>kolovoza</w:t>
      </w:r>
      <w:r w:rsidR="00640FE9">
        <w:t xml:space="preserve">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51FF">
        <w:rPr>
          <w:color w:themeColor="text1" w:val="000000"/>
        </w:rPr>
        <w:t>14,15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DC51FF" w:rsidR="00DC51FF" w:rsidRPr="00DC51FF">
      <w:pPr>
        <w:ind w:firstLine="705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DC51FF" w:rsidRPr="00114333">
        <w:rPr>
          <w:color w:themeColor="text1" w:val="000000"/>
        </w:rPr>
        <w:t xml:space="preserve">Ankica Čenić iz Splita, Pupačićeva 1, </w:t>
      </w:r>
      <w:r w:rsidR="00DC51FF">
        <w:rPr>
          <w:color w:themeColor="text1" w:val="000000"/>
        </w:rPr>
        <w:t>OIB: 67541309757.</w:t>
      </w:r>
    </w:p>
    <w:p w:rsidRDefault="00DC51FF" w:rsidP="00DC51FF" w:rsidR="00DC51FF">
      <w:pPr>
        <w:pStyle w:val="Odlomakpopisa"/>
        <w:spacing w:lineRule="auto" w:line="276" w:after="200"/>
        <w:ind w:firstLine="720" w:left="0"/>
        <w:jc w:val="both"/>
      </w:pPr>
      <w:r>
        <w:t xml:space="preserve"> </w:t>
      </w:r>
    </w:p>
    <w:p w:rsidRDefault="007C62EB" w:rsidP="00DC51FF" w:rsidR="00386298">
      <w:pPr>
        <w:pStyle w:val="Odlomakpopisa"/>
        <w:spacing w:lineRule="auto" w:line="276" w:after="200"/>
        <w:ind w:firstLine="720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854D5B" w:rsidRPr="00854D5B">
        <w:t>PORAT DINO j.d.o.o., Preko, Put Martinovih 2 D, OIB: 45817387138</w:t>
      </w:r>
      <w:r w:rsidR="00854D5B">
        <w:t>.</w:t>
      </w:r>
    </w:p>
    <w:p w:rsidRDefault="00854D5B" w:rsidP="00386298" w:rsidR="00854D5B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854D5B">
        <w:t>22</w:t>
      </w:r>
      <w:r w:rsidR="00C572D2">
        <w:t xml:space="preserve">. </w:t>
      </w:r>
      <w:r w:rsidR="00854D5B">
        <w:t>svibnja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854D5B">
        <w:t>18</w:t>
      </w:r>
      <w:r w:rsidR="0079567A" w:rsidRPr="00EF3F9E">
        <w:t>.</w:t>
      </w:r>
      <w:r w:rsidR="00E34074">
        <w:t xml:space="preserve"> </w:t>
      </w:r>
      <w:r w:rsidR="00854D5B">
        <w:t>svibnja</w:t>
      </w:r>
      <w:r w:rsidR="00D65AF6">
        <w:t xml:space="preserve"> </w:t>
      </w:r>
      <w:r w:rsidR="0079567A" w:rsidRPr="00EF3F9E">
        <w:t>201</w:t>
      </w:r>
      <w:r w:rsidR="00D65AF6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854D5B">
        <w:t>60</w:t>
      </w:r>
      <w:r w:rsidR="00D93ED0">
        <w:t>.</w:t>
      </w:r>
      <w:r w:rsidR="00854D5B">
        <w:t>064,33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D65AF6">
        <w:t xml:space="preserve">jedan </w:t>
      </w:r>
      <w:r w:rsidR="0040117E">
        <w:t xml:space="preserve">otvoren </w:t>
      </w:r>
      <w:r w:rsidR="00BE620C">
        <w:t xml:space="preserve">račun </w:t>
      </w:r>
      <w:r w:rsidR="001518F5">
        <w:t xml:space="preserve">i to </w:t>
      </w:r>
      <w:r w:rsidR="00BE620C">
        <w:t>u</w:t>
      </w:r>
      <w:r w:rsidR="0034475B">
        <w:t xml:space="preserve"> </w:t>
      </w:r>
      <w:r w:rsidR="00854D5B">
        <w:t>Privredna banka,</w:t>
      </w:r>
      <w:r w:rsidR="00E76F3A">
        <w:t xml:space="preserve">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854D5B">
        <w:t>8</w:t>
      </w:r>
      <w:r w:rsidR="00131DF8">
        <w:t xml:space="preserve">. </w:t>
      </w:r>
      <w:r w:rsidR="00854D5B">
        <w:t>lipnja</w:t>
      </w:r>
      <w:r w:rsidR="00D93ED0">
        <w:t xml:space="preserve"> </w:t>
      </w:r>
      <w:r w:rsidR="00DD380D">
        <w:t>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DC51FF" w:rsidRPr="00DC51FF">
        <w:rPr>
          <w:color w:themeColor="text1" w:val="000000"/>
        </w:rPr>
        <w:t>28</w:t>
      </w:r>
      <w:r w:rsidR="008F0E0D" w:rsidRPr="00DC51FF">
        <w:rPr>
          <w:color w:themeColor="text1" w:val="000000"/>
        </w:rPr>
        <w:t>.</w:t>
      </w:r>
      <w:r w:rsidRPr="00DC51FF">
        <w:rPr>
          <w:color w:themeColor="text1" w:val="000000"/>
        </w:rPr>
        <w:t xml:space="preserve"> </w:t>
      </w:r>
      <w:r w:rsidR="00DC51FF" w:rsidRPr="00DC51FF">
        <w:rPr>
          <w:color w:themeColor="text1" w:val="000000"/>
        </w:rPr>
        <w:t>kolovoza</w:t>
      </w:r>
      <w:r w:rsidR="003767D7" w:rsidRPr="00DC51FF">
        <w:rPr>
          <w:color w:themeColor="text1" w:val="000000"/>
        </w:rPr>
        <w:t xml:space="preserve"> </w:t>
      </w:r>
      <w:r w:rsidRPr="00DC51FF">
        <w:rPr>
          <w:color w:themeColor="text1" w:val="000000"/>
        </w:rPr>
        <w:t>201</w:t>
      </w:r>
      <w:r w:rsidR="00D93CA6" w:rsidRPr="00DC51FF">
        <w:rPr>
          <w:color w:themeColor="text1" w:val="000000"/>
        </w:rPr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854D5B" w:rsidRPr="00DC51FF">
        <w:rPr>
          <w:color w:themeColor="text1" w:val="000000"/>
        </w:rPr>
        <w:t>60</w:t>
      </w:r>
      <w:r w:rsidR="00D93ED0" w:rsidRPr="00DC51FF">
        <w:rPr>
          <w:color w:themeColor="text1" w:val="000000"/>
        </w:rPr>
        <w:t>.</w:t>
      </w:r>
      <w:r w:rsidR="00DC51FF" w:rsidRPr="00DC51FF">
        <w:rPr>
          <w:color w:themeColor="text1" w:val="000000"/>
        </w:rPr>
        <w:t>739</w:t>
      </w:r>
      <w:r w:rsidR="00D93ED0" w:rsidRPr="00DC51FF">
        <w:rPr>
          <w:color w:themeColor="text1" w:val="000000"/>
        </w:rPr>
        <w:t>,</w:t>
      </w:r>
      <w:r w:rsidR="00DC51FF" w:rsidRPr="00DC51FF">
        <w:rPr>
          <w:color w:themeColor="text1" w:val="000000"/>
        </w:rPr>
        <w:t>79</w:t>
      </w:r>
      <w:r w:rsidR="00DC228A" w:rsidRPr="00DC51FF">
        <w:rPr>
          <w:color w:themeColor="text1" w:val="000000"/>
        </w:rPr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DC51FF" w:rsidRPr="00DC51FF">
        <w:rPr>
          <w:color w:themeColor="text1" w:val="000000"/>
        </w:rPr>
        <w:t>218</w:t>
      </w:r>
      <w:r w:rsidR="00EF3F9E" w:rsidRPr="00DC51FF">
        <w:rPr>
          <w:color w:themeColor="text1" w:val="000000"/>
        </w:rPr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DC51FF">
        <w:t>28.</w:t>
      </w:r>
      <w:r>
        <w:t xml:space="preserve"> </w:t>
      </w:r>
      <w:r w:rsidR="00DC51FF">
        <w:t>kolovoza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5B22C6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DC51FF">
      <w:t>242/17-8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854D5B">
      <w:t>242</w:t>
    </w:r>
    <w:r w:rsidR="00DD380D">
      <w:t>/1</w:t>
    </w:r>
    <w:r w:rsidR="00D65AF6">
      <w:t>7</w:t>
    </w:r>
    <w:r w:rsidR="00646146">
      <w:t>-</w:t>
    </w:r>
    <w:r w:rsidR="00DC51FF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22C6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C51FF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2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2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2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2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2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2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2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2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PORAT DINO j.d.o.o. za ugostiteljstvo i turizam</izvorni_sadrzaj>
    <derivirana_varijabla naziv="DomainObject.Predmet.ProtustrankaFormated_1">  PORAT DINO j.d.o.o. za ugostiteljstvo i turizam</derivirana_varijabla>
  </DomainObject.Predmet.ProtustrankaFormated>
  <DomainObject.Predmet.ProtustrankaFormatedOIB>
    <izvorni_sadrzaj>  PORAT DINO j.d.o.o. za ugostiteljstvo i turizam, OIB 45817387138</izvorni_sadrzaj>
    <derivirana_varijabla naziv="DomainObject.Predmet.ProtustrankaFormatedOIB_1">  PORAT DINO j.d.o.o. za ugostiteljstvo i turizam, OIB 45817387138</derivirana_varijabla>
  </DomainObject.Predmet.ProtustrankaFormatedOIB>
  <DomainObject.Predmet.ProtustrankaFormatedWithAdress>
    <izvorni_sadrzaj> PORAT DINO j.d.o.o. za ugostiteljstvo i turizam, Put Martinovih 2/D, 23273 Preko</izvorni_sadrzaj>
    <derivirana_varijabla naziv="DomainObject.Predmet.ProtustrankaFormatedWithAdress_1"> PORAT DINO j.d.o.o. za ugostiteljstvo i turizam, Put Martinovih 2/D, 23273 Preko</derivirana_varijabla>
  </DomainObject.Predmet.ProtustrankaFormatedWithAdress>
  <DomainObject.Predmet.ProtustrankaFormatedWithAdressOIB>
    <izvorni_sadrzaj> PORAT DINO j.d.o.o. za ugostiteljstvo i turizam, OIB 45817387138, Put Martinovih 2/D, 23273 Preko</izvorni_sadrzaj>
    <derivirana_varijabla naziv="DomainObject.Predmet.ProtustrankaFormatedWithAdressOIB_1"> PORAT DINO j.d.o.o. za ugostiteljstvo i turizam, OIB 45817387138, Put Martinovih 2/D, 23273 Preko</derivirana_varijabla>
  </DomainObject.Predmet.ProtustrankaFormatedWithAdressOIB>
  <DomainObject.Predmet.ProtustrankaWithAdress>
    <izvorni_sadrzaj>PORAT DINO j.d.o.o. za ugostiteljstvo i turizam Put Martinovih 2/D, 23273 Preko</izvorni_sadrzaj>
    <derivirana_varijabla naziv="DomainObject.Predmet.ProtustrankaWithAdress_1">PORAT DINO j.d.o.o. za ugostiteljstvo i turizam Put Martinovih 2/D, 23273 Preko</derivirana_varijabla>
  </DomainObject.Predmet.ProtustrankaWithAdress>
  <DomainObject.Predmet.ProtustrankaWithAdressOIB>
    <izvorni_sadrzaj>PORAT DINO j.d.o.o. za ugostiteljstvo i turizam, OIB 45817387138, Put Martinovih 2/D, 23273 Preko</izvorni_sadrzaj>
    <derivirana_varijabla naziv="DomainObject.Predmet.ProtustrankaWithAdressOIB_1">PORAT DINO j.d.o.o. za ugostiteljstvo i turizam, OIB 45817387138, Put Martinovih 2/D, 23273 Preko</derivirana_varijabla>
  </DomainObject.Predmet.ProtustrankaWithAdressOIB>
  <DomainObject.Predmet.ProtustrankaNazivFormated>
    <izvorni_sadrzaj>PORAT DINO j.d.o.o. za ugostiteljstvo i turizam</izvorni_sadrzaj>
    <derivirana_varijabla naziv="DomainObject.Predmet.ProtustrankaNazivFormated_1">PORAT DINO j.d.o.o. za ugostiteljstvo i turizam</derivirana_varijabla>
  </DomainObject.Predmet.ProtustrankaNazivFormated>
  <DomainObject.Predmet.ProtustrankaNazivFormatedOIB>
    <izvorni_sadrzaj>PORAT DINO j.d.o.o. za ugostiteljstvo i turizam, OIB 45817387138</izvorni_sadrzaj>
    <derivirana_varijabla naziv="DomainObject.Predmet.ProtustrankaNazivFormatedOIB_1">PORAT DINO j.d.o.o. za ugostiteljstvo i turizam, OIB 45817387138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PORAT DINO j.d.o.o. za ugostiteljstvo i turizam</item>
    </izvorni_sadrzaj>
    <derivirana_varijabla naziv="DomainObject.Predmet.ProtuStrankaListFormated_1">
      <item>PORAT DINO j.d.o.o. za ugostiteljstvo i turizam</item>
    </derivirana_varijabla>
  </DomainObject.Predmet.ProtuStrankaListFormated>
  <DomainObject.Predmet.ProtuStrankaListFormatedOIB>
    <izvorni_sadrzaj>
      <item>PORAT DINO j.d.o.o. za ugostiteljstvo i turizam, OIB 45817387138</item>
    </izvorni_sadrzaj>
    <derivirana_varijabla naziv="DomainObject.Predmet.ProtuStrankaListFormatedOIB_1">
      <item>PORAT DINO j.d.o.o. za ugostiteljstvo i turizam, OIB 45817387138</item>
    </derivirana_varijabla>
  </DomainObject.Predmet.ProtuStrankaListFormatedOIB>
  <DomainObject.Predmet.ProtuStrankaListFormatedWithAdress>
    <izvorni_sadrzaj>
      <item>PORAT DINO j.d.o.o. za ugostiteljstvo i turizam, Put Martinovih 2/D, 23273 Preko</item>
    </izvorni_sadrzaj>
    <derivirana_varijabla naziv="DomainObject.Predmet.ProtuStrankaListFormatedWithAdress_1">
      <item>PORAT DINO j.d.o.o. za ugostiteljstvo i turizam, Put Martinovih 2/D, 23273 Preko</item>
    </derivirana_varijabla>
  </DomainObject.Predmet.ProtuStrankaListFormatedWithAdress>
  <DomainObject.Predmet.ProtuStrankaListFormatedWithAdressOIB>
    <izvorni_sadrzaj>
      <item>PORAT DINO j.d.o.o. za ugostiteljstvo i turizam, OIB 45817387138, Put Martinovih 2/D, 23273 Preko</item>
    </izvorni_sadrzaj>
    <derivirana_varijabla naziv="DomainObject.Predmet.ProtuStrankaListFormatedWithAdressOIB_1">
      <item>PORAT DINO j.d.o.o. za ugostiteljstvo i turizam, OIB 45817387138, Put Martinovih 2/D, 23273 Preko</item>
    </derivirana_varijabla>
  </DomainObject.Predmet.ProtuStrankaListFormatedWithAdressOIB>
  <DomainObject.Predmet.ProtuStrankaListNazivFormated>
    <izvorni_sadrzaj>
      <item>PORAT DINO j.d.o.o. za ugostiteljstvo i turizam</item>
    </izvorni_sadrzaj>
    <derivirana_varijabla naziv="DomainObject.Predmet.ProtuStrankaListNazivFormated_1">
      <item>PORAT DINO j.d.o.o. za ugostiteljstvo i turizam</item>
    </derivirana_varijabla>
  </DomainObject.Predmet.ProtuStrankaListNazivFormated>
  <DomainObject.Predmet.ProtuStrankaListNazivFormatedOIB>
    <izvorni_sadrzaj>
      <item>PORAT DINO j.d.o.o. za ugostiteljstvo i turizam, OIB 45817387138</item>
    </izvorni_sadrzaj>
    <derivirana_varijabla naziv="DomainObject.Predmet.ProtuStrankaListNazivFormatedOIB_1">
      <item>PORAT DINO j.d.o.o. za ugostiteljstvo i turizam, OIB 45817387138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PORAT DINO j.d.o.o. za ugostiteljstvo i turizam</izvorni_sadrzaj>
    <derivirana_varijabla naziv="DomainObject.Predmet.ProtustrankaIDrugi_1">PORAT DINO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PORAT DINO j.d.o.o. za ugostiteljstvo i turizam, OIB 45817387138, Put Martinovih 2/D, 23273 Preko</izvorni_sadrzaj>
    <derivirana_varijabla naziv="DomainObject.Predmet.ProtustrankaIDrugiAdressOIB_1">PORAT DINO j.d.o.o. za ugostiteljstvo i turizam, OIB 45817387138, Put Martinovih 2/D,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PORAT DINO j.d.o.o. za ugostiteljstvo i turizam</item>
    </izvorni_sadrzaj>
    <derivirana_varijabla naziv="DomainObject.Predmet.SudioniciListNaziv_1">
      <item>FINA</item>
      <item>PORAT DINO j.d.o.o. za ugostiteljstvo i turizam</item>
    </derivirana_varijabla>
  </DomainObject.Predmet.SudioniciListNaziv>
  <DomainObject.Predmet.SudioniciListAdressOIB>
    <izvorni_sadrzaj>
      <item>FINA, OIB 85821130368</item>
      <item>PORAT DINO j.d.o.o. za ugostiteljstvo i turizam, OIB 45817387138, Put Martinovih 2/D,23273 Preko</item>
    </izvorni_sadrzaj>
    <derivirana_varijabla naziv="DomainObject.Predmet.SudioniciListAdressOIB_1">
      <item>FINA, OIB 85821130368</item>
      <item>PORAT DINO j.d.o.o. za ugostiteljstvo i turizam, OIB 45817387138, Put Martinovih 2/D,23273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45817387138</item>
    </izvorni_sadrzaj>
    <derivirana_varijabla naziv="DomainObject.Predmet.SudioniciListNazivOIB_1">
      <item>, OIB 85821130368</item>
      <item>, OIB 45817387138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5EFE3-3933-4A13-9BF0-69B8E9F573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1003</properties:Words>
  <properties:Characters>5401</properties:Characters>
  <properties:Lines>169</properties:Lines>
  <properties:Paragraphs>37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2017-03-31T11:18:00Z</dcterms:created>
  <dc:creator>Administrator</dc:creator>
  <cp:lastModifiedBy>Anamarija Kovačić Milković</cp:lastModifiedBy>
  <cp:lastPrinted>2017-03-31T11:18:00Z</cp:lastPrinted>
  <dcterms:modified xmlns:xsi="http://www.w3.org/2001/XMLSchema-instance" xsi:type="dcterms:W3CDTF">2017-08-28T12:09:00Z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