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>
        <w:tc>
          <w:tcPr>
            <w:tcW w:type="dxa" w:w="3060"/>
          </w:tcPr>
          <w:p w:rsidRDefault="00FA1366" w:rsidR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20ee103" w14:paraId="20ee103" w:rsidRDefault="008D6252" w:rsidP="00473527" w:rsidR="00473527" w:rsidRPr="00276A06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473527" w:rsidP="00473527" w:rsidR="00473527" w:rsidRPr="00276A06">
      <w:pPr>
        <w:jc w:val="both"/>
      </w:pPr>
      <w:r w:rsidRPr="00276A06">
        <w:t xml:space="preserve"> Trgovački sud u Zagrebu</w:t>
      </w:r>
    </w:p>
    <w:p w:rsidRDefault="00473527" w:rsidP="00473527" w:rsidR="00473527" w:rsidRPr="00276A06">
      <w:pPr>
        <w:jc w:val="both"/>
      </w:pPr>
      <w:r w:rsidRPr="00276A06">
        <w:t xml:space="preserve">  Zagreb, Amruševa 2/II</w:t>
      </w:r>
    </w:p>
    <w:p w:rsidRDefault="00930602" w:rsidP="00473527" w:rsidR="00930602">
      <w:pPr>
        <w:jc w:val="right"/>
      </w:pPr>
    </w:p>
    <w:p w:rsidRDefault="00E86321" w:rsidP="00473527" w:rsidR="00473527">
      <w:pPr>
        <w:jc w:val="right"/>
      </w:pPr>
      <w:r>
        <w:t>85</w:t>
      </w:r>
      <w:r w:rsidR="00473527" w:rsidRPr="008A2CA9">
        <w:t>. St-</w:t>
      </w:r>
      <w:r w:rsidR="006D3E24">
        <w:t>1503</w:t>
      </w:r>
      <w:r w:rsidR="00B57CC0">
        <w:t>/201</w:t>
      </w:r>
      <w:r>
        <w:t>7</w:t>
      </w:r>
    </w:p>
    <w:p w:rsidRDefault="00473527" w:rsidP="00FA1366" w:rsidR="00473527">
      <w:pPr>
        <w:rPr>
          <w:b/>
        </w:rPr>
      </w:pPr>
    </w:p>
    <w:p w:rsidRDefault="00FA1366" w:rsidP="00FA1366" w:rsidR="00FA1366" w:rsidRPr="00E21643">
      <w:pPr>
        <w:rPr>
          <w:b/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21643">
        <w:rPr>
          <w:b/>
          <w:sz w:val="28"/>
          <w:szCs w:val="28"/>
        </w:rPr>
        <w:tab/>
        <w:t xml:space="preserve">            Z A P I S N I K</w:t>
      </w:r>
    </w:p>
    <w:p w:rsidRDefault="00E21643" w:rsidP="001D0480" w:rsidR="00E21643">
      <w:pPr>
        <w:jc w:val="center"/>
        <w:rPr>
          <w:b/>
        </w:rPr>
      </w:pPr>
    </w:p>
    <w:p w:rsidRDefault="00AC3109" w:rsidP="00930602" w:rsidR="001D0480" w:rsidRPr="00E21643">
      <w:pPr>
        <w:jc w:val="center"/>
      </w:pPr>
      <w:r>
        <w:t>s</w:t>
      </w:r>
      <w:r w:rsidR="00E21643">
        <w:t xml:space="preserve"> ročišta za glasovanje o planu  restrukturiranja</w:t>
      </w:r>
    </w:p>
    <w:p w:rsidRDefault="001D0480" w:rsidP="001D0480" w:rsidR="001D0480" w:rsidRPr="00E21643">
      <w:pPr>
        <w:jc w:val="center"/>
      </w:pPr>
      <w:r w:rsidRPr="00E21643">
        <w:t>(čl.</w:t>
      </w:r>
      <w:r w:rsidR="00930602" w:rsidRPr="00E21643">
        <w:t>55.</w:t>
      </w:r>
      <w:r w:rsidR="00AC3109">
        <w:t xml:space="preserve"> Stečajnog z</w:t>
      </w:r>
      <w:r w:rsidR="00BF7B84">
        <w:t>akona, "Narodne novine" broj 71/15, dalje SZ</w:t>
      </w:r>
      <w:r w:rsidR="00930602" w:rsidRPr="00E21643">
        <w:t>)</w:t>
      </w:r>
    </w:p>
    <w:p w:rsidRDefault="00FA1366" w:rsidP="00FA1366" w:rsidR="00FA1366">
      <w:pPr>
        <w:jc w:val="center"/>
        <w:rPr>
          <w:b/>
        </w:rPr>
      </w:pPr>
    </w:p>
    <w:p w:rsidRDefault="002F3B00" w:rsidP="00930602" w:rsidR="00930602">
      <w:pPr>
        <w:ind w:firstLine="708"/>
        <w:jc w:val="center"/>
      </w:pPr>
      <w:r>
        <w:t>o</w:t>
      </w:r>
      <w:r w:rsidR="009779BD">
        <w:t>držanog</w:t>
      </w:r>
      <w:r w:rsidR="00FA1366">
        <w:t xml:space="preserve"> </w:t>
      </w:r>
      <w:r w:rsidR="00070F05">
        <w:t xml:space="preserve">9. ožujka </w:t>
      </w:r>
      <w:r w:rsidR="00E86321">
        <w:t>2018</w:t>
      </w:r>
      <w:r w:rsidR="00FA1366">
        <w:t xml:space="preserve">. na Trgovačkom sudu u Zagrebu u </w:t>
      </w:r>
      <w:r w:rsidR="00BF7B84">
        <w:t xml:space="preserve">predstečajnom </w:t>
      </w:r>
      <w:r w:rsidR="00930602">
        <w:t>postupku nad dužnikom</w:t>
      </w:r>
    </w:p>
    <w:p w:rsidRDefault="00070F05" w:rsidP="00FA1366" w:rsidR="00FA1366">
      <w:pPr>
        <w:jc w:val="center"/>
      </w:pPr>
      <w:r>
        <w:rPr>
          <w:lang w:val="pt-BR"/>
        </w:rPr>
        <w:t>JADRAN d.d.</w:t>
      </w:r>
      <w:r>
        <w:t>, Zagreb, Vinka Žganca 2, OIB: 46106063049</w:t>
      </w:r>
      <w:r w:rsidR="00E86321">
        <w:rPr>
          <w:lang w:val="pt-BR"/>
        </w:rPr>
        <w:t>,</w:t>
      </w:r>
    </w:p>
    <w:p w:rsidRDefault="001B5E57" w:rsidP="00FA1366" w:rsidR="001B5E57">
      <w:pPr>
        <w:jc w:val="center"/>
      </w:pPr>
    </w:p>
    <w:p w:rsidRDefault="00FA1366" w:rsidP="00FA1366" w:rsidR="00FA1366">
      <w:pPr>
        <w:jc w:val="both"/>
      </w:pPr>
      <w:r>
        <w:t>Nazočni od suda:</w:t>
      </w:r>
    </w:p>
    <w:p w:rsidRDefault="001B5E57" w:rsidP="00FA1366" w:rsidR="00FA1366">
      <w:pPr>
        <w:jc w:val="both"/>
      </w:pPr>
      <w:r>
        <w:t>Ivana Koštarić Fegeš</w:t>
      </w:r>
      <w:r w:rsidR="00FA1366">
        <w:t>, sudac</w:t>
      </w:r>
    </w:p>
    <w:p w:rsidRDefault="008D6252" w:rsidP="00FA1366" w:rsidR="00FA1366">
      <w:pPr>
        <w:jc w:val="both"/>
      </w:pPr>
      <w:r>
        <w:t>Katarina Drndel</w:t>
      </w:r>
      <w:r w:rsidR="001B5E57">
        <w:t>ić</w:t>
      </w:r>
      <w:r w:rsidR="00FA1366">
        <w:t>, zapisničar</w:t>
      </w:r>
    </w:p>
    <w:p w:rsidRDefault="00FA1366" w:rsidP="00FA1366" w:rsidR="00FA1366">
      <w:pPr>
        <w:jc w:val="both"/>
      </w:pPr>
    </w:p>
    <w:p w:rsidRDefault="00BF7B84" w:rsidP="00FA1366" w:rsidR="00BF7B84">
      <w:pPr>
        <w:jc w:val="both"/>
      </w:pPr>
      <w:r>
        <w:t>Sudac otvara ročište u 9:</w:t>
      </w:r>
      <w:r w:rsidR="00070F05">
        <w:t>3</w:t>
      </w:r>
      <w:r>
        <w:t>0 sati. Ročište je javno.</w:t>
      </w:r>
    </w:p>
    <w:p w:rsidRDefault="00BF7B84" w:rsidP="00FA1366" w:rsidR="00BF7B84">
      <w:pPr>
        <w:jc w:val="both"/>
      </w:pPr>
    </w:p>
    <w:p w:rsidRDefault="00153E99" w:rsidP="00DD7DD4" w:rsidR="000955E3">
      <w:r>
        <w:t>Utvrđuje se da su</w:t>
      </w:r>
      <w:r w:rsidR="00DD7DD4" w:rsidRPr="000F4149">
        <w:t xml:space="preserve"> </w:t>
      </w:r>
      <w:r>
        <w:t>pristupili:</w:t>
      </w:r>
      <w:r w:rsidR="00DD7DD4" w:rsidRPr="000F4149">
        <w:t xml:space="preserve"> </w:t>
      </w:r>
    </w:p>
    <w:p w:rsidRDefault="000955E3" w:rsidP="00DD7DD4" w:rsidR="000955E3"/>
    <w:p w:rsidRDefault="000955E3" w:rsidP="00DD7DD4" w:rsidR="00DD7DD4" w:rsidRPr="000F4149">
      <w:r>
        <w:t>P</w:t>
      </w:r>
      <w:r w:rsidR="00DD7DD4" w:rsidRPr="000F4149">
        <w:t>ovjerenik</w:t>
      </w:r>
      <w:r>
        <w:t>:</w:t>
      </w:r>
      <w:r w:rsidR="00DD7DD4" w:rsidRPr="000F4149">
        <w:t xml:space="preserve"> </w:t>
      </w:r>
      <w:r w:rsidR="00E456B9">
        <w:t>Vidonija Miletić Plukavec</w:t>
      </w:r>
    </w:p>
    <w:p w:rsidRDefault="000955E3" w:rsidP="00DD7DD4" w:rsidR="000955E3">
      <w:pPr>
        <w:ind w:hanging="705" w:left="705"/>
        <w:jc w:val="both"/>
      </w:pPr>
      <w:r>
        <w:t>Za d</w:t>
      </w:r>
      <w:r w:rsidR="00DD7DD4" w:rsidRPr="000F4149">
        <w:t xml:space="preserve">užnika: </w:t>
      </w:r>
      <w:r w:rsidR="00B242F0">
        <w:t xml:space="preserve">zastupnik po zakonu </w:t>
      </w:r>
      <w:r w:rsidR="00E456B9">
        <w:t>Vinko Barišić</w:t>
      </w:r>
      <w:r w:rsidR="00DD7DD4" w:rsidRPr="00DF5DAB">
        <w:t xml:space="preserve">, OIB: </w:t>
      </w:r>
      <w:r w:rsidR="00E456B9" w:rsidRPr="00E456B9">
        <w:t>46665054908</w:t>
      </w:r>
      <w:r w:rsidR="00DD7DD4">
        <w:t xml:space="preserve"> </w:t>
      </w:r>
      <w:r w:rsidR="00AC3109">
        <w:t>i</w:t>
      </w:r>
      <w:r w:rsidR="00DD7DD4">
        <w:t xml:space="preserve"> </w:t>
      </w:r>
      <w:r w:rsidR="00AC3109">
        <w:t>punomoćnik</w:t>
      </w:r>
      <w:r w:rsidR="00DD7DD4">
        <w:t xml:space="preserve"> </w:t>
      </w:r>
      <w:r w:rsidR="00D864B2">
        <w:t>Goran</w:t>
      </w:r>
      <w:r>
        <w:t xml:space="preserve"> </w:t>
      </w:r>
    </w:p>
    <w:p w:rsidRDefault="00AC3109" w:rsidP="00DD7DD4" w:rsidR="00DD7DD4">
      <w:pPr>
        <w:ind w:hanging="705" w:left="705"/>
        <w:jc w:val="both"/>
      </w:pPr>
      <w:r>
        <w:t>J</w:t>
      </w:r>
      <w:r w:rsidR="00D864B2">
        <w:t xml:space="preserve">ujnović </w:t>
      </w:r>
      <w:r w:rsidR="00681605">
        <w:t xml:space="preserve">Lučić, </w:t>
      </w:r>
      <w:r w:rsidR="00153E99">
        <w:t>odvjetnik u Zagrebu, punomoć</w:t>
      </w:r>
      <w:r w:rsidR="00DD7DD4">
        <w:t xml:space="preserve"> u spisu</w:t>
      </w:r>
    </w:p>
    <w:p w:rsidRDefault="002B4094" w:rsidP="00DD7DD4" w:rsidR="002B4094">
      <w:pPr>
        <w:ind w:hanging="705" w:left="705"/>
        <w:jc w:val="both"/>
      </w:pPr>
      <w:r>
        <w:t>Odvjetnik Josip Begović, pun. u spisu za razlučnog vjerovnika Glotex d.o.o., Ljubljana</w:t>
      </w: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ab/>
        <w:t xml:space="preserve">Stečajni sudac utvrđuje da su pristupili slijedeći vjerovnici: </w:t>
      </w:r>
    </w:p>
    <w:p w:rsidRDefault="003F12EA" w:rsidP="00FA1366" w:rsidR="003F12EA">
      <w:pPr>
        <w:jc w:val="both"/>
      </w:pPr>
    </w:p>
    <w:p w:rsidRDefault="003F12EA" w:rsidP="003F12EA" w:rsidR="003F12EA">
      <w:pPr>
        <w:ind w:firstLine="720" w:right="-574"/>
        <w:jc w:val="both"/>
        <w:rPr>
          <w:b/>
        </w:rPr>
      </w:pPr>
      <w:r>
        <w:rPr>
          <w:b/>
        </w:rPr>
        <w:t>Skupina 1 – neosigurani vjerovnici u vlasništvu Države (javna uprava i trgovačka društva u većinskom vlasništvu Republike Hrvatske)</w:t>
      </w:r>
    </w:p>
    <w:p w:rsidRDefault="003F12EA" w:rsidP="00FA1366" w:rsidR="003F12EA">
      <w:pPr>
        <w:jc w:val="both"/>
      </w:pPr>
    </w:p>
    <w:p w:rsidRDefault="00554234" w:rsidP="00FA1366" w:rsidR="00554234">
      <w:pPr>
        <w:jc w:val="both"/>
      </w:pPr>
    </w:p>
    <w:tbl>
      <w:tblPr>
        <w:tblW w:type="dxa" w:w="9804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1418"/>
        <w:gridCol w:w="2244"/>
        <w:gridCol w:w="1867"/>
        <w:gridCol w:w="2173"/>
        <w:gridCol w:w="2102"/>
      </w:tblGrid>
      <w:tr w:rsidTr="00554234" w:rsidR="00554234" w:rsidRPr="00A84A7D">
        <w:trPr>
          <w:trHeight w:val="1575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bookmarkStart w:name="RANGE!A1:O187" w:id="1"/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Redni broj (Redni broj prijavljene tražbine</w:t>
            </w:r>
            <w:bookmarkEnd w:id="1"/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Ime i prezime / Naziv vjerovnika</w:t>
            </w: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5E5113" w:rsidR="007E46B8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ind w:right="199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PRISUTAN</w:t>
            </w:r>
          </w:p>
        </w:tc>
      </w:tr>
      <w:tr w:rsidTr="00554234" w:rsidR="00554234" w:rsidRPr="00A84A7D">
        <w:trPr>
          <w:trHeight w:val="600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20. (128.)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REPUBLIKA HRVATSKA , MINISTARSTVO FINANCIJA - POREZNA UPRAVA</w:t>
            </w: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Boškovićeva 5, 10000 ZAGREB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2B409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Sabina Matijević, zamjenica ŽDO Zagreb</w:t>
            </w:r>
          </w:p>
        </w:tc>
      </w:tr>
      <w:tr w:rsidTr="00554234" w:rsidR="00554234" w:rsidRPr="00A84A7D">
        <w:trPr>
          <w:trHeight w:val="600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22. (148.)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52634238587</w:t>
            </w: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55423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Savska cesta 41, 10000 Zagreb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2B4094" w:rsidR="00554234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Sabina Matijević, zamjenica ŽDO Zagreb</w:t>
            </w:r>
          </w:p>
        </w:tc>
      </w:tr>
    </w:tbl>
    <w:p w:rsidRDefault="00554234" w:rsidP="00FA1366" w:rsidR="00554234">
      <w:pPr>
        <w:jc w:val="both"/>
      </w:pPr>
    </w:p>
    <w:p w:rsidRDefault="00EA637D" w:rsidP="006E19D3" w:rsidR="00EA637D">
      <w:pPr>
        <w:ind w:firstLine="720"/>
        <w:jc w:val="both"/>
        <w:rPr>
          <w:b/>
        </w:rPr>
      </w:pPr>
    </w:p>
    <w:p w:rsidRDefault="00EA637D" w:rsidP="006E19D3" w:rsidR="00EA637D">
      <w:pPr>
        <w:ind w:firstLine="720"/>
        <w:jc w:val="both"/>
        <w:rPr>
          <w:b/>
        </w:rPr>
      </w:pPr>
    </w:p>
    <w:p w:rsidRDefault="00EA637D" w:rsidP="006E19D3" w:rsidR="00EA637D">
      <w:pPr>
        <w:ind w:firstLine="720"/>
        <w:jc w:val="both"/>
        <w:rPr>
          <w:b/>
        </w:rPr>
      </w:pPr>
    </w:p>
    <w:p w:rsidRDefault="006E19D3" w:rsidP="006E19D3" w:rsidR="006E19D3">
      <w:pPr>
        <w:ind w:firstLine="720"/>
        <w:jc w:val="both"/>
        <w:rPr>
          <w:b/>
        </w:rPr>
      </w:pPr>
      <w:r>
        <w:rPr>
          <w:b/>
        </w:rPr>
        <w:lastRenderedPageBreak/>
        <w:t>Skupina 2 – ostali neosigurani vjerovnici</w:t>
      </w:r>
    </w:p>
    <w:p w:rsidRDefault="00554234" w:rsidP="00FA1366" w:rsidR="00554234">
      <w:pPr>
        <w:jc w:val="both"/>
      </w:pPr>
    </w:p>
    <w:tbl>
      <w:tblPr>
        <w:tblW w:type="dxa" w:w="978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1403"/>
        <w:gridCol w:w="2282"/>
        <w:gridCol w:w="1843"/>
        <w:gridCol w:w="2126"/>
        <w:gridCol w:w="2126"/>
      </w:tblGrid>
      <w:tr w:rsidTr="00EA637D" w:rsidR="006E19D3" w:rsidRPr="005350E7">
        <w:trPr>
          <w:trHeight w:val="1575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5350E7">
              <w:rPr>
                <w:rFonts w:cs="Arial" w:hAnsi="Arial" w:ascii="Arial"/>
                <w:b/>
                <w:bCs/>
                <w:sz w:val="18"/>
                <w:szCs w:val="18"/>
              </w:rPr>
              <w:t>Redni broj (Redni broj prijavljene tražbine)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5350E7">
              <w:rPr>
                <w:rFonts w:cs="Arial" w:hAnsi="Arial" w:ascii="Arial"/>
                <w:b/>
                <w:bCs/>
                <w:sz w:val="18"/>
                <w:szCs w:val="18"/>
              </w:rPr>
              <w:t>Ime i prezime / Naziv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5350E7">
              <w:rPr>
                <w:rFonts w:cs="Arial" w:hAnsi="Arial" w:ascii="Arial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5350E7">
              <w:rPr>
                <w:rFonts w:cs="Arial" w:hAnsi="Arial" w:ascii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5E511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ind w:right="1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PRISUTAN</w:t>
            </w:r>
          </w:p>
        </w:tc>
      </w:tr>
      <w:tr w:rsidTr="00EA637D" w:rsidR="006E19D3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15. (16.)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BARIŠIĆ DENI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61970828359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Jelenovački potok  2A,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2B4094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osobno</w:t>
            </w:r>
          </w:p>
        </w:tc>
      </w:tr>
      <w:tr w:rsidTr="00EA637D" w:rsidR="006E19D3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20. (21.)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CONTIFIBRE S.P.A.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33174432861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Via Tobagi 6, 46040 Casaloldo, Italija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2B4094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Odvj. Vježbenica Josipa Jurčić, kod odvj. Marka Praljka, pun. U spisu</w:t>
            </w:r>
          </w:p>
        </w:tc>
      </w:tr>
      <w:tr w:rsidTr="00EA637D" w:rsidR="006E19D3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41. (42.)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FEIN-ELAST UMWINDEWERK GmbH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05024827158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Martin-King-Straße 15, 6890 Lustenau, Austrija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2B4094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Odvj. Snoj Danijel, pun. U spisu</w:t>
            </w:r>
          </w:p>
        </w:tc>
      </w:tr>
      <w:tr w:rsidTr="00EA637D" w:rsidR="006E19D3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42. (44.)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FILIX s.a.s.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15838745008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Rue Saint-Aventin, 10150 Creney, Francuska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2B4094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Odvj. Vježbenica Josipa Jurčić, kod odvj. Marka Praljka, pun. U spisu</w:t>
            </w:r>
          </w:p>
        </w:tc>
      </w:tr>
      <w:tr w:rsidTr="00EA637D" w:rsidR="006E19D3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117. (142.)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 xml:space="preserve">PIKAS d.o.o.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15550168813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E19D3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Slavka Batušića 39,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2B4094" w:rsidR="006E19D3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Zastupnik po zakonu </w:t>
            </w:r>
            <w:r w:rsidRPr="002B4094">
              <w:rPr>
                <w:sz w:val="22"/>
                <w:szCs w:val="22"/>
              </w:rPr>
              <w:t>Marijan Sviličić</w:t>
            </w:r>
          </w:p>
        </w:tc>
      </w:tr>
    </w:tbl>
    <w:p w:rsidRDefault="006E19D3" w:rsidP="00FA1366" w:rsidR="006E19D3">
      <w:pPr>
        <w:jc w:val="both"/>
      </w:pPr>
    </w:p>
    <w:p w:rsidRDefault="008D6252" w:rsidP="00AD1961" w:rsidR="00AD1961" w:rsidRPr="00AD1961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  <w:r>
        <w:tab/>
      </w:r>
    </w:p>
    <w:p w:rsidRDefault="00FA1366" w:rsidP="00731A00" w:rsidR="00731A00">
      <w:pPr>
        <w:jc w:val="both"/>
      </w:pPr>
      <w:r>
        <w:tab/>
        <w:t>Utvrđuje se da je</w:t>
      </w:r>
      <w:r w:rsidR="00731A00">
        <w:t>:</w:t>
      </w:r>
    </w:p>
    <w:p w:rsidRDefault="00731A00" w:rsidP="00731A00" w:rsidR="00731A00">
      <w:pPr>
        <w:ind w:firstLine="708"/>
        <w:jc w:val="both"/>
      </w:pPr>
      <w:r>
        <w:t>-</w:t>
      </w:r>
      <w:r w:rsidR="002642C6">
        <w:t xml:space="preserve">održavanje današnjeg ročišta određeno </w:t>
      </w:r>
      <w:r w:rsidR="000A50CB">
        <w:t xml:space="preserve">zaključkom </w:t>
      </w:r>
      <w:r w:rsidR="002642C6">
        <w:t xml:space="preserve">suda od </w:t>
      </w:r>
      <w:r w:rsidR="00D40BFA">
        <w:t>16. veljače 2018</w:t>
      </w:r>
      <w:r w:rsidR="000D6289">
        <w:t xml:space="preserve">. </w:t>
      </w:r>
      <w:r w:rsidR="00587A06">
        <w:t>koj</w:t>
      </w:r>
      <w:r w:rsidR="000A50CB">
        <w:t xml:space="preserve">i zaključak </w:t>
      </w:r>
      <w:r w:rsidR="00587A06">
        <w:t>je objavljen na e-oglasnoj ploč</w:t>
      </w:r>
      <w:r w:rsidR="00D04C49">
        <w:t>i Trgovačkog suda u Zagrebu</w:t>
      </w:r>
      <w:r w:rsidR="00336174">
        <w:t xml:space="preserve"> </w:t>
      </w:r>
      <w:r w:rsidR="00E828D8">
        <w:t>19. veljače 2018</w:t>
      </w:r>
      <w:r w:rsidR="000D6289">
        <w:t>.</w:t>
      </w:r>
      <w:r w:rsidR="00D04C49">
        <w:t xml:space="preserve"> pa</w:t>
      </w:r>
      <w:r>
        <w:t xml:space="preserve"> </w:t>
      </w:r>
      <w:r w:rsidR="000A50CB">
        <w:t xml:space="preserve">je </w:t>
      </w:r>
      <w:r>
        <w:t>dakle od pravomoćnosti rješenja o utvrđenim i osporenim tražbinama proteklo više od 30 dana</w:t>
      </w:r>
    </w:p>
    <w:p w:rsidRDefault="000A50CB" w:rsidP="00731A00" w:rsidR="00731A00">
      <w:pPr>
        <w:ind w:firstLine="708"/>
        <w:jc w:val="both"/>
      </w:pPr>
      <w:r>
        <w:t xml:space="preserve">-do dana održavanja današnjeg ročišta za glasovanje sudu je pozivom na gornji broj spisa </w:t>
      </w:r>
      <w:r w:rsidR="005019F9">
        <w:t>dostavljeno</w:t>
      </w:r>
      <w:r w:rsidR="0026355E">
        <w:t xml:space="preserve"> </w:t>
      </w:r>
      <w:r w:rsidR="004812B1">
        <w:t xml:space="preserve"> </w:t>
      </w:r>
      <w:r w:rsidR="005019F9">
        <w:t xml:space="preserve"> popunjeni</w:t>
      </w:r>
      <w:r w:rsidR="00284D86">
        <w:t>h</w:t>
      </w:r>
      <w:r w:rsidR="004E30EE">
        <w:t xml:space="preserve"> obrazaca</w:t>
      </w:r>
      <w:r w:rsidR="005019F9">
        <w:t xml:space="preserve"> za glasovanje (obrazac br.11.</w:t>
      </w:r>
      <w:r w:rsidR="0021111D">
        <w:t xml:space="preserve"> </w:t>
      </w:r>
      <w:r w:rsidR="005019F9">
        <w:t>Pravilnik</w:t>
      </w:r>
      <w:r w:rsidR="0021111D">
        <w:t>a</w:t>
      </w:r>
      <w:r w:rsidR="005019F9">
        <w:t xml:space="preserve"> o sadržaju i obliku obrazaca na kojima se podnose podnesci u predstečajnom i stečajnom postupku</w:t>
      </w:r>
      <w:r w:rsidR="0021111D">
        <w:t xml:space="preserve">,  </w:t>
      </w:r>
      <w:r w:rsidR="00D04C49">
        <w:t>"Narodne novine" broj</w:t>
      </w:r>
      <w:r w:rsidR="005019F9">
        <w:t xml:space="preserve"> 197/15)</w:t>
      </w:r>
      <w:r w:rsidR="00C43530">
        <w:t>, i to:</w:t>
      </w:r>
    </w:p>
    <w:p w:rsidRDefault="00C43530" w:rsidP="00731A00" w:rsidR="00C43530">
      <w:pPr>
        <w:ind w:firstLine="708"/>
        <w:jc w:val="both"/>
      </w:pPr>
    </w:p>
    <w:p w:rsidRDefault="00C43530" w:rsidP="00C43530" w:rsidR="00C43530">
      <w:pPr>
        <w:ind w:firstLine="708"/>
        <w:jc w:val="both"/>
      </w:pPr>
      <w:r>
        <w:t>-6. ožujka 2018. - vjerovnik SREDIŠNJE KLIRINŠKO DEPOZITARNO DRUŠTVO d.d., OIB:</w:t>
      </w:r>
      <w:r>
        <w:rPr>
          <w:sz w:val="22"/>
          <w:szCs w:val="22"/>
        </w:rPr>
        <w:t xml:space="preserve"> 64406809162</w:t>
      </w:r>
      <w:r>
        <w:t xml:space="preserve">, Zagreb, Heinzelova 62 a, (list 606 spisa) – koji je glasovao "ZA" </w:t>
      </w:r>
    </w:p>
    <w:p w:rsidRDefault="00C43530" w:rsidP="00C43530" w:rsidR="00C43530">
      <w:pPr>
        <w:ind w:firstLine="708"/>
        <w:jc w:val="both"/>
      </w:pPr>
      <w:r>
        <w:t>-8. ožujka 2018. - vjerovnik FOND ZA ZAŠTITU OKOLIŠA I ENERGETSKU UČINKOVITOST, OIB</w:t>
      </w:r>
      <w:r w:rsidRPr="00F10081">
        <w:t>: 85828625994</w:t>
      </w:r>
      <w:r>
        <w:t>, Zagreb, Radnička cesta 80, (list 617 spisa) – koji je glasovao "ZA"</w:t>
      </w:r>
    </w:p>
    <w:p w:rsidRDefault="004812B1" w:rsidP="00731A00" w:rsidR="004812B1">
      <w:pPr>
        <w:ind w:firstLine="708"/>
        <w:jc w:val="both"/>
      </w:pPr>
    </w:p>
    <w:p w:rsidRDefault="004812B1" w:rsidP="00731A00" w:rsidR="004812B1">
      <w:pPr>
        <w:ind w:firstLine="708"/>
        <w:jc w:val="both"/>
      </w:pPr>
      <w:r>
        <w:t xml:space="preserve">Utvrđuje se da je uz podnesak 8. ožujka 2018. </w:t>
      </w:r>
      <w:r w:rsidR="00701190">
        <w:t xml:space="preserve">(list 619-624 spisa) </w:t>
      </w:r>
      <w:r>
        <w:t>dužnik dostavio popunje</w:t>
      </w:r>
      <w:r w:rsidR="00701190">
        <w:t>n</w:t>
      </w:r>
      <w:r>
        <w:t xml:space="preserve">e glasačke listiće vjerovnika koji su glasovali "ZA" izmijenjeni plan </w:t>
      </w:r>
      <w:r w:rsidR="00701190">
        <w:t>restrukturiranja. (list 625-1045 spisa)</w:t>
      </w:r>
      <w:r w:rsidR="00C43530">
        <w:t xml:space="preserve"> i to:</w:t>
      </w:r>
    </w:p>
    <w:p w:rsidRDefault="00171AEF" w:rsidP="00731A00" w:rsidR="00171AEF">
      <w:pPr>
        <w:ind w:firstLine="708"/>
        <w:jc w:val="both"/>
      </w:pPr>
    </w:p>
    <w:p w:rsidRDefault="00F065DE" w:rsidP="00171AEF" w:rsidR="00F065DE">
      <w:pPr>
        <w:ind w:firstLine="708"/>
        <w:jc w:val="both"/>
      </w:pPr>
    </w:p>
    <w:tbl>
      <w:tblPr>
        <w:tblW w:type="dxa" w:w="87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0"/>
        <w:gridCol w:w="1146"/>
        <w:gridCol w:w="2552"/>
        <w:gridCol w:w="1134"/>
        <w:gridCol w:w="1843"/>
        <w:gridCol w:w="1559"/>
      </w:tblGrid>
      <w:tr w:rsidTr="00F065DE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</w:tcPr>
          <w:p w:rsidRDefault="00F065DE" w:rsidP="00F065DE" w:rsidR="00F065DE" w:rsidRPr="00A50103">
            <w:pPr>
              <w:jc w:val="center"/>
              <w:rPr>
                <w:b/>
                <w:sz w:val="16"/>
                <w:szCs w:val="16"/>
              </w:rPr>
            </w:pPr>
            <w:r w:rsidRPr="00A50103">
              <w:rPr>
                <w:b/>
                <w:sz w:val="16"/>
                <w:szCs w:val="16"/>
              </w:rPr>
              <w:t>r.b.</w:t>
            </w:r>
          </w:p>
        </w:tc>
        <w:tc>
          <w:tcPr>
            <w:tcW w:type="dxa" w:w="1146"/>
            <w:shd w:fill="auto" w:color="auto" w:val="clear"/>
            <w:noWrap/>
            <w:vAlign w:val="center"/>
          </w:tcPr>
          <w:p w:rsidRDefault="00F065DE" w:rsidP="00F065DE" w:rsidR="00F065DE" w:rsidRPr="00A50103">
            <w:pPr>
              <w:jc w:val="center"/>
              <w:rPr>
                <w:b/>
                <w:sz w:val="16"/>
                <w:szCs w:val="16"/>
              </w:rPr>
            </w:pPr>
            <w:r w:rsidRPr="00A50103">
              <w:rPr>
                <w:b/>
                <w:sz w:val="16"/>
                <w:szCs w:val="16"/>
              </w:rPr>
              <w:t>r.b.</w:t>
            </w:r>
            <w:r>
              <w:rPr>
                <w:b/>
                <w:sz w:val="16"/>
                <w:szCs w:val="16"/>
              </w:rPr>
              <w:t xml:space="preserve"> iz</w:t>
            </w:r>
          </w:p>
          <w:p w:rsidRDefault="00F065DE" w:rsidP="00F065DE" w:rsidR="00F065DE" w:rsidRPr="00A50103">
            <w:pPr>
              <w:jc w:val="center"/>
              <w:rPr>
                <w:b/>
                <w:sz w:val="16"/>
                <w:szCs w:val="16"/>
              </w:rPr>
            </w:pPr>
            <w:r w:rsidRPr="00A50103">
              <w:rPr>
                <w:b/>
                <w:sz w:val="16"/>
                <w:szCs w:val="16"/>
              </w:rPr>
              <w:t>rješenj</w:t>
            </w:r>
            <w:r>
              <w:rPr>
                <w:b/>
                <w:sz w:val="16"/>
                <w:szCs w:val="16"/>
              </w:rPr>
              <w:t>a</w:t>
            </w:r>
            <w:r w:rsidRPr="00A50103">
              <w:rPr>
                <w:b/>
                <w:sz w:val="16"/>
                <w:szCs w:val="16"/>
              </w:rPr>
              <w:t xml:space="preserve"> o utvrđenim</w:t>
            </w:r>
          </w:p>
        </w:tc>
        <w:tc>
          <w:tcPr>
            <w:tcW w:type="dxa" w:w="2552"/>
            <w:shd w:fill="auto" w:color="auto" w:val="clear"/>
            <w:vAlign w:val="center"/>
          </w:tcPr>
          <w:p w:rsidRDefault="00F065DE" w:rsidP="00F065DE" w:rsidR="00F065DE" w:rsidRPr="00A50103">
            <w:pPr>
              <w:jc w:val="center"/>
              <w:rPr>
                <w:b/>
                <w:sz w:val="16"/>
                <w:szCs w:val="16"/>
              </w:rPr>
            </w:pPr>
            <w:r w:rsidRPr="00A50103">
              <w:rPr>
                <w:b/>
                <w:sz w:val="16"/>
                <w:szCs w:val="16"/>
              </w:rPr>
              <w:t>Naziv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F065DE" w:rsidP="00F065DE" w:rsidR="00F065DE" w:rsidRPr="00A50103">
            <w:pPr>
              <w:jc w:val="center"/>
              <w:rPr>
                <w:b/>
                <w:sz w:val="16"/>
                <w:szCs w:val="16"/>
              </w:rPr>
            </w:pPr>
            <w:r w:rsidRPr="00A50103">
              <w:rPr>
                <w:b/>
                <w:sz w:val="16"/>
                <w:szCs w:val="16"/>
              </w:rPr>
              <w:t>OIB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F065DE" w:rsidP="00F065DE" w:rsidR="00F065DE" w:rsidRPr="00A50103">
            <w:pPr>
              <w:jc w:val="center"/>
              <w:rPr>
                <w:b/>
                <w:sz w:val="16"/>
                <w:szCs w:val="16"/>
              </w:rPr>
            </w:pPr>
            <w:r w:rsidRPr="00A50103">
              <w:rPr>
                <w:b/>
                <w:sz w:val="16"/>
                <w:szCs w:val="16"/>
              </w:rPr>
              <w:t>Adresa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27B3" w:rsidP="000127B3" w:rsidR="000127B3" w:rsidRPr="000127B3">
            <w:pPr>
              <w:jc w:val="center"/>
              <w:rPr>
                <w:b/>
                <w:sz w:val="16"/>
                <w:szCs w:val="16"/>
              </w:rPr>
            </w:pPr>
            <w:r w:rsidRPr="000127B3">
              <w:rPr>
                <w:b/>
                <w:sz w:val="16"/>
                <w:szCs w:val="16"/>
              </w:rPr>
              <w:t>GLASA</w:t>
            </w:r>
          </w:p>
          <w:p w:rsidRDefault="000127B3" w:rsidP="000127B3" w:rsidR="000127B3" w:rsidRPr="000127B3">
            <w:pPr>
              <w:jc w:val="center"/>
              <w:rPr>
                <w:b/>
                <w:sz w:val="16"/>
                <w:szCs w:val="16"/>
              </w:rPr>
            </w:pPr>
          </w:p>
          <w:p w:rsidRDefault="000127B3" w:rsidP="000127B3" w:rsidR="00F065DE" w:rsidRPr="00A50103">
            <w:pPr>
              <w:jc w:val="center"/>
              <w:rPr>
                <w:b/>
                <w:sz w:val="16"/>
                <w:szCs w:val="16"/>
              </w:rPr>
            </w:pPr>
            <w:r w:rsidRPr="000127B3">
              <w:rPr>
                <w:b/>
                <w:sz w:val="16"/>
                <w:szCs w:val="16"/>
              </w:rPr>
              <w:t xml:space="preserve">   ZA/PROTIV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 M društvo s ograničenom odgovornošću za proizvodnju,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45975769859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Školska 60, 10419 Gornje Podotočje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A3E07" w:rsidP="000A3E0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 CNC TEH d.o.o. za proizvodnju,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88518764949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Rimski put 31,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A3E07" w:rsidP="000A3E0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A2B EXPRESS LOGISTIKA d.o.o. za prijevoz i otpremništvo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54655542852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Buzinski prilaz 36/a,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23A0F" w:rsidP="000A3E0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  <w:r w:rsidR="00356664">
              <w:rPr>
                <w:sz w:val="16"/>
                <w:szCs w:val="16"/>
              </w:rPr>
              <w:t xml:space="preserve"> 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AIR-LAND-WATER TRANSPORT j.d.o.o. za prijevoz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42186237040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Zagrebačka 26, 10297 Jakovlje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356664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 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ARBIA-TRADE d.o.o. za trgovinu, proizvodnju, usluge, uvoz-izvoz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96443960646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Prespanska 44,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356664" w:rsidP="009D63A9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 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ARGOSI SAVJETOVANJE j.d.o.o za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67327233210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Jelenovački potok 2a,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356664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AUTOPRIJEVOZNIK-NISKOGRADNJA BIRKIĆ, vl.DAMIR BIRKIĆ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21088413510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Eugena Kumičića 8,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A0A5B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AUTOPRIJEVOZNIK MATIJA MARTINČEVIĆ vl. MATIJA MARTINČEVIĆ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23784565198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Dravska 23A, 42202 Trnovec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A0A5B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AUTOPRIJEVOZNIK SONI VADLJA vl. SONI VADLJA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08957166160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Koče Racina 20, 40000 Čakovec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A0A5B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BAMA-NEKRETNINE društvo s ograničenom odgovornošću za trgovinu i poslovanje nekretninama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60868695392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Babonićeva 89,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A0A5B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0A3E07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BAMATEX društvo s ograničenom odgovornošću za zastupanje inozemnih tvrtki, marketing i trgovinu na veliko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40564095252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Jurišićeva 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C27CA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BARIŠIĆ DENI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61970828359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Jelenovački potok  2A,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C27CA" w:rsidP="00356664" w:rsidR="00F065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  <w:p w:rsidRDefault="002B4094" w:rsidP="00356664" w:rsidR="002B4094">
            <w:pPr>
              <w:jc w:val="center"/>
              <w:rPr>
                <w:sz w:val="16"/>
                <w:szCs w:val="16"/>
              </w:rPr>
            </w:pPr>
          </w:p>
          <w:p w:rsidRDefault="002B4094" w:rsidP="00356664" w:rsidR="002B4094" w:rsidRPr="00A73AEC">
            <w:pPr>
              <w:jc w:val="center"/>
              <w:rPr>
                <w:sz w:val="16"/>
                <w:szCs w:val="16"/>
              </w:rPr>
            </w:pP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BDO CROATIA društvo s ograničenom odgovornošću za pružanje revizorskih, konzalting i računovodstvenih usluga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76394522236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Trg John Fitzgerald Kennedy 6b,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C27CA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BRUNO DIZAJN, društvo s ograničenom odgovornošću za proizvodnju tendi, sjenila i reklama, usluge i prijevoz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15180866769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Petkov breg 34, 10430 Samobor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C27CA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CONTIFIBRE S.P.A.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33174432861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Via Tobagi 6, 46040 Casaloldo, Italija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F22A3B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CROATIA FILM društvo s ograničenom odgovornošću za promet, proizvodnju i prikazivanje filmova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74221993288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Katančićeva 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F22A3B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DIMPEX d.o.o. za međunarodno otpremništvo, unutarnju i vanjsku trgovinu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19693028878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Radnička cesta 75,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94BB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DS SMITH BELIŠĆE CROATIA društvo s ograničenom odgovornošću za proizvodnju papira i kartonske ambalaže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67131617872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Vijenac Salamona Heinricha Gutmanna 30, 31551 Belišće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94BB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EDITEL ADRIA d.o.o. za računalne djelatnosti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83968467490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Ulica grada Vukovara 284,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667B13" w:rsidP="009D63A9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 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EKO PRIJEVOZ d.o.o. za prijevoz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03750497372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Vodovodna 20A,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667B13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EKO TAXI d.o.o. za prijevoz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65695875800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Vodovodna 20a,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13D12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EKSTRA DANISMANLIK ITHALT IHRACAT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Asim APT No 2/A, 34235 Istanbul, Turska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13D12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35.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ELEKTROKOVINA društvo s ograničenom odgovrnošću za proizvodnju,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31397555146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Stara cesta 32, 10251 Hrvatski Leskovac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B2B0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ELTRA MG d.o.o. za trgovinu, proizvodnju, promet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86252349701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Prigornica 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B2B0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ELEKTROMONT servis i trgovina vl. RUDOLF OVČARIČEK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91001746689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Mihaljekov jarek 36, 49000 Mihaljekov Jarek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B2B0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ERG trgovačko društvo za elektrotehničke djelatnosti, d.o.o.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81424995264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Kučanska 4, 42000 Varaždin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B2B0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40.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ESAPI d.o.o. za projektiranje i automatizaciju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11647230711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Oporovečki dol 11,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B2B0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ETI TRADE društvo s ograničenom odgovornošću za proizvodnju, promet roba i usluga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41122391100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Katun Trviški 58/1, 52000 Pazin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C624D4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FINANCIJSKA AGENCIJA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85821130368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C624D4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GORENJSKA PREDILNICA d.d.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Kidričeva 75, 4220 Škofja Loka, Slovenija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C624D4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GRADSKO DRAMSKO KAZALIŠTE GAVELLA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23901219315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Frankopanska 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6FE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GRADUS, d.o.o.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88686430368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Primorska 15,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6FE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60.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GRAFIČAR - dioničko društvo za proizvodnju ambalaže, grafičkih proizvoda i rehabilitaciju invalida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78723936298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Frankopanska 89, 42230 Ludbreg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6FE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GROMELA CENTAR d.o.o. za građenje,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58036470997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Kašinska 9,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6FE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HANZA MEDIA d.o.o. za izdavačku djelatnost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79517545745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Koranska 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6FE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HIDROTERM-S.D. d.o.o. za graditeljstvo, unutarnju i vanjsku trgovinu i zanatske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92903001301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Remetinečka cesta 102 C,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CB2FF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HRVATSKA OSIGURAVAJUĆA KUĆA - dioničko društvo za osiguranje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00432869176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Capraška ulica 6,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CB2FF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75.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HRVATSKA UDRUGA POSLODAVACA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80978339255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RADNIČKA CESTA 52,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EB1130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HRVATSKI INŽENJERSKI SAVEZ TEKSTILACA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19468402307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Selska cesta 90/f,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EB1130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80.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ILOV PROIZVODNI USLUŽNI OBRT vl. KREŠIMIR LOVNIČKI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36207094955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Pustodol 9,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2574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IN-IMPLANT d.o.o. za proizvodnju proizvoda za medicinu,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10294885961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Rimski put 31,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2574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INSTRUMENTARIA dioničko društvo, Tvornica proizvoda za medicinu, trgovinu i zastupanje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69606008107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Rimski put 31,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2574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85.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INFOMARE informatika i trgovina d.o.o.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77886974479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Makančeva 9,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2574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INOKEM društvo s ograničenom odgovornošću za proizvodnju, trgovinu, usluge i putnička agencija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27919002370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Industrijska cesta 12, 10310 Ivanić-Grad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25749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INŽENJERSKI BIRO dioničko društvo za poslovne i računalne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84170114747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Heinzelova 4/a,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3570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I.P.A.K.  PRERADA PLASTIKE vl. DAVOR KOVAČIĆ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33472431492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Zagrebačka 6, 44000 Sisak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3570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IV NAKLADNIŠTVO d.o.o. za izdavačku i nakladničku djelatnost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61651285801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Avenija Dubrovnik 16,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3570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lastRenderedPageBreak/>
              <w:t>48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IVANDA ILIJA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81127518593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Nazorov prilaz 10, 21000 Split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3570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IVANDA MARA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18091996023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Nazorov prilaz 10, 21000 Split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3570E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IVANDA MARIJA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39826651986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Nazorov prilaz 10, 21000 Split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2871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95.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IVANDA MARINKO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37784889734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Nazorov prilaz 10, 21000 Split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2871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JADRAN-ČARAPE TRGOVINA d.o.o. za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91985628192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Vinka Žganeca 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2871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JAVNI BILJEŽNIK ŽELJKA MAROSLAVAC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57579819162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Avenija Dubrovnik 12,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2871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JAVNI BILJEŽNIK IGNAC VUGER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71550462229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Karlovačka 2,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77EC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100.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JURATEX UNDERWEAR vl. MIRKO VOJNOVIĆ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81898769219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Draganje Selo 5/G, 10430 Draganje Selo - Samobor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77EC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JURIŠIĆ AUTO, vl MARIN JURIŠIĆ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95891780033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Kroz Smrdečac 33A, 21000 Split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77EC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KLIN PROMET društvo s ograničenom odgovornošću za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97735715813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Mandrovićeva 3 B,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77EC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KONICA MINOLTA HRVATSKA - poslovna rješenja, d.o.o. za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31697259786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Horvatova 82,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177EC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 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KOTLOOPREMA-SERVIS d.o.o. za trgovinu, proizvodnju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80284496376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1. Ferenščica 49,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5AC7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LATONA TEKSTIL d.o.o. za proizvodnju i trgovinu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19250197566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Dankovečka 1 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5AC7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LOVRIĆ IVANA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92364187147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Trpanjska 32,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5AC7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115.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MAKAKI društvo s ograničenom odgovornošću za trgovinu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94878402398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Horvaćanska cesta 63,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5AC7" w:rsidP="00356664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MARASOVIĆ KUZMAN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46490617684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Brine 4, 23244 Starigrad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05AC7" w:rsidP="00B05AC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MARIJAN PROMET d.o.o. za trgovinu na veliko i malo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79018761168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Čeminačka 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67E9E" w:rsidP="00B05AC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119.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MARIO, obrt za prijevoz i usluge vl. MARIO KOVAČIĆ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33514956214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Aleja mira 3, 10360 Markovo Polje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9F2423" w:rsidP="00B05AC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121.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MEGATREND REDOK d.o.o. za pružanje usluga razmjene elektroničkih dokumenata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93809374555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Bani 75,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9F2423" w:rsidP="00B05AC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122.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MESNICE ZAGREB Trgovački obrt vl. ANĐELKO DOGAN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70089410707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Oporovečka 43,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9F2423" w:rsidP="00B05AC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123.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META GRUPA d.o.o. za trgovinu, proizvodnju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72530488515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Šubićeva 42,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9F2423" w:rsidP="00B05AC7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124.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METIS d.o.o. za proizvodnju etiketa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75527664352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Mestinjski put b.b.,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8137E" w:rsidP="00B8137E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127.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MIDENA društvo s ograničenom odgovornošću za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33871389385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Put mora 22, 21400 Mirca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8137E" w:rsidP="00B8137E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lastRenderedPageBreak/>
              <w:t>71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129.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MIRTA-KONTROL, društvo s ograničenom odgovornošću za kontrolu robe, trgovinu, proizvodnju i uvoz-izvoz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46412753402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Gradiška 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8137E" w:rsidP="00B8137E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131.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MMV 94, društvo s ograničenom odgovornošću za proizvodnju,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50370411516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Folnegovićeva 10,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8137E" w:rsidP="00B8137E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138.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OTOK GROMELA DALMACIJA društvo s ograničenom odgovornošću za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70978709098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Mirca 150, 21400 Mirca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8137E" w:rsidP="00B8137E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140.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PARVUS d.o.o. za trgovinu na malo i veliko, usluge, zastupstvo, proizvodnju, uvoz i izvoz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91728262086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Janka Holjca 54,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8137E" w:rsidP="00B8137E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PEER d.o.o. za proizvodnju,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45378012297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Podgora b.b., 49000 Krapina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F013F" w:rsidP="00B8137E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PIKAS d.o.o. za posredovanje i zastupanje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15550168813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Slavka Batušića 39,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F013F" w:rsidP="00DF013F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POUNJE Trikotaža, dioničko društvo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66578115034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Ratka Djetelića 70, 44430 Hrvatska Kostajnica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F013F" w:rsidP="00DF013F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PROIZVODNJA FILTARA HALAPIR društvo s ograničenom odgovornošću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87939413383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Zagrebačka 2/a, 10370 Velika Ostrna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F013F" w:rsidP="00DF013F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PRVOMAJSKA ZAGREB, d.o.o. za proizvodnju strojeva i alata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58937342416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Ivana Stančića 79, 10410 Vukovina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F013F" w:rsidP="00DF013F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REOMA GRUPA društvo s ograničenom odgovornošću za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61791785783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Radnička cesta 184,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F013F" w:rsidP="00DF013F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149.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SANITACIJA, d.o.o. za dezinfekciju, dezinsekciju i deratizaciju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85987734468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Nalješkovićeva 45,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F013F" w:rsidP="00DF013F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SECURITAS HRVATSKA društvo s ograničenom odgovornošću za tjelesnu i tehničku zaštitu osoba i imovine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33679708526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Zagrebačka cesta 145/a,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A38BB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SIES d.o.o.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Ulica Lavžnik 19, 5290 Šempeter pri Gorici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A38BB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SIM LIFT GLOBAL d.o.o. za usluge i građenje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86556440901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Kranjčevićeva 53,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A38BB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SOLANA PAG, dioničko društvo za proizvodnju, preradu i oplemenjivanje morske soli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34949147151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Svilno b.b., 23250 Pag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931EB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SWISSCOLOR društvo s ograničenom dogovornošću za zastupanje, uvoz-izvoz i trgovinu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23856222941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Gospodarska br. 2, 10298 Donja Bistra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931EB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945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162.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TEHNOEKSPERT društvo s ograničenom odgovornošću za istraživačko-razvojne usluge zaštite na radu, zaštite od požara i projektiranje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25974671544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Vladimira Ruždjaka 9b,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931EB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163.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TEHNOLOGIJA ČISTOĆE d.o.o. za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27190064717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Marina Getaldića 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926D6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89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165.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TEMIDA PROJEKT d.o.o. za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55584294756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Stenjevečka 42,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926D6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167.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TERMOTISAK, društvo s ograničenom odgovornošću za proizvodnju,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25738918273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Bernarda Vukasa 28,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926D6" w:rsidP="005A38BB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168.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TERRA PLIN d.o.o. za izvođenje investicijskih radova, projektiranje i nadzor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67127777349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Dinarski put 1c,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926D6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92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172.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TOKIĆ TRGOVINA d.o.o. za trgovinu, usluge, ugostiteljstvo, građevinarstvo i proizvodnju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68506332477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Selčinska 22,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4926D6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lastRenderedPageBreak/>
              <w:t>93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174.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TPZ, društvo s ograničenom odgovornošću za proizvodnju,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68119083236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Novoselska 25,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2637A1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94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175.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TRANS LOGISTIKA, obrt za obavljanje djelatnosti u prijevozu, vl. SANDRA BEBEK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67223611062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Nikole Selaka 10, 48000 Koprivnica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AD13E8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95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177.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TRGOPROM-KOZINA d.o.o. za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59822408585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Sotinska 21, 10360 Sesvete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AD13E8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96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178.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TRIAS MODA j.d.o.o. za trgovinu i usluge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21393814940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Salopekova 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AD13E8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423A0F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97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179.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UDRUGA "OMNIBUS"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39920790641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Brozova ulica 36/2,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AD13E8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2E3C31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98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180.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UNITAS d.d. tvornica konca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78818992607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Getaldićeva 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AD13E8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2E3C31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99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181.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USTANOVA ZA ZDRAVSTVENU SKRB SV. ROK  M.D. za medicinu rada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95062951400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Ulica grada Vukovara 284,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A90433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2E3C31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100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184.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VIRTEGO GmbH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Kantgasse 3, 1010 Wien, Austrija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A90433" w:rsidP="004926D6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  <w:tr w:rsidTr="002E3C31" w:rsidR="00F065DE" w:rsidRPr="00470673">
        <w:trPr>
          <w:trHeight w:val="600"/>
        </w:trPr>
        <w:tc>
          <w:tcPr>
            <w:tcW w:type="dxa" w:w="550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101</w:t>
            </w:r>
          </w:p>
        </w:tc>
        <w:tc>
          <w:tcPr>
            <w:tcW w:type="dxa" w:w="1146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jc w:val="center"/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186.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VUPAK društvo s ograničenom odgovornošću za proizvodnju i trgovinu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15252974153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F065DE" w:rsidP="00F065DE" w:rsidR="00F065DE" w:rsidRPr="00A73AEC">
            <w:pPr>
              <w:rPr>
                <w:sz w:val="16"/>
                <w:szCs w:val="16"/>
              </w:rPr>
            </w:pPr>
            <w:r w:rsidRPr="00A73AEC">
              <w:rPr>
                <w:sz w:val="16"/>
                <w:szCs w:val="16"/>
              </w:rPr>
              <w:t>Franje Glada 2, 40323 Prelog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A90433" w:rsidP="00A90433" w:rsidR="00F065DE" w:rsidRPr="00A73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</w:t>
            </w:r>
          </w:p>
        </w:tc>
      </w:tr>
    </w:tbl>
    <w:p w:rsidRDefault="00F065DE" w:rsidP="00171AEF" w:rsidR="00F065DE">
      <w:pPr>
        <w:ind w:firstLine="708"/>
        <w:jc w:val="both"/>
      </w:pPr>
    </w:p>
    <w:p w:rsidRDefault="0021111D" w:rsidP="00731A00" w:rsidR="0021111D" w:rsidRPr="00E21643">
      <w:pPr>
        <w:ind w:firstLine="708"/>
        <w:jc w:val="both"/>
      </w:pPr>
    </w:p>
    <w:p w:rsidRDefault="0093792C" w:rsidP="00731A00" w:rsidR="00FA1366">
      <w:pPr>
        <w:ind w:firstLine="708"/>
        <w:jc w:val="both"/>
      </w:pPr>
      <w:r w:rsidRPr="00E21643">
        <w:t>-</w:t>
      </w:r>
      <w:r w:rsidR="00E828D8">
        <w:t>19. veljače 2018</w:t>
      </w:r>
      <w:r w:rsidR="006852FA">
        <w:t xml:space="preserve">. - </w:t>
      </w:r>
      <w:r w:rsidRPr="00E21643">
        <w:t xml:space="preserve">na e-oglasnoj ploči </w:t>
      </w:r>
      <w:r w:rsidR="006852FA">
        <w:t xml:space="preserve">Trgovačkog </w:t>
      </w:r>
      <w:r w:rsidRPr="00E21643">
        <w:t>suda</w:t>
      </w:r>
      <w:r w:rsidR="006852FA">
        <w:t xml:space="preserve"> u Zagrebu objavljen p</w:t>
      </w:r>
      <w:r w:rsidRPr="00E21643">
        <w:t>opis vjerovnika i prava glasa koja vjerovnicima pripadaju (</w:t>
      </w:r>
      <w:r w:rsidR="006852FA">
        <w:t>čl.</w:t>
      </w:r>
      <w:r w:rsidRPr="00E21643">
        <w:t xml:space="preserve"> 57. </w:t>
      </w:r>
      <w:r w:rsidR="006852FA">
        <w:t>SZ</w:t>
      </w:r>
      <w:r w:rsidRPr="00E21643">
        <w:t>)</w:t>
      </w:r>
      <w:r w:rsidR="0016009A">
        <w:t>.</w:t>
      </w:r>
    </w:p>
    <w:p w:rsidRDefault="0016009A" w:rsidP="00731A00" w:rsidR="0016009A">
      <w:pPr>
        <w:ind w:firstLine="708"/>
        <w:jc w:val="both"/>
      </w:pPr>
      <w:r>
        <w:t>-</w:t>
      </w:r>
      <w:r w:rsidR="00552030">
        <w:t>11. siječnja 2018</w:t>
      </w:r>
      <w:r>
        <w:t xml:space="preserve">. – na e-oglasnoj ploči Trgovačkog suda u Zagrebu objavljen je izmijenjeni plan restrukturiranja (list </w:t>
      </w:r>
      <w:r w:rsidR="00B53299">
        <w:t>505</w:t>
      </w:r>
      <w:r>
        <w:t>-</w:t>
      </w:r>
      <w:r w:rsidR="00B53299">
        <w:t>578</w:t>
      </w:r>
      <w:r>
        <w:t xml:space="preserve"> spisa)</w:t>
      </w:r>
      <w:r w:rsidR="00F62059">
        <w:t>.</w:t>
      </w:r>
    </w:p>
    <w:p w:rsidRDefault="007D0852" w:rsidP="00731A00" w:rsidR="007D0852">
      <w:pPr>
        <w:ind w:firstLine="708"/>
        <w:jc w:val="both"/>
        <w:rPr>
          <w:b/>
        </w:rPr>
      </w:pPr>
    </w:p>
    <w:p w:rsidRDefault="008D6252" w:rsidP="00731A00" w:rsidR="008D6252" w:rsidRPr="00E90E30">
      <w:pPr>
        <w:ind w:firstLine="708"/>
        <w:jc w:val="both"/>
      </w:pPr>
      <w:r w:rsidRPr="00E90E30">
        <w:t>Zastupnica po zakonu vjerovnika RH predaje u spis prethodnu suglasnost ministra financija za smanjenje tražbine Republike Hrvatske u sklad</w:t>
      </w:r>
      <w:r w:rsidR="00E90E30" w:rsidRPr="00E90E30">
        <w:t>u s odredbama čl. 54.st.1. SZ-a te obrazac za glasovanje iz kojeg proizlazi da je vjerovnik Republika Hrvatska, Ministarstvo financija za plan restrukturiranja.</w:t>
      </w:r>
    </w:p>
    <w:p w:rsidRDefault="00E90E30" w:rsidP="00731A00" w:rsidR="00E90E30">
      <w:pPr>
        <w:ind w:firstLine="708"/>
        <w:jc w:val="both"/>
        <w:rPr>
          <w:b/>
        </w:rPr>
      </w:pPr>
    </w:p>
    <w:p w:rsidRDefault="00E90E30" w:rsidP="00731A00" w:rsidR="008D6252" w:rsidRPr="00E90E30">
      <w:pPr>
        <w:ind w:firstLine="708"/>
        <w:jc w:val="both"/>
      </w:pPr>
      <w:r w:rsidRPr="00E90E30">
        <w:t>Punomoćnica vjerovnika FILIX s.a.s. predaje u spis obrazac za glasovanje iz kojeg proizlazi da je navedeni vjerovnik za plan restrukturiranja.</w:t>
      </w:r>
    </w:p>
    <w:p w:rsidRDefault="00E90E30" w:rsidP="00731A00" w:rsidR="00E90E30" w:rsidRPr="00E90E30">
      <w:pPr>
        <w:ind w:firstLine="708"/>
        <w:jc w:val="both"/>
      </w:pPr>
    </w:p>
    <w:p w:rsidRDefault="00E90E30" w:rsidP="00E90E30" w:rsidR="00E90E30" w:rsidRPr="00E90E30">
      <w:pPr>
        <w:ind w:firstLine="708"/>
        <w:jc w:val="both"/>
      </w:pPr>
      <w:r>
        <w:t>Punomoćnik</w:t>
      </w:r>
      <w:r w:rsidRPr="00E90E30">
        <w:t xml:space="preserve"> vjerovnika CONTIFIBRE S.P.A. predaje u spis obrazac za glasovanje iz kojeg proizlazi da je navedeni vjerovnik za plan restrukturiranja.</w:t>
      </w:r>
    </w:p>
    <w:p w:rsidRDefault="00E90E30" w:rsidP="00731A00" w:rsidR="00E90E30">
      <w:pPr>
        <w:ind w:firstLine="708"/>
        <w:jc w:val="both"/>
        <w:rPr>
          <w:b/>
        </w:rPr>
      </w:pPr>
    </w:p>
    <w:p w:rsidRDefault="00E90E30" w:rsidP="00E90E30" w:rsidR="00E90E30" w:rsidRPr="00E90E30">
      <w:pPr>
        <w:ind w:firstLine="708"/>
        <w:jc w:val="both"/>
      </w:pPr>
      <w:r w:rsidRPr="00E90E30">
        <w:t>Punomoćnik vjerovnika FEIN-ELAST UMWINDEWERK GmbH predaje u spis obrazac za glasovanje iz kojeg proizlazi da je navedeni vjerovnik za plan restrukturiranja.</w:t>
      </w:r>
    </w:p>
    <w:p w:rsidRDefault="00E90E30" w:rsidP="00731A00" w:rsidR="00E90E30" w:rsidRPr="00E90E30">
      <w:pPr>
        <w:ind w:firstLine="708"/>
        <w:jc w:val="both"/>
        <w:rPr>
          <w:b/>
        </w:rPr>
      </w:pPr>
    </w:p>
    <w:p w:rsidRDefault="00284D86" w:rsidP="00FA1366" w:rsidR="00D568BE" w:rsidRPr="00E21643">
      <w:pPr>
        <w:ind w:firstLine="720"/>
        <w:jc w:val="both"/>
      </w:pPr>
      <w:r w:rsidRPr="00E21643">
        <w:t>S</w:t>
      </w:r>
      <w:r w:rsidR="00FA1366" w:rsidRPr="00E21643">
        <w:t xml:space="preserve">udac upoznaje nazočne </w:t>
      </w:r>
      <w:r w:rsidR="00F32DD3" w:rsidRPr="00E21643">
        <w:t xml:space="preserve">kako </w:t>
      </w:r>
      <w:r w:rsidR="00D568BE" w:rsidRPr="00E21643">
        <w:t xml:space="preserve">se </w:t>
      </w:r>
      <w:r w:rsidR="00FA1366" w:rsidRPr="00E21643">
        <w:t>prema č</w:t>
      </w:r>
      <w:r w:rsidR="00C554B3">
        <w:t>l.</w:t>
      </w:r>
      <w:r w:rsidR="005D712C">
        <w:t xml:space="preserve"> 59. st.</w:t>
      </w:r>
      <w:r w:rsidRPr="00E21643">
        <w:t xml:space="preserve"> 2. SZ-a </w:t>
      </w:r>
      <w:r w:rsidR="00FA1366" w:rsidRPr="00E21643">
        <w:t>smatra da</w:t>
      </w:r>
      <w:r w:rsidR="00D568BE" w:rsidRPr="00E21643">
        <w:t xml:space="preserve"> su vjerovnici prihvatili plan restrukturiranja ako je:</w:t>
      </w:r>
    </w:p>
    <w:p w:rsidRDefault="00D568BE" w:rsidP="00FA1366" w:rsidR="00D568BE" w:rsidRPr="00E21643">
      <w:pPr>
        <w:ind w:firstLine="720"/>
        <w:jc w:val="both"/>
      </w:pPr>
      <w:r w:rsidRPr="00E21643">
        <w:t>-za prihvaćanje plana glasovala većina svih vjerovnika i ako</w:t>
      </w:r>
    </w:p>
    <w:p w:rsidRDefault="00D568BE" w:rsidP="00FA1366" w:rsidR="00D36CEC" w:rsidRPr="00E21643">
      <w:pPr>
        <w:ind w:firstLine="720"/>
        <w:jc w:val="both"/>
      </w:pPr>
      <w:r w:rsidRPr="00E21643">
        <w:t xml:space="preserve">-u svakoj skupini zbroj tražbina vjerovnika koji su glasovali za prihvaćanje plana </w:t>
      </w:r>
      <w:r w:rsidR="00D36CEC" w:rsidRPr="00E21643">
        <w:t>dvostruko prelazi zbroj tražbina koji su glasovali protiv prihvaćanja plana restrukturiranja</w:t>
      </w:r>
    </w:p>
    <w:p w:rsidRDefault="00D36CEC" w:rsidP="00FA1366" w:rsidR="00D36CEC">
      <w:pPr>
        <w:ind w:firstLine="720"/>
        <w:jc w:val="both"/>
      </w:pPr>
    </w:p>
    <w:p w:rsidRDefault="006A7264" w:rsidP="00FA1366" w:rsidR="006A7264" w:rsidRPr="00E21643">
      <w:pPr>
        <w:ind w:firstLine="720"/>
        <w:jc w:val="both"/>
      </w:pPr>
      <w:r>
        <w:t xml:space="preserve">Sudac upoznaje nazočne vjerovnike kako u predmetnom slučaju </w:t>
      </w:r>
      <w:r w:rsidR="001452AC" w:rsidRPr="001452AC">
        <w:t>postoje</w:t>
      </w:r>
      <w:r w:rsidRPr="001452AC">
        <w:t xml:space="preserve"> </w:t>
      </w:r>
      <w:r w:rsidR="00C5618C" w:rsidRPr="001452AC">
        <w:t>dvije</w:t>
      </w:r>
      <w:r w:rsidRPr="001452AC">
        <w:t xml:space="preserve"> skupin</w:t>
      </w:r>
      <w:r w:rsidR="00C5618C" w:rsidRPr="001452AC">
        <w:t>e</w:t>
      </w:r>
      <w:r w:rsidRPr="001452AC">
        <w:t xml:space="preserve"> vjerovnika, </w:t>
      </w:r>
      <w:r>
        <w:t xml:space="preserve">te će plan biti prihvaćen ako je za prihvaćanje plana glasovala većina svih vjerovnika i ako u </w:t>
      </w:r>
      <w:r w:rsidR="001452AC">
        <w:t xml:space="preserve">svakoj </w:t>
      </w:r>
      <w:r>
        <w:t>skupini zbroj tražbina vjerovnika koji su glasali za prihvaćanje plana dvostruko prelazi zbroj tražbina vjerovnika koji su glasali protiv plana.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040B6">
      <w:pPr>
        <w:ind w:firstLine="720"/>
        <w:jc w:val="both"/>
      </w:pPr>
      <w:r w:rsidRPr="00E040B6">
        <w:lastRenderedPageBreak/>
        <w:t xml:space="preserve">Prelazi se na raspravljanje o </w:t>
      </w:r>
      <w:r w:rsidR="001452E9" w:rsidRPr="00E040B6">
        <w:t>izm</w:t>
      </w:r>
      <w:r w:rsidR="00D76DF2" w:rsidRPr="00E040B6">
        <w:t>i</w:t>
      </w:r>
      <w:r w:rsidR="001452E9" w:rsidRPr="00E040B6">
        <w:t>jenjenom planu restrukturiranja dužnika</w:t>
      </w:r>
    </w:p>
    <w:p w:rsidRDefault="00FA1366" w:rsidP="00FA1366" w:rsidR="00FA1366" w:rsidRPr="00E040B6">
      <w:pPr>
        <w:ind w:firstLine="720"/>
        <w:jc w:val="both"/>
      </w:pPr>
    </w:p>
    <w:p w:rsidRDefault="009B69CE" w:rsidP="009B69CE" w:rsidR="0093792C">
      <w:pPr>
        <w:ind w:firstLine="708"/>
        <w:jc w:val="both"/>
      </w:pPr>
      <w:r w:rsidRPr="00E040B6">
        <w:t>D</w:t>
      </w:r>
      <w:r w:rsidR="00D36CEC" w:rsidRPr="00E040B6">
        <w:t xml:space="preserve">užnik u bitnome izlaže </w:t>
      </w:r>
      <w:r w:rsidR="0006040F" w:rsidRPr="00E040B6">
        <w:t>i</w:t>
      </w:r>
      <w:r w:rsidR="0093792C" w:rsidRPr="00E040B6">
        <w:t>zm</w:t>
      </w:r>
      <w:r w:rsidR="00D76DF2" w:rsidRPr="00E040B6">
        <w:t>i</w:t>
      </w:r>
      <w:r w:rsidRPr="00E040B6">
        <w:t xml:space="preserve">jenjeni </w:t>
      </w:r>
      <w:r w:rsidR="0093792C" w:rsidRPr="00E040B6">
        <w:t xml:space="preserve">plan </w:t>
      </w:r>
      <w:r w:rsidR="001452E9" w:rsidRPr="00E040B6">
        <w:t xml:space="preserve">restrukturiranja </w:t>
      </w:r>
      <w:r w:rsidRPr="00E040B6">
        <w:t xml:space="preserve">od </w:t>
      </w:r>
      <w:r w:rsidR="00E040B6" w:rsidRPr="00E040B6">
        <w:t>3</w:t>
      </w:r>
      <w:r w:rsidR="007D6835" w:rsidRPr="00E040B6">
        <w:t>. siječnja 2018</w:t>
      </w:r>
      <w:r w:rsidR="00465FA3" w:rsidRPr="00E040B6">
        <w:t xml:space="preserve">. </w:t>
      </w:r>
      <w:r w:rsidRPr="00E040B6">
        <w:t xml:space="preserve">(list </w:t>
      </w:r>
      <w:r w:rsidR="00E040B6" w:rsidRPr="00E040B6">
        <w:t>504</w:t>
      </w:r>
      <w:r w:rsidRPr="00E040B6">
        <w:t>-</w:t>
      </w:r>
      <w:r w:rsidR="007D6835" w:rsidRPr="00E040B6">
        <w:t>578</w:t>
      </w:r>
      <w:r w:rsidRPr="00E040B6">
        <w:t xml:space="preserve"> spisa).</w:t>
      </w:r>
      <w:r w:rsidR="00E90E30">
        <w:t xml:space="preserve"> </w:t>
      </w:r>
    </w:p>
    <w:p w:rsidRDefault="00E90E30" w:rsidP="009B69CE" w:rsidR="00E90E30" w:rsidRPr="00E040B6">
      <w:pPr>
        <w:ind w:firstLine="708"/>
        <w:jc w:val="both"/>
      </w:pPr>
      <w:r>
        <w:t>Zastupnik po zakonu dužnika Vinko Barišić u bitnome navodi kako je dužnik već proveo određene mjere operativnog restrukturiranja sukladno izmijenjenom planu restrukturiranja te da su dužnikovi rezultati poslovanja pozitivni odnosno da pokazuju pozitivan smjer.</w:t>
      </w:r>
    </w:p>
    <w:p w:rsidRDefault="00B34B5F" w:rsidP="00FA1366" w:rsidR="00B34B5F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 xml:space="preserve">Nitko se ne javlja za riječ. </w:t>
      </w:r>
    </w:p>
    <w:p w:rsidRDefault="006A7264" w:rsidP="00FA1366" w:rsidR="00FA1366">
      <w:pPr>
        <w:ind w:firstLine="720"/>
        <w:jc w:val="both"/>
      </w:pPr>
      <w:r>
        <w:t>Pitanja i primjedbi nema.</w:t>
      </w:r>
    </w:p>
    <w:p w:rsidRDefault="006A7264" w:rsidP="00FA1366" w:rsidR="006A7264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rPr>
          <w:b/>
        </w:rPr>
        <w:t xml:space="preserve">Prelazi se na glasovanje o </w:t>
      </w:r>
      <w:r w:rsidR="00F32DD3" w:rsidRPr="00E21643">
        <w:rPr>
          <w:b/>
        </w:rPr>
        <w:t>planu restrukturiranja</w:t>
      </w:r>
    </w:p>
    <w:p w:rsidRDefault="00FA1366" w:rsidP="00FA1366" w:rsidR="00FA1366" w:rsidRPr="00E21643">
      <w:pPr>
        <w:ind w:firstLine="720"/>
        <w:jc w:val="both"/>
      </w:pPr>
    </w:p>
    <w:p w:rsidRDefault="00E040B6" w:rsidP="00FA1366" w:rsidR="00303D33" w:rsidRPr="00E040B6">
      <w:pPr>
        <w:ind w:firstLine="720"/>
        <w:jc w:val="both"/>
      </w:pPr>
      <w:r>
        <w:t>S</w:t>
      </w:r>
      <w:r w:rsidR="00FA1366" w:rsidRPr="00E21643">
        <w:t>udac objavljuj</w:t>
      </w:r>
      <w:r w:rsidR="0006040F">
        <w:t xml:space="preserve">e da su prema </w:t>
      </w:r>
      <w:r w:rsidR="00984993">
        <w:t xml:space="preserve">izmijenjenom </w:t>
      </w:r>
      <w:r w:rsidR="0006040F">
        <w:t>planu</w:t>
      </w:r>
      <w:r w:rsidR="00984993">
        <w:t xml:space="preserve"> restrukturiranja</w:t>
      </w:r>
      <w:r w:rsidR="0006040F">
        <w:t xml:space="preserve"> </w:t>
      </w:r>
      <w:r w:rsidR="00303D33" w:rsidRPr="00E21643">
        <w:t xml:space="preserve">vjerovnici </w:t>
      </w:r>
      <w:r w:rsidR="00303D33" w:rsidRPr="00E040B6">
        <w:t xml:space="preserve">razvrstani u </w:t>
      </w:r>
      <w:r w:rsidR="007D6835" w:rsidRPr="00E040B6">
        <w:t>dvije</w:t>
      </w:r>
      <w:r w:rsidR="00FB3568" w:rsidRPr="00E040B6">
        <w:t xml:space="preserve"> </w:t>
      </w:r>
      <w:r w:rsidR="00303D33" w:rsidRPr="00E040B6">
        <w:t>skupin</w:t>
      </w:r>
      <w:r w:rsidR="007D6835" w:rsidRPr="00E040B6">
        <w:t>e</w:t>
      </w:r>
      <w:r>
        <w:t>.</w:t>
      </w:r>
    </w:p>
    <w:p w:rsidRDefault="00303D33" w:rsidP="00FA1366" w:rsidR="00303D33" w:rsidRPr="00E21643">
      <w:pPr>
        <w:ind w:firstLine="720"/>
        <w:jc w:val="both"/>
      </w:pPr>
    </w:p>
    <w:p w:rsidRDefault="00FA1366" w:rsidP="00FA1366" w:rsidR="00B242F0" w:rsidRPr="00E21643">
      <w:pPr>
        <w:ind w:firstLine="720"/>
        <w:jc w:val="both"/>
        <w:rPr>
          <w:u w:val="single"/>
        </w:rPr>
      </w:pPr>
      <w:r w:rsidRPr="00E21643">
        <w:rPr>
          <w:u w:val="single"/>
        </w:rPr>
        <w:t xml:space="preserve">Pristupa se glasovanju </w:t>
      </w:r>
    </w:p>
    <w:p w:rsidRDefault="00FA1366" w:rsidP="00FA1366" w:rsidR="00FA1366" w:rsidRPr="00E21643">
      <w:pPr>
        <w:ind w:firstLine="720"/>
        <w:jc w:val="both"/>
      </w:pPr>
    </w:p>
    <w:p w:rsidRDefault="00C44EE5" w:rsidP="00FA1366" w:rsidR="00FA1366" w:rsidRPr="00E21643">
      <w:pPr>
        <w:ind w:firstLine="720"/>
        <w:jc w:val="both"/>
      </w:pPr>
      <w:r w:rsidRPr="00E21643">
        <w:t>S</w:t>
      </w:r>
      <w:r w:rsidR="00FA1366" w:rsidRPr="00E21643">
        <w:t>udac</w:t>
      </w:r>
      <w:r w:rsidRPr="00E21643">
        <w:t xml:space="preserve"> utvrđuje da su se vjerovnici pisano na obrascu </w:t>
      </w:r>
      <w:r w:rsidR="000336C2">
        <w:t xml:space="preserve">br. </w:t>
      </w:r>
      <w:r w:rsidRPr="00E21643">
        <w:t>11.</w:t>
      </w:r>
      <w:r w:rsidR="000336C2">
        <w:t xml:space="preserve"> </w:t>
      </w:r>
      <w:r w:rsidR="00935D8E" w:rsidRPr="00E21643">
        <w:t xml:space="preserve">izjasnili, odnosno poziva </w:t>
      </w:r>
      <w:r w:rsidR="00FA1366" w:rsidRPr="00E21643">
        <w:t xml:space="preserve">svakog od nazočnih vjerovnika pojedinačno se izjasniti glasuje li </w:t>
      </w:r>
      <w:r w:rsidR="00FA1366" w:rsidRPr="00E21643">
        <w:rPr>
          <w:b/>
        </w:rPr>
        <w:t>za</w:t>
      </w:r>
      <w:r w:rsidR="00FA1366" w:rsidRPr="00E21643">
        <w:t xml:space="preserve"> ili </w:t>
      </w:r>
      <w:r w:rsidR="00FA1366" w:rsidRPr="00E21643">
        <w:rPr>
          <w:b/>
        </w:rPr>
        <w:t>protiv</w:t>
      </w:r>
      <w:r w:rsidR="00FA1366" w:rsidRPr="00E21643">
        <w:t xml:space="preserve"> pr</w:t>
      </w:r>
      <w:r w:rsidR="00E86D13" w:rsidRPr="00E21643">
        <w:t>ihvaćanj</w:t>
      </w:r>
      <w:r w:rsidR="00935D8E" w:rsidRPr="00E21643">
        <w:t>a</w:t>
      </w:r>
      <w:r w:rsidR="00E86D13" w:rsidRPr="00E21643">
        <w:t xml:space="preserve"> </w:t>
      </w:r>
      <w:r w:rsidR="00935D8E" w:rsidRPr="00E21643">
        <w:t xml:space="preserve"> plana restrukturiranja</w:t>
      </w:r>
    </w:p>
    <w:p w:rsidRDefault="00E86D13" w:rsidP="00FA1366" w:rsidR="00E86D13">
      <w:pPr>
        <w:ind w:firstLine="720"/>
        <w:jc w:val="both"/>
      </w:pPr>
    </w:p>
    <w:p w:rsidRDefault="006D47F3" w:rsidP="006D47F3" w:rsidR="00935D8E">
      <w:pPr>
        <w:ind w:firstLine="708"/>
      </w:pPr>
      <w:r w:rsidRPr="006D47F3">
        <w:t>V</w:t>
      </w:r>
      <w:r w:rsidR="00FB3568" w:rsidRPr="006D47F3">
        <w:t>jerovnici koji imaju pravo glasa:</w:t>
      </w:r>
    </w:p>
    <w:p w:rsidRDefault="0061664A" w:rsidP="006D47F3" w:rsidR="0061664A">
      <w:pPr>
        <w:ind w:firstLine="708"/>
      </w:pPr>
    </w:p>
    <w:p w:rsidRDefault="002D26C0" w:rsidP="002D26C0" w:rsidR="002D26C0">
      <w:pPr>
        <w:ind w:firstLine="720" w:right="-574"/>
        <w:jc w:val="both"/>
        <w:rPr>
          <w:b/>
        </w:rPr>
      </w:pPr>
      <w:r>
        <w:rPr>
          <w:b/>
        </w:rPr>
        <w:t>Skupina 1 – neosigurani vjerovnici u vlasništvu Države (javna uprava i trgovačka društva u većinskom vlasništvu Republike Hrvatske)</w:t>
      </w:r>
    </w:p>
    <w:p w:rsidRDefault="0061664A" w:rsidP="006D47F3" w:rsidR="0061664A">
      <w:pPr>
        <w:ind w:firstLine="708"/>
      </w:pPr>
    </w:p>
    <w:tbl>
      <w:tblPr>
        <w:tblW w:type="dxa" w:w="10064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1134"/>
        <w:gridCol w:w="2127"/>
        <w:gridCol w:w="1417"/>
        <w:gridCol w:w="2268"/>
        <w:gridCol w:w="1559"/>
        <w:gridCol w:w="1559"/>
      </w:tblGrid>
      <w:tr w:rsidTr="00600082" w:rsidR="00600082">
        <w:trPr>
          <w:trHeight w:val="1575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27196B">
              <w:rPr>
                <w:rFonts w:cs="Arial" w:hAnsi="Arial" w:ascii="Arial"/>
                <w:b/>
                <w:bCs/>
                <w:sz w:val="18"/>
                <w:szCs w:val="18"/>
              </w:rPr>
              <w:t>Redni broj (Redni broj prijavljene tražbine)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27196B">
              <w:rPr>
                <w:rFonts w:cs="Arial" w:hAnsi="Arial" w:ascii="Arial"/>
                <w:b/>
                <w:bCs/>
                <w:sz w:val="18"/>
                <w:szCs w:val="18"/>
              </w:rPr>
              <w:t>Ime i prezime / Naziv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27196B">
              <w:rPr>
                <w:rFonts w:cs="Arial" w:hAnsi="Arial" w:ascii="Arial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27196B">
              <w:rPr>
                <w:rFonts w:cs="Arial" w:hAnsi="Arial" w:ascii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ind w:right="199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27196B">
              <w:rPr>
                <w:rFonts w:cs="Arial" w:hAnsi="Arial" w:ascii="Arial"/>
                <w:b/>
                <w:bCs/>
                <w:sz w:val="18"/>
                <w:szCs w:val="18"/>
              </w:rPr>
              <w:t>Utvrđeni iznos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600082" w:rsidP="00600082" w:rsidR="00600082" w:rsidRPr="00600082">
            <w:pPr>
              <w:jc w:val="center"/>
              <w:rPr>
                <w:b/>
                <w:bCs/>
                <w:sz w:val="18"/>
                <w:szCs w:val="18"/>
              </w:rPr>
            </w:pPr>
            <w:r w:rsidRPr="00600082">
              <w:rPr>
                <w:b/>
                <w:bCs/>
                <w:sz w:val="18"/>
                <w:szCs w:val="18"/>
              </w:rPr>
              <w:t>GLASA</w:t>
            </w:r>
          </w:p>
          <w:p w:rsidRDefault="00600082" w:rsidP="00600082" w:rsidR="00600082" w:rsidRPr="0060008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Default="00600082" w:rsidP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ind w:right="199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Pr="00600082">
              <w:rPr>
                <w:b/>
                <w:bCs/>
                <w:sz w:val="18"/>
                <w:szCs w:val="18"/>
              </w:rPr>
              <w:t>ZA/PROTIV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 xml:space="preserve">    1.(43.)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FINANCIJSKA AGENCIJA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85821130368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Ulica grada Vukovara 70,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77,50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665BE" w:rsidP="00D549D8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 xml:space="preserve">     2. (45.)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FOND ZA ZAŠTITU OKOLIŠA I ENERGETSKU UČINKOVITOST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85828625994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Radnička cesta 80,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21.304,29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549D8" w:rsidR="00D549D8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665BE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 xml:space="preserve">     3. (50.)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 IMOTSKI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18919978758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Ante Starčevića 23, 21260 Imotski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3.289,84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B2107" w:rsidR="00600082" w:rsidRPr="00DB210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B2107"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 xml:space="preserve">     4. (51.)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 POŽEGA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95699596710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Trg Svetog Trojstva 1, 34000 Požega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41.679,56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B2107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 xml:space="preserve">     5. (52.)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 PULA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79517841355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Forum 1, 52100 Pula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84.220,75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B2107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 xml:space="preserve">   6. (53.)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 SPLIT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78755598868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Obala kneza Branimira 17, 21000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260,94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B2107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 xml:space="preserve">   7. (54.)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 VINKOVCI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67648791479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Bana Josipa Jelačića 1, 32100 Vinkovci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553,76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B2107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lastRenderedPageBreak/>
              <w:t>8. (55.)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 ZADAR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09933651854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Narodni trg 1, 23000 Zadar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459,02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B2107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9. (56.)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Trg Stjepana Radića 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1.629.750,65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B2107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10. (57.)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GRADSKA PLINARA ZAGREB-OPSKRBA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74364571096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Radnička cesta 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1.074.073,14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11. (58.)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GRADSKO DRAMSKO KAZALIŠTE GAVELLA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23901219315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Frankopanska 8,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6.765,11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12. (64.)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 xml:space="preserve">HEP - Opskrba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63073332379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21.631,81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13. (65.)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HEP-Operator distribucijskog sustava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46830600751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384.159,63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14. (66.)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HEP-TOPLINARSTVO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15907062900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Miševečka 15/a,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10.480,30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15. (68.)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HP - Hrvatska pošta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87311810356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Jurišićeva 13,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23.046,21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16. (69.)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Prisavlje 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16.260,45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17. (70.)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Hrvatske vode, pravna osoba za upravljanje vodama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28921383001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Ulica grada Vukovara 220,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122.739,11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18. (73.)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HRVATSKA GOSPODARSKA KOMORA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85167032587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Rooseveltov trg 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62.164,00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19. (76.)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HRVATSKE ŠUME društvo s ograničenom odgovornošću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69693144506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Ul.Ljudevita Farkaša Vukotinovića 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120.368,37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20. (128.)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REPUBLIKA HRVATSKA , MINISTARSTVO FINANCIJA - POREZNA UPRAVA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Boškovićeva 5,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10.737.311,60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D63A9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E90E30" w:rsidR="00600082">
        <w:trPr>
          <w:trHeight w:val="1189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21. (136.)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NASTAVNI ZAVOD ZA JAVNO ZDRAVSTVO DR. ANDRIJA ŠTAMPAR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33392005961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Mirogojska Cesta 16,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96B">
              <w:rPr>
                <w:rFonts w:cs="Arial" w:hAnsi="Arial" w:ascii="Arial"/>
                <w:sz w:val="18"/>
                <w:szCs w:val="18"/>
              </w:rPr>
              <w:t>9.834,45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2719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22. (148.)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52634238587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Savska cesta 41,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378.579,78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90E30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23. (155.)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SREDIŠNJE KLIRINŠKO DEPOZITARNO DRUŠTVO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64406809162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Heinzelova 62a,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9.307,09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24. (185.)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VODOOPSKRBA I ODVODNJA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83416546499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Folnegovićeva 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340.787,97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25. (190.)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600082" w:rsidR="00600082" w:rsidRPr="008C4C8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85584865987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Ulica grada Vukovara  41,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311.814,99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600082" w:rsidR="00600082">
        <w:trPr>
          <w:trHeight w:val="108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lastRenderedPageBreak/>
              <w:t>26. (192.)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HEP – Operator distribucijskog sustava d.o.o., Elektra Slavonski Brod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46830600751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Ulica Petra Krešimira IV 11, Slavonski Brod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00082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C4C83">
              <w:rPr>
                <w:rFonts w:cs="Arial" w:hAnsi="Arial" w:ascii="Arial"/>
                <w:sz w:val="18"/>
                <w:szCs w:val="18"/>
              </w:rPr>
              <w:t>238,39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514876" w:rsidR="00600082" w:rsidRPr="008C4C8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</w:tbl>
    <w:p w:rsidRDefault="00FB3568" w:rsidP="00FA1366" w:rsidR="00FB3568">
      <w:pPr>
        <w:ind w:firstLine="720"/>
        <w:jc w:val="both"/>
      </w:pPr>
    </w:p>
    <w:p w:rsidRDefault="00792C37" w:rsidP="00FA1366" w:rsidR="00792C37">
      <w:pPr>
        <w:ind w:firstLine="720"/>
        <w:jc w:val="both"/>
      </w:pPr>
    </w:p>
    <w:p w:rsidRDefault="00792C37" w:rsidP="00792C37" w:rsidR="00792C37">
      <w:pPr>
        <w:ind w:firstLine="720"/>
        <w:jc w:val="both"/>
        <w:rPr>
          <w:b/>
        </w:rPr>
      </w:pPr>
      <w:r>
        <w:rPr>
          <w:b/>
        </w:rPr>
        <w:t>Skupina 2 – ostali neosigurani vjerovnici</w:t>
      </w:r>
    </w:p>
    <w:p w:rsidRDefault="00792C37" w:rsidP="00FA1366" w:rsidR="00792C37">
      <w:pPr>
        <w:ind w:firstLine="720"/>
        <w:jc w:val="both"/>
      </w:pPr>
    </w:p>
    <w:p w:rsidRDefault="00792C37" w:rsidP="00FA1366" w:rsidR="00792C37">
      <w:pPr>
        <w:ind w:firstLine="720"/>
        <w:jc w:val="both"/>
      </w:pPr>
    </w:p>
    <w:tbl>
      <w:tblPr>
        <w:tblW w:type="dxa" w:w="10064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1134"/>
        <w:gridCol w:w="2127"/>
        <w:gridCol w:w="1417"/>
        <w:gridCol w:w="2268"/>
        <w:gridCol w:w="1559"/>
        <w:gridCol w:w="1559"/>
      </w:tblGrid>
      <w:tr w:rsidTr="005350E7" w:rsidR="00A84A7D" w:rsidRPr="00792C37">
        <w:trPr>
          <w:trHeight w:val="1575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792C37">
              <w:rPr>
                <w:rFonts w:cs="Arial" w:hAnsi="Arial" w:ascii="Arial"/>
                <w:b/>
                <w:bCs/>
                <w:sz w:val="18"/>
                <w:szCs w:val="18"/>
              </w:rPr>
              <w:t>Redni broj (Redni broj prijavljene tražbine)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792C37">
              <w:rPr>
                <w:rFonts w:cs="Arial" w:hAnsi="Arial" w:ascii="Arial"/>
                <w:b/>
                <w:bCs/>
                <w:sz w:val="18"/>
                <w:szCs w:val="18"/>
              </w:rPr>
              <w:t>Ime i prezime / Naziv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792C37">
              <w:rPr>
                <w:rFonts w:cs="Arial" w:hAnsi="Arial" w:ascii="Arial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792C37">
              <w:rPr>
                <w:rFonts w:cs="Arial" w:hAnsi="Arial" w:ascii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ind w:right="1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792C37">
              <w:rPr>
                <w:rFonts w:cs="Arial" w:hAnsi="Arial" w:ascii="Arial"/>
                <w:b/>
                <w:bCs/>
                <w:sz w:val="18"/>
                <w:szCs w:val="18"/>
              </w:rPr>
              <w:t>Utvrđeni iznos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5350E7" w:rsidP="005350E7" w:rsidR="005350E7" w:rsidRPr="00600082">
            <w:pPr>
              <w:jc w:val="center"/>
              <w:rPr>
                <w:b/>
                <w:bCs/>
                <w:sz w:val="18"/>
                <w:szCs w:val="18"/>
              </w:rPr>
            </w:pPr>
            <w:r w:rsidRPr="00600082">
              <w:rPr>
                <w:b/>
                <w:bCs/>
                <w:sz w:val="18"/>
                <w:szCs w:val="18"/>
              </w:rPr>
              <w:t>GLASA</w:t>
            </w:r>
          </w:p>
          <w:p w:rsidRDefault="005350E7" w:rsidP="005350E7" w:rsidR="005350E7" w:rsidRPr="0060008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Default="005350E7" w:rsidP="005350E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ind w:right="1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00082">
              <w:rPr>
                <w:b/>
                <w:bCs/>
                <w:sz w:val="18"/>
                <w:szCs w:val="18"/>
              </w:rPr>
              <w:t>ZA/PROTIV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 M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45975769859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Školska 60, 10419 Gornje Podotočje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95.207,38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4 CNC TEH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88518764949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Rimski put 31,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375,00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A2B EXPRESS LOGISTIKA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54655542852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Buzinski prilaz 36/a,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15.485,33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AIR-LAND-WATER TRANSPORT j.d.o.o.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42186237040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Zagrebačka 26, 10297 Jakovlje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8.895,71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AM2 STUDIO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63407068779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Šamačka 29,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1.225,00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ARBIA-TRADE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96443960646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Prespanska 44,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10.141,37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ARGOSI SAVJETOVANJE j.d.o.o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67327233210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Jelenovački potok 2a,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5.728,74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ARRIOTTI-GIACOMI DI Ariotti Marco &amp; C s.a.s.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Via Francesca est N 81, 46040 Rodigo, Italija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12.167,43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9. (10.)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AUTO-MOTO CENTAR ZAGREB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07584268103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Dankovečka 43,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1.450,30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10. (11.)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AUTOPRIJEVOZNIK-NISKOGRADNJA BIRKIĆ, vl.DAMIR BIRKIĆ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21088413510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Eugena Kumičića 8,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8.937,50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11. (12.)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AUTOPRIJEVOZNIK MATIJA MARTINČEVIĆ vl. MATIJA MARTINČEVIĆ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23784565198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Dravska 23A, 42202 Trnovec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2.489,50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12. (13.)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AUTOPRIJEVOZNIK SONI VADLJA vl. SONI VADLJA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08957166160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Koče Racina 20, 40000 Čakovec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45.206,32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327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13. (14.)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BAMA-NEKRETNINE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60868695392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Babonićeva 89,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272.446,51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14. (15.)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BAMATEX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40564095252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Jurišićeva 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127.111,52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15. (16.)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BARIŠIĆ DENI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61970828359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Jelenovački potok  2A,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4.325.103,30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16. (17.)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BDO CROATIA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76394522236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Trg John Fitzgerald Kennedy 6b,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375.935,64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 (18.)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BISNODE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48270876028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Fallerovo šetalište 22,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4.160,27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18. (19.)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BRUNO DIZAJN,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15180866769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Petkov breg 34, 10430 Samobor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6.794,99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19. (20.)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CIFRA S.p.A.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Via Sabbionette 7, 20843 Verano Brianza, Italija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178.609,88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20. (21.)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CONTIFIBRE S.P.A.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33174432861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Via Tobagi 6, 46040 Casaloldo, Italija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290.184,49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21. (22.)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CROATIA FILM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74221993288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Katančićeva 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4.203,11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22. (23.)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CROATIA osiguranje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26187994862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Vatroslava Jagića 33,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100.745,63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23. (24.)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DGS TEKSTIL VE DIS TICARET Ltd Sti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A-24 Blok 36-37 Tekstilkent, Esenler, 34235 Istanbul, Turska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97.093,24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24. (25.)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DIAMANTEA Srl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Via Norvegia 2/4, 46042 Castel Goffredo, Italija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769.538,67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25. (26.)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DIMPEX d.o.o. za međunarodno otpremništvo, unutarnju i vanjsku trgovinu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19693028878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Radnička cesta 75,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20.070,20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681067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26. (27.)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DOŠLIN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14230278923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VII Retkovec 86 D,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3.262,50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27. (28.)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DPD  CROATIA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87109117191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Kovinska 4a,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6.365,68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28. (29.)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DS SMITH BELIŠĆE CROATIA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67131617872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Vijenac Salamona Heinricha Gutmanna 30, 31551 Belišće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31.888,75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29. (30.)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E.C. INSPEKT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98403848106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Josipa Pupačića 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2.000,00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30. (31.)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EDITEL ADRIA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83968467490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Ulica grada Vukovara 284,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4.331,96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31. (32.)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EKO PRIJEVOZ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03750497372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Vodovodna 20A,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230,00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32. (33.)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EKO TAXI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65695875800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Vodovodna 20a,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250,00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33. (34.)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EKSTRA DANISMANLIK ITHALT IHRACAT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Asim APT No 2/A, 34235 Istanbul, Turska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118.450,83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34. (35.)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ELEKTROKOVINA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31397555146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Stara cesta 32, 10251 Hrvatski Leskovac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11.074,24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35. (36.)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ELTRA MG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86252349701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Prigornica 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21.387,50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36. (37.)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ELEKTROMONT servis i trgovina vl. RUDOLF OVČARIČEK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91001746689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Mihaljekov jarek 36, 49000 Mihaljekov Jarek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13.053,00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37. (38.)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ERG trgovačko društvo za elektrotehničke djelatnosti,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81424995264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Kučanska 4, 42000 Varaždin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1.200,00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94869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38. (39.)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ERSTE&amp;STEIERMÄRKISCHE BANK dioničko društvo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23057039320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Jadranski trg 3a, 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39. (40.)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ESAPI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11647230711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Oporovečki dol 11,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8.432,75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40. (41.)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ETI TRADE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41122391100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Katun Trviški 58/1, 52000 Pazin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107.493,78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41. (42.)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FEIN-ELAST UMWINDEWERK GmbH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05024827158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Martin-King-Straße 15, 6890 Lustenau, Austrija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1.143.696,01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90E30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42. (44.)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FILIX s.a.s.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15838745008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Rue Saint-Aventin, 10150 Creney, Francuska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244.258,88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90E30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43. (46.)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GEM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90850583372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Kralja Zvonimira 120, 32100 Vinkovci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37.382,45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44. (47.)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GEN-I Zagreb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77604626413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Radnička cesta 54,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514.159,34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45. (49.)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GORENJSKA PREDILNICA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Kidričeva 75, 4220 Škofja Loka, Slovenija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36.371,69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46. (59.)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GRADUS,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88686430368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Primorska 15,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115.251,72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47. (60.)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GRAFIČAR –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78723936298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Frankopanska 89, 42230 Ludbreg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1.810.139,12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48. (61.)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GROMELA CENTAR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58036470997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Kašinska 9,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270,00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1005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49. (62.)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03365973101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Tuškanac 14,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17.348,32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EE6E0E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EE6E0E" w:rsidR="00EE6E0E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50. (63.)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HANZA MEDIA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79517545745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Koranska 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2.992,73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E6E0E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51. (67.)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HIDROTERM-S.D.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92903001301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Remetinečka cesta 102 C,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11.031,55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83132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52. (71.)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Hrvatski Telekom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81793146560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Roberta Frangeša Mihanovića 9,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50.566,00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83132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53. (74.)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HRVATSKA OSIGURAVAJUĆA KUĆA –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00432869176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Capraška ulica 6,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17.357,89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83132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54. (75.)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HRVATSKA UDRUGA POSLODAVACA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80978339255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RADNIČKA CESTA 52,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20.860,96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83132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55. (77.)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HRVATSKI INŽENJERSKI SAVEZ TEKSTILACA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19468402307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Selska cesta 90/f,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15.540,00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83132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56. (78.)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HRVATSKO DRUŠTVO SKLADATELJA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56668956985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Berislavićeva 9,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2.340,51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83132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57. (79.)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IBM HRVATSKA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43331467622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Miramarska 23,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10.631,58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83132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58. (80.)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ILOV PROIZVODNI USLUŽNI OBRT vl. KREŠIMIR LOVNIČKI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36207094955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Pustodol 9,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2.125,81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83132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59. (81.)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ILUNA GROUP S.p.a.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Via Brescia N. 20, 20040 Ciserano, Italija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10.583,47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60. (82.)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IN-IMPLANT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10294885961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Rimski put 31,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625,00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61. (83.)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INSTRUMENTARIA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69606008107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Rimski put 31,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62. (84.)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IN TIME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18458216879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Velika cesta 78,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5.181,25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63. (85.)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INFOMARE informatika i trgovina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77886974479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Makančeva 9,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174.345,30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64. (86.)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INOKEM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27919002370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Industrijska cesta 12, 10310 Ivanić-Grad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17.195,53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65. (87.)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INTERNATIONAL COLOR S.P.A.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Via Roma 133, 21017 Samarate VA, Italija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47.072,35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66. (88.)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INŽENJERSKI BIRO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84170114747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Heinzelova 4/a,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4.375,00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67. (89.)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I.P.A.K.  PRERADA PLASTIKE vl. DAVOR KOVAČIĆ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33472431492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Zagrebačka 6, 44000 Sisak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175.841,82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68. (90.)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ISKON INTERNET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36779353407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Garićgradska 18,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2.571,30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69. (91.)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IV NAKLADNIŠTVO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61651285801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Avenija Dubrovnik 16,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7.362,50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70. (92.)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IVANDA ILIJA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81127518593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Nazorov prilaz 10, 21000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24.481,35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71. (93.)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IVANDA MARA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18091996023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Nazorov prilaz 10, 21000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17.885,65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72. (94.)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IVANDA MARIJA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39826651986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Nazorov prilaz 10, 21000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17.885,65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73. (95.)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IVANDA MARINKO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37784889734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Nazorov prilaz 10, 21000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17.885,65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74. (96.)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JADRAN-ČARAPE TRGOVINA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91985628192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Vinka Žganeca 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14.035.797,61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75. (97.)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JAFRA-PRINT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88174299920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Ulica Domovinskog rata 2, 21210 Solin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195.889,07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76. (98.)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JAVNI BILJEŽNIK ŽELJKA MAROSLAVAC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57579819162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Avenija Dubrovnik 12,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3.576,16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4F3B9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77. (99.)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JAVNI BILJEŽNIK IGNAC VUGER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71550462229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Karlovačka 2,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235,00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78. (100.)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JURATEX UNDERWEAR vl. MIRKO VOJNOVIĆ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81898769219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Draganje Selo 5/G, 10430 Draganje Selo - Samobor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3.858,54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79. (101.)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JURIŠIĆ AUTO, vl MARIN JURIŠIĆ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95891780033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Kroz Smrdečac 33A, 21000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2.562,50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80. (102.)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KAMEŠNICA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59908483693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Srešov Klanac 44,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18.797,30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81. (104.)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KEMIS-TERMOCLEAN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47719259482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Slavonska avenija 26/4,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18.622,50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82. (105.)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KEMO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29097332500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Klaićeva 66,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21.278,17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83. (106.)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KLIN PROMET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97735715813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Mandrovićeva 3 B,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84. (107.)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LUSTRE obrt za trgovinu i usluge vl. ZVONIMIR KNEŽEVIĆ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75467636152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Trg senjskih uskoka 7,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4.684,77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85. (108.)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KONICA MINOLTA HRVATSKA - poslovna rješenja, d.o.o. za trgovinu i usluge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31697259786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Horvatova 82,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color w:val="FF0000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17.442,22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86. (109.)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KOTLOOPREMA-SERVIS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80284496376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 Ferenščica 49,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3.462,50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87. (110.)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LAREMA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30645667250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Petračićeva 13,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11.987,00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88. (111.)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LATONA TEKSTIL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19250197566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Dankovečka 1 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15.088,44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89. (112.)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LINDE PLIN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64936811186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Kalinovac 2/a, 47000 Karlovac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3.116,25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90. (113.)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LOVRIĆ IVANA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92364187147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Trpanjska 32,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22.000,00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91. (114.)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MaRCo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89740937554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Jagnjić dol, Ivanska 12/a, 10431 Sveta Nedelja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30.363,30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92. (115.)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MAKAKI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94878402398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Horvaćanska cesta 63,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12.986,84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93. (116.)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MAKROMIKRO GRUPA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50467974870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Bani 73 b,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4.606,08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94. (117.)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MARASOVIĆ KUZMAN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46490617684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Brine 4, 23244 Starigrad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3.009.376,86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E6164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95. (118.)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MARIJAN PROMET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79018761168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Čeminačka 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12.500,00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96. (119.)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MARIO, obrt za prijevoz i usluge vl. MARIO KOVAČIĆ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33514956214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Aleja mira 3, 10360 Markovo Polje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244.702,92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97. (120.)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MARYGOLD Srl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Via Circonavalazione Cavallara 8/A, 46040 Solferino, Italija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159.649,12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98. (121.)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MEGATREND REDOK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93809374555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Bani 75,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16.390,75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99. (122.)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MESNICE ZAGREB Trgovački obrt vl. ANĐELKO DOGAN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70089410707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Oporovečka 43,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452,50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100. (123.)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META GRUPA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72530488515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Šubićeva 42,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1.286,81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</w:tcPr>
          <w:p w:rsidRDefault="00A84A7D" w:rsidR="00A84A7D" w:rsidRPr="00792C37">
            <w:pPr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101. (124.)</w:t>
            </w:r>
          </w:p>
          <w:p w:rsidRDefault="00A84A7D" w:rsidR="00A84A7D" w:rsidRPr="00792C37">
            <w:pPr>
              <w:spacing w:after="20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METIS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75527664352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Mestinjski put b.b.,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113.832,92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9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102. (125.)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M-FRIGO SERVIS KUĆANSKIH APARATA, UGOSTITELJSKE OPREME I RASHLADNIH UREĐAJA - vl. MLADEN LEŠ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77025586031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Dolovska 32,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4.428,80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10189" w:rsidR="00D10189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D10189" w:rsidR="00D10189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103. (126.)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MG KLEŠČIĆ, obrt za proizvodnju i popravak - VIKTOR KLEŠČIĆ i SUZANA KLEŠČIĆ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20024691774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Hrvatske bratske zajednice 7, 10430 Samobor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7.675,00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D10189" w:rsidR="00D10189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104. (127.)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MIDENA društvo s ograničenom odgovornošću za usluge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33871389385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Put mora 22, 21400 Mirca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210,00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105. (129.)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MIRTA-KONTROL,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46412753402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Gradiška 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11.477,50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106. (130.)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MK-VIKOM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81915460600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Zagorska 104,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114.773,69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107. (131.)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MMV 94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50370411516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Folnegovićeva 10,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203.281,87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108. (132.)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MOBILNA INFORMATIKA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57613679478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Pazinska 52,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49.065,72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109. (133.)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MODNA KUĆA TWINS Proizvodnja modne odjeće (vl. Ante Lapić)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67807620971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Podsolarsko 22, 22000 Šibenik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61.308,87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110. (134.)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MONTAŽA METALNIH KONSTRUKCIJA ČALE, vl. MATE ČALE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33458408303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Selčinska 13,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210,00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111. (135.)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novo-systems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97213196638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Josipa Lončara b.b.,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49.780,21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87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112. (137.)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OMNIBUS-COMMERCIUM,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72271708706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Travnik 22, 40000 Čakovec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6.778,30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113. (138.)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OTOK GROMELA DALMACIJA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70978709098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Mirca 150, 21400 Mirca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250,00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114. (139.)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ÖTI - Institut für Ökologie Technik und Innovation Gmbh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Spengergasse 20, 1050 Wien, Austrija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27.245,82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115. (140.)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PARVUS d.o.o. za trgovinu na malo i veliko, usluge, zastupstvo, proizvodnju, uvoz i izvoz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91728262086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Janka Holjca 54,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372.883,81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116. (141.)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PEER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45378012297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Podgora b.b., 49000 Krapina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5.665,00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117. (142.)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PIKAS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15550168813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Slavka Batušića 39,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118. (143.)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POUNJE Trikotaža,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66578115034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Ratka Djetelića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45.465,34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119. (144.)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PROIZVODNJA FILTARA HALAPIR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87939413383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Zagrebačka 2/a, 10370 Velika Ostrna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2.150,00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120. (145.)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PROIZVODNJA ODJEĆE MOIRA, vl. ŽELJKO PRSTAČIĆ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56393847030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Ivana Gorana Kovačića 4, 35400 Nova Gradiška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25.102,91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121. (146.)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PRVOMAJSKA ZAGREB, d.o.o.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58937342416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Ivana Stančića 79, 10410 Vukovina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24.262,99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0360A8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122. (147.)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REOMA GRUPA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61791785783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Radnička cesta 184,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23.027,00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B61EC3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123. (149.)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SANITACIJA,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85987734468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Nalješkovićeva 45,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6.805,00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124. (150.)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SAVACEL Tvorica celuloze d.o.o. u stečaju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13353073948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Radnička cesta 173,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37.070,08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125. (151.)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SECURITAS HRVATSKA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33679708526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Zagrebačka cesta 145/a,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674.686,48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126. (152.)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SIES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Ulica Lavžnik 19, 5290 Šempeter pri Gorici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19.007,31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127. (153.)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SIM LIFT GLOBAL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86556440901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Kranjčevićeva 53,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250,00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128. (154.)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SOLANA PAG,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34949147151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Svilno b.b., 23250 Pag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43.280,53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129. (156.)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STUBLIĆ IMPEX,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39388757533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Dugoselska 16,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10.222,89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130. (157.)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STUDIO LIBER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97388920159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Folnegovićeva 10,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7.982,00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131. (158.)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TISK tiskara i poslovanje nekretninama - vl. MLADEN SVETEC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71411072930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Mirka Viriusa 12,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24.602,22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132. (159.)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SWISSCOLOR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23856222941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Gospodarska br. 2, 10298 Donja Bistra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40.704,01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885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133. (160.)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TALIA MODEL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96301497574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Avenija Marina Držića 37,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1.812,50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93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134. (161.)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TEHNIČKI SERVIS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02165880844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 Cvjetno Naselje 1/A,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3.576,16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945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135. (162.)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TEHNOEKSPERT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25974671544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Vladimira Ruždjaka 9b,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34.750,00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136. (163.)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TEHNOLOGIJA ČISTOĆE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27190064717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Marina Getaldića 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125,00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137. (164.)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TELUR d.o.o. za proizvodnju i trgovinu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64720212310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Dubravkin Trg 5,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4.979,56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138. (165.)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TEMIDA PROJEKT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55584294756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Stenjevečka 42,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5.069,32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E16F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139. (166.)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TERAD proizvodnja, trgovina i usluge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22078329702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Gojlanska 41,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79.236,75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140. (167.)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TERMOTISAK,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25738918273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Bernarda Vukasa 28,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8.082,50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141. (168.)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TERRA PLIN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67127777349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Dinarski put 1c,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5.625,00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142. (169.)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TEXTILCOLOR AG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Landstrasse 140, 9494 Schaan, Lihtenštajn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98.431,02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143. (170.)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TISAK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75917721668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Slavonska avenija 11a,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213.502,83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144. (171.)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TISKARA REPRINT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91226922948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Kostanjevec 37,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427.249,46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145. (172.)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TOKIĆ TRGOVINA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68506332477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Selčinska 22, 10360 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153,40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146. (173.)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TORUS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43070229748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Gmajnje 22,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1.340,00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147. (174.)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TPZ,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68119083236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Novoselska 25,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55.764,32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148. (175.)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TRANS LOGISTIKA, obrt za obavljanje djelatnosti u prijevozu, vl. SANDRA BEBEK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67223611062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Nikole Selaka 10, 48000 Koprivnica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8.668,92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149. (176.)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TRAST NEKRETNINE dioničko društvo, za usluge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93225891495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Prisavlje 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1.816,69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150. (177.)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TRGOPROM-KOZINA </w:t>
            </w: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59822408585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Sotinska 21, 10360 </w:t>
            </w: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Sesvete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1.500,00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lastRenderedPageBreak/>
              <w:t>151. (178.)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TRIAS MODA j.d.o.o.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21393814940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Salopekova 8,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625,00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152. (179.)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UDRUGA "OMNIBUS"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39920790641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Brozova ulica 36/2,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2.000,00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153. (180.)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 xml:space="preserve">UNITAS d.d.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78818992607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Getaldićeva 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130,00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154. (181.)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USTANOVA ZA ZDRAVSTVENU SKRB SV. ROK  M.D. za medicinu rada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95062951400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Ulica grada Vukovara 284,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17.451,68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155. (182.)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VEKO usluge i trgovina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68802515461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Kustošijanska 215,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71.162,75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156. (183.)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VELPRO - CENTAR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46660800468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Marijana Čavića 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263.954,39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157. (184.)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VIRTEGO GmbH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Kantgasse 3, 1010 Wien, Austrija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793.467,05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158. (186.)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VUPAK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15252974153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Franje Glada 2, 40323 Prelog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50.347,21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159. (187.)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ZAGREBAČKA BURZA d.d.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84368186611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Ivana Lučića 2a/22,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4.817,44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54F8F" w:rsidP="00F41A35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6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160. (188.)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84A7D" w:rsidR="00A84A7D" w:rsidRPr="00792C3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ZAGREB NEKRETNINE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15364543303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Nova Ves 17,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7.152,33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F41A35" w:rsidR="00F41A3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  <w:tr w:rsidTr="00A84A7D" w:rsidR="00A84A7D" w:rsidRPr="00792C37">
        <w:trPr>
          <w:trHeight w:val="108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161. (191.)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ZAVOD ZA ISTRAŽIVANJE I RAZVOJ SIGURNOSTI d.o.o.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05494093403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Ulica grada Vukovara 68,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A84A7D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92C37">
              <w:rPr>
                <w:rFonts w:cs="Arial" w:hAnsi="Arial" w:ascii="Arial"/>
                <w:sz w:val="18"/>
                <w:szCs w:val="18"/>
              </w:rPr>
              <w:t>3.556,48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F41A35" w:rsidR="00F41A3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54F8F" w:rsidR="00A84A7D" w:rsidRPr="00792C3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PROTIV</w:t>
            </w:r>
          </w:p>
        </w:tc>
      </w:tr>
    </w:tbl>
    <w:p w:rsidRDefault="00792C37" w:rsidP="00FA1366" w:rsidR="00792C37">
      <w:pPr>
        <w:ind w:firstLine="720"/>
        <w:jc w:val="both"/>
      </w:pPr>
    </w:p>
    <w:p w:rsidRDefault="003C0E69" w:rsidP="00FA1366" w:rsidR="003C0E69" w:rsidRPr="00E21643">
      <w:pPr>
        <w:ind w:firstLine="720"/>
        <w:jc w:val="both"/>
      </w:pPr>
      <w:r w:rsidRPr="00E21643">
        <w:t>G</w:t>
      </w:r>
      <w:r w:rsidR="009609BB" w:rsidRPr="00E21643">
        <w:t>lasovanje</w:t>
      </w:r>
      <w:r w:rsidRPr="00E21643">
        <w:t xml:space="preserve"> dovršeno u </w:t>
      </w:r>
      <w:r w:rsidR="00D10189" w:rsidRPr="00D10189">
        <w:t>10</w:t>
      </w:r>
      <w:r w:rsidR="00346D91" w:rsidRPr="00D10189">
        <w:t>,</w:t>
      </w:r>
      <w:r w:rsidR="00D10189" w:rsidRPr="00D10189">
        <w:t>05</w:t>
      </w:r>
      <w:r w:rsidR="00346D91" w:rsidRPr="00D10189">
        <w:t xml:space="preserve"> </w:t>
      </w:r>
      <w:r w:rsidRPr="00E21643">
        <w:t>sati.</w:t>
      </w:r>
    </w:p>
    <w:p w:rsidRDefault="009609BB" w:rsidP="00FA1366" w:rsidR="009609BB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</w:p>
    <w:p w:rsidRDefault="00AB7566" w:rsidP="00FA1366" w:rsidR="00FA1366" w:rsidRPr="00E21643">
      <w:pPr>
        <w:ind w:firstLine="720"/>
        <w:jc w:val="both"/>
      </w:pPr>
      <w:r>
        <w:t>Nakon pro</w:t>
      </w:r>
      <w:r w:rsidR="00527519">
        <w:t xml:space="preserve">vedenog glasovanja </w:t>
      </w:r>
      <w:r w:rsidR="00FA1366" w:rsidRPr="00E21643">
        <w:t>sudac utvrđuje rezultate glasovanja i to kako slijedi:</w:t>
      </w:r>
    </w:p>
    <w:p w:rsidRDefault="00CD3CAE" w:rsidP="00FA1366" w:rsidR="00CD3CAE" w:rsidRPr="00E21643">
      <w:pPr>
        <w:ind w:firstLine="720"/>
        <w:jc w:val="both"/>
      </w:pPr>
    </w:p>
    <w:p w:rsidRDefault="002C60E1" w:rsidP="002C60E1" w:rsidR="002C60E1" w:rsidRPr="002C60E1">
      <w:pPr>
        <w:jc w:val="both"/>
      </w:pPr>
      <w:r w:rsidRPr="002C60E1">
        <w:t>U odnosu na većinu svih vjerovnika</w:t>
      </w:r>
    </w:p>
    <w:p w:rsidRDefault="002C60E1" w:rsidP="002C60E1" w:rsidR="002C60E1" w:rsidRPr="002C60E1">
      <w:pPr>
        <w:jc w:val="both"/>
      </w:pPr>
    </w:p>
    <w:p w:rsidRDefault="002C60E1" w:rsidP="002C60E1" w:rsidR="002C60E1" w:rsidRPr="002C60E1">
      <w:pPr>
        <w:jc w:val="both"/>
      </w:pPr>
      <w:r w:rsidRPr="002C60E1">
        <w:t xml:space="preserve">Od ukupno </w:t>
      </w:r>
      <w:r w:rsidR="001A2B42" w:rsidRPr="00D60B7B">
        <w:t>187</w:t>
      </w:r>
      <w:r w:rsidRPr="001A2B42">
        <w:rPr>
          <w:color w:val="FF0000"/>
        </w:rPr>
        <w:t xml:space="preserve"> </w:t>
      </w:r>
      <w:r w:rsidRPr="00F8476B">
        <w:t>v</w:t>
      </w:r>
      <w:r w:rsidRPr="002C60E1">
        <w:t>jerovnika s utvrđenim tražbinama koji imaju pravo glasa:</w:t>
      </w:r>
    </w:p>
    <w:p w:rsidRDefault="002C60E1" w:rsidP="002C60E1" w:rsidR="002C60E1" w:rsidRPr="002C60E1">
      <w:pPr>
        <w:jc w:val="both"/>
      </w:pPr>
      <w:r w:rsidRPr="002C60E1">
        <w:t xml:space="preserve">- ZA prihvaćanje izmijenjenog  plana restrukturiranja  glasovalo </w:t>
      </w:r>
      <w:r w:rsidR="00F8476B">
        <w:t>je</w:t>
      </w:r>
      <w:r w:rsidRPr="00D10189">
        <w:t xml:space="preserve"> </w:t>
      </w:r>
      <w:r w:rsidR="00D10189" w:rsidRPr="00D10189">
        <w:t>106</w:t>
      </w:r>
      <w:r w:rsidRPr="00D10189">
        <w:t xml:space="preserve"> </w:t>
      </w:r>
      <w:r w:rsidRPr="002C60E1">
        <w:t>vjerovnika, a</w:t>
      </w:r>
    </w:p>
    <w:p w:rsidRDefault="002C60E1" w:rsidP="002C60E1" w:rsidR="002C60E1" w:rsidRPr="002C60E1">
      <w:pPr>
        <w:jc w:val="both"/>
      </w:pPr>
      <w:r w:rsidRPr="002C60E1">
        <w:t>- PROTIV prihvaćanja  pla</w:t>
      </w:r>
      <w:r w:rsidR="00F8476B">
        <w:t>na restrukturiranja glasovalo je</w:t>
      </w:r>
      <w:r w:rsidRPr="00D10189">
        <w:t xml:space="preserve"> </w:t>
      </w:r>
      <w:r w:rsidR="00D46E5D" w:rsidRPr="00D10189">
        <w:t>8</w:t>
      </w:r>
      <w:r w:rsidR="00D10189" w:rsidRPr="00D10189">
        <w:t>1</w:t>
      </w:r>
      <w:r w:rsidRPr="00D10189">
        <w:t xml:space="preserve"> </w:t>
      </w:r>
      <w:r w:rsidRPr="002C60E1">
        <w:t>vjerovnika</w:t>
      </w:r>
    </w:p>
    <w:p w:rsidRDefault="002C60E1" w:rsidP="002C60E1" w:rsidR="002C60E1" w:rsidRPr="002C60E1">
      <w:pPr>
        <w:jc w:val="both"/>
      </w:pPr>
    </w:p>
    <w:p w:rsidRDefault="002C60E1" w:rsidP="002C60E1" w:rsidR="002C60E1" w:rsidRPr="002C60E1">
      <w:pPr>
        <w:jc w:val="both"/>
      </w:pPr>
      <w:r w:rsidRPr="002C60E1">
        <w:t xml:space="preserve">U odnosu na većine u skupini </w:t>
      </w:r>
    </w:p>
    <w:p w:rsidRDefault="002C60E1" w:rsidP="002C60E1" w:rsidR="002C60E1">
      <w:pPr>
        <w:jc w:val="both"/>
      </w:pPr>
      <w:r w:rsidRPr="002C60E1">
        <w:t xml:space="preserve"> </w:t>
      </w:r>
    </w:p>
    <w:p w:rsidRDefault="0056530D" w:rsidP="004A2FE1" w:rsidR="004A2FE1" w:rsidRPr="00D60B7B">
      <w:pPr>
        <w:jc w:val="both"/>
        <w:rPr>
          <w:b/>
          <w:bCs/>
          <w:color w:val="000000"/>
        </w:rPr>
      </w:pPr>
      <w:r w:rsidRPr="00D60B7B">
        <w:rPr>
          <w:b/>
        </w:rPr>
        <w:t>U prvoj skupini vjerovnika</w:t>
      </w:r>
      <w:r w:rsidR="004A2FE1" w:rsidRPr="00D60B7B">
        <w:rPr>
          <w:b/>
        </w:rPr>
        <w:t xml:space="preserve"> – ukupan iznos utvrđenih tražbina iznosi </w:t>
      </w:r>
      <w:r w:rsidR="004A2FE1" w:rsidRPr="00D60B7B">
        <w:rPr>
          <w:b/>
          <w:bCs/>
          <w:color w:val="000000"/>
        </w:rPr>
        <w:t>15.411.158,71 kn</w:t>
      </w:r>
    </w:p>
    <w:p w:rsidRDefault="0056530D" w:rsidP="002C60E1" w:rsidR="0056530D" w:rsidRPr="00B73327">
      <w:pPr>
        <w:jc w:val="both"/>
        <w:rPr>
          <w:b/>
        </w:rPr>
      </w:pPr>
    </w:p>
    <w:p w:rsidRDefault="002C60E1" w:rsidP="00D10189" w:rsidR="00D10189" w:rsidRPr="00D10189">
      <w:pPr>
        <w:jc w:val="both"/>
        <w:rPr>
          <w:color w:val="000000"/>
        </w:rPr>
      </w:pPr>
      <w:r w:rsidRPr="002C60E1">
        <w:t xml:space="preserve">ZA prihvaćanje izmijenjenog plana restrukturiranja glasovali su vjerovnici čije tražbine iznose </w:t>
      </w:r>
      <w:r w:rsidR="00D10189" w:rsidRPr="00D10189">
        <w:rPr>
          <w:color w:val="000000"/>
        </w:rPr>
        <w:t>10.774.765,59 kn (69,92%)</w:t>
      </w:r>
    </w:p>
    <w:p w:rsidRDefault="00D60B7B" w:rsidP="002C60E1" w:rsidR="002C60E1">
      <w:pPr>
        <w:jc w:val="both"/>
      </w:pPr>
      <w:r>
        <w:t xml:space="preserve">   </w:t>
      </w:r>
      <w:r w:rsidR="00B73327">
        <w:t xml:space="preserve"> </w:t>
      </w:r>
      <w:r w:rsidR="003F6294">
        <w:t xml:space="preserve">  </w:t>
      </w:r>
      <w:r w:rsidR="00B73327">
        <w:t xml:space="preserve">  </w:t>
      </w:r>
    </w:p>
    <w:p w:rsidRDefault="002C60E1" w:rsidP="00D10189" w:rsidR="00D10189" w:rsidRPr="00D10189">
      <w:pPr>
        <w:jc w:val="both"/>
        <w:rPr>
          <w:color w:val="000000"/>
        </w:rPr>
      </w:pPr>
      <w:r w:rsidRPr="002C60E1">
        <w:t xml:space="preserve">PROTIV prihvaćanja izmijenjenog plana restrukturiranja glasovali su vjerovnici čije tražbine </w:t>
      </w:r>
      <w:r w:rsidRPr="00D10189">
        <w:t xml:space="preserve">iznose </w:t>
      </w:r>
      <w:r w:rsidR="00D10189">
        <w:t xml:space="preserve"> </w:t>
      </w:r>
      <w:r w:rsidR="00D10189" w:rsidRPr="00D10189">
        <w:rPr>
          <w:color w:val="000000"/>
        </w:rPr>
        <w:t>4.636.393,12 kn  (30,08%)</w:t>
      </w:r>
    </w:p>
    <w:p w:rsidRDefault="00D10189" w:rsidP="00D10189" w:rsidR="00D10189">
      <w:pPr>
        <w:jc w:val="both"/>
        <w:rPr>
          <w:rFonts w:hAnsi="Calibri" w:ascii="Calibri"/>
          <w:color w:val="000000"/>
          <w:sz w:val="22"/>
          <w:szCs w:val="22"/>
        </w:rPr>
      </w:pPr>
    </w:p>
    <w:p w:rsidRDefault="00B73327" w:rsidP="002C60E1" w:rsidR="00B73327">
      <w:pPr>
        <w:jc w:val="both"/>
      </w:pPr>
    </w:p>
    <w:p w:rsidRDefault="00B73327" w:rsidP="004A2FE1" w:rsidR="004A2FE1" w:rsidRPr="00D60B7B">
      <w:pPr>
        <w:jc w:val="both"/>
        <w:rPr>
          <w:b/>
          <w:bCs/>
          <w:color w:val="000000"/>
          <w:sz w:val="22"/>
          <w:szCs w:val="22"/>
        </w:rPr>
      </w:pPr>
      <w:r w:rsidRPr="00B73327">
        <w:rPr>
          <w:b/>
        </w:rPr>
        <w:t xml:space="preserve">U </w:t>
      </w:r>
      <w:r w:rsidRPr="00D60B7B">
        <w:rPr>
          <w:b/>
        </w:rPr>
        <w:t>drugoj skupini vjerovnika</w:t>
      </w:r>
      <w:r w:rsidR="004A2FE1" w:rsidRPr="00D60B7B">
        <w:rPr>
          <w:b/>
        </w:rPr>
        <w:t xml:space="preserve"> - ukupan iznos utvrđenih tražbina iznosi </w:t>
      </w:r>
      <w:r w:rsidR="004A2FE1" w:rsidRPr="00D60B7B">
        <w:rPr>
          <w:b/>
          <w:bCs/>
          <w:color w:val="000000"/>
        </w:rPr>
        <w:t>33.736.451,64 kn</w:t>
      </w:r>
    </w:p>
    <w:p w:rsidRDefault="00B73327" w:rsidP="00B73327" w:rsidR="00B73327" w:rsidRPr="00B73327">
      <w:pPr>
        <w:jc w:val="both"/>
        <w:rPr>
          <w:b/>
        </w:rPr>
      </w:pPr>
    </w:p>
    <w:p w:rsidRDefault="00B73327" w:rsidP="00D10189" w:rsidR="00D10189">
      <w:pPr>
        <w:jc w:val="both"/>
        <w:rPr>
          <w:rFonts w:hAnsi="Calibri" w:ascii="Calibri"/>
          <w:color w:val="000000"/>
          <w:sz w:val="22"/>
          <w:szCs w:val="22"/>
        </w:rPr>
      </w:pPr>
      <w:r>
        <w:t>ZA prihvaćanje izmijenjenog plana restrukturiranja glasovali su vjerovnic</w:t>
      </w:r>
      <w:r w:rsidR="00D10189">
        <w:t xml:space="preserve">i čije tražbine iznose  </w:t>
      </w:r>
      <w:r w:rsidR="00D10189" w:rsidRPr="00D10189">
        <w:rPr>
          <w:color w:val="000000"/>
        </w:rPr>
        <w:t>29.784.108,04 kn (88,28%)</w:t>
      </w:r>
    </w:p>
    <w:p w:rsidRDefault="00D60B7B" w:rsidP="00B73327" w:rsidR="00B73327">
      <w:pPr>
        <w:jc w:val="both"/>
      </w:pPr>
      <w:r>
        <w:t xml:space="preserve">    </w:t>
      </w:r>
      <w:r w:rsidR="00D10189">
        <w:t xml:space="preserve">  </w:t>
      </w:r>
    </w:p>
    <w:p w:rsidRDefault="00B73327" w:rsidP="00D10189" w:rsidR="00D10189">
      <w:pPr>
        <w:jc w:val="both"/>
        <w:rPr>
          <w:rFonts w:hAnsi="Calibri" w:ascii="Calibri"/>
          <w:color w:val="000000"/>
          <w:sz w:val="22"/>
          <w:szCs w:val="22"/>
        </w:rPr>
      </w:pPr>
      <w:r>
        <w:t>PROTIV prihvaćanja izmijenjenog plana restrukturiranja glasovali su vje</w:t>
      </w:r>
      <w:r w:rsidR="00D10189">
        <w:t>rovnici čije tražbine iznose</w:t>
      </w:r>
      <w:r w:rsidR="00D10189">
        <w:rPr>
          <w:rFonts w:hAnsi="Calibri" w:ascii="Calibri"/>
          <w:color w:val="000000"/>
          <w:sz w:val="22"/>
          <w:szCs w:val="22"/>
        </w:rPr>
        <w:t xml:space="preserve">  </w:t>
      </w:r>
      <w:r w:rsidR="00D10189" w:rsidRPr="00D10189">
        <w:rPr>
          <w:color w:val="000000"/>
        </w:rPr>
        <w:t>3.952.343,60 kn (11,72%)</w:t>
      </w:r>
    </w:p>
    <w:p w:rsidRDefault="00D60B7B" w:rsidP="00B73327" w:rsidR="00B73327" w:rsidRPr="00EA637D">
      <w:pPr>
        <w:jc w:val="both"/>
      </w:pPr>
      <w:r>
        <w:t xml:space="preserve">    </w:t>
      </w:r>
      <w:r w:rsidR="00B73327">
        <w:t xml:space="preserve"> </w:t>
      </w:r>
    </w:p>
    <w:p w:rsidRDefault="00EA637D" w:rsidP="002C60E1" w:rsidR="002C60E1" w:rsidRPr="00EA637D">
      <w:pPr>
        <w:jc w:val="both"/>
      </w:pPr>
      <w:r w:rsidRPr="00EA637D">
        <w:t>U</w:t>
      </w:r>
      <w:r w:rsidR="002C60E1" w:rsidRPr="00EA637D">
        <w:t>zevši u obzir navedene re</w:t>
      </w:r>
      <w:r w:rsidR="00426924" w:rsidRPr="00EA637D">
        <w:t>zultate glasovanja sud utvrđuje da su vjerovnici glasovali</w:t>
      </w:r>
      <w:r w:rsidR="00624D4A" w:rsidRPr="00EA637D">
        <w:t xml:space="preserve"> </w:t>
      </w:r>
      <w:r w:rsidR="002C60E1" w:rsidRPr="00EA637D">
        <w:t>većinom propisanom odredbom čl. 59. st. 2. SZ-a.</w:t>
      </w:r>
    </w:p>
    <w:p w:rsidRDefault="00624D4A" w:rsidP="002C60E1" w:rsidR="00624D4A" w:rsidRPr="00624D4A">
      <w:pPr>
        <w:jc w:val="both"/>
        <w:rPr>
          <w:color w:val="FF0000"/>
        </w:rPr>
      </w:pPr>
    </w:p>
    <w:p w:rsidRDefault="002C60E1" w:rsidP="002C60E1" w:rsidR="002C60E1" w:rsidRPr="00624D4A">
      <w:pPr>
        <w:jc w:val="both"/>
        <w:rPr>
          <w:color w:val="FF0000"/>
        </w:rPr>
      </w:pPr>
    </w:p>
    <w:p w:rsidRDefault="002C60E1" w:rsidP="002C60E1" w:rsidR="002C60E1" w:rsidRPr="002C60E1">
      <w:pPr>
        <w:jc w:val="both"/>
      </w:pPr>
      <w:r w:rsidRPr="002C60E1">
        <w:tab/>
        <w:t xml:space="preserve">Sud donosi </w:t>
      </w:r>
    </w:p>
    <w:p w:rsidRDefault="002C60E1" w:rsidP="003F6294" w:rsidR="002C60E1" w:rsidRPr="002C60E1">
      <w:pPr>
        <w:jc w:val="center"/>
      </w:pPr>
      <w:r w:rsidRPr="002C60E1">
        <w:t>Z A K L J U Č A K</w:t>
      </w:r>
    </w:p>
    <w:p w:rsidRDefault="002C60E1" w:rsidP="002C60E1" w:rsidR="002C60E1">
      <w:pPr>
        <w:jc w:val="both"/>
      </w:pPr>
    </w:p>
    <w:p w:rsidRDefault="00624D4A" w:rsidP="002C60E1" w:rsidR="00624D4A" w:rsidRPr="002C60E1">
      <w:pPr>
        <w:jc w:val="both"/>
      </w:pPr>
    </w:p>
    <w:p w:rsidRDefault="002C60E1" w:rsidP="002C60E1" w:rsidR="00FA1366" w:rsidRPr="00EA637D">
      <w:pPr>
        <w:jc w:val="both"/>
      </w:pPr>
      <w:r w:rsidRPr="002C60E1">
        <w:rPr>
          <w:b/>
        </w:rPr>
        <w:tab/>
      </w:r>
      <w:r w:rsidRPr="00EA637D">
        <w:t>Odluka</w:t>
      </w:r>
      <w:r w:rsidR="00624D4A" w:rsidRPr="00EA637D">
        <w:t xml:space="preserve"> iz čl. 61.st.1. SZ-a</w:t>
      </w:r>
      <w:r w:rsidRPr="00EA637D">
        <w:t xml:space="preserve"> će se donijeti pisanim putem.</w:t>
      </w:r>
    </w:p>
    <w:p w:rsidRDefault="003F6294" w:rsidP="002C60E1" w:rsidR="003F6294" w:rsidRPr="00624D4A">
      <w:pPr>
        <w:jc w:val="both"/>
        <w:rPr>
          <w:color w:val="FF0000"/>
        </w:rPr>
      </w:pPr>
    </w:p>
    <w:p w:rsidRDefault="003F6294" w:rsidP="002C60E1" w:rsidR="003F6294" w:rsidRPr="002C60E1">
      <w:pPr>
        <w:jc w:val="both"/>
      </w:pPr>
    </w:p>
    <w:p w:rsidRDefault="00FA1366" w:rsidP="00FA1366" w:rsidR="00FA1366" w:rsidRPr="00E21643">
      <w:pPr>
        <w:jc w:val="both"/>
      </w:pPr>
      <w:r w:rsidRPr="00E21643">
        <w:t xml:space="preserve">Dovršeno u </w:t>
      </w:r>
      <w:r w:rsidR="00EA637D" w:rsidRPr="00EA637D">
        <w:t>10</w:t>
      </w:r>
      <w:r w:rsidR="009B4994" w:rsidRPr="00EA637D">
        <w:t>,</w:t>
      </w:r>
      <w:r w:rsidR="00EA637D" w:rsidRPr="00EA637D">
        <w:t>15</w:t>
      </w:r>
      <w:r w:rsidR="007576EC" w:rsidRPr="00EA637D">
        <w:t xml:space="preserve"> </w:t>
      </w:r>
      <w:r w:rsidRPr="00E21643">
        <w:t>sati.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C86F73" w:rsidRPr="00E21643">
      <w:pPr>
        <w:jc w:val="both"/>
      </w:pPr>
      <w:r w:rsidRPr="00E21643">
        <w:t xml:space="preserve"> SU</w:t>
      </w:r>
      <w:r w:rsidR="0066565D">
        <w:t>DAC:</w:t>
      </w:r>
      <w:r w:rsidR="0066565D">
        <w:tab/>
      </w:r>
      <w:r w:rsidR="0066565D">
        <w:tab/>
      </w:r>
      <w:r w:rsidR="0066565D">
        <w:tab/>
      </w:r>
      <w:r w:rsidR="0066565D">
        <w:tab/>
        <w:t xml:space="preserve">                     </w:t>
      </w:r>
      <w:r w:rsidR="0066565D">
        <w:tab/>
      </w:r>
      <w:r w:rsidR="0066565D">
        <w:tab/>
        <w:t>Zastupnik po zakonu</w:t>
      </w:r>
      <w:r w:rsidR="00C86F73" w:rsidRPr="00E21643">
        <w:t xml:space="preserve"> dužnika </w:t>
      </w:r>
    </w:p>
    <w:p w:rsidRDefault="00904124" w:rsidP="00C86F73" w:rsidR="00C86F73" w:rsidRPr="00E21643">
      <w:pPr>
        <w:jc w:val="both"/>
      </w:pPr>
      <w:r>
        <w:t>Ivana Koštarić Fegeš</w:t>
      </w:r>
    </w:p>
    <w:p w:rsidRDefault="00C86F73" w:rsidP="00FA1366" w:rsidR="00C86F73" w:rsidRPr="00E21643">
      <w:pPr>
        <w:jc w:val="both"/>
      </w:pPr>
    </w:p>
    <w:p w:rsidRDefault="00D60B7B" w:rsidP="00D60B7B" w:rsidR="00D60B7B" w:rsidRPr="00E21643">
      <w:pPr>
        <w:ind w:firstLine="708" w:left="5664"/>
        <w:jc w:val="both"/>
      </w:pPr>
      <w:r w:rsidRPr="00E21643">
        <w:t>Povjerenik :</w:t>
      </w:r>
    </w:p>
    <w:p w:rsidRDefault="00D60B7B" w:rsidP="00D60B7B" w:rsidR="00D60B7B" w:rsidRPr="00E21643">
      <w:pPr>
        <w:jc w:val="both"/>
      </w:pPr>
      <w:r w:rsidRPr="00E21643">
        <w:t>Zapisničar: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ind w:firstLine="720"/>
        <w:jc w:val="both"/>
      </w:pPr>
    </w:p>
    <w:p w:rsidRDefault="00D60B7B" w:rsidP="00D60B7B" w:rsidR="00D60B7B">
      <w:pPr>
        <w:ind w:firstLine="720"/>
        <w:jc w:val="both"/>
      </w:pPr>
    </w:p>
    <w:p w:rsidRDefault="00D60B7B" w:rsidP="00D60B7B" w:rsidR="00D60B7B" w:rsidRPr="00E21643">
      <w:r w:rsidRPr="00E21643">
        <w:t>VJEROVNICI:</w:t>
      </w:r>
    </w:p>
    <w:p w:rsidRDefault="00FA1366" w:rsidP="00FA1366" w:rsidR="00FA1366">
      <w:pPr>
        <w:jc w:val="both"/>
      </w:pPr>
      <w:r w:rsidRPr="00E21643">
        <w:tab/>
      </w:r>
    </w:p>
    <w:p w:rsidRDefault="00536F80" w:rsidP="00FA1366" w:rsidR="00536F80">
      <w:pPr>
        <w:jc w:val="both"/>
      </w:pPr>
    </w:p>
    <w:tbl>
      <w:tblPr>
        <w:tblW w:type="dxa" w:w="9804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1418"/>
        <w:gridCol w:w="2244"/>
        <w:gridCol w:w="1867"/>
        <w:gridCol w:w="2173"/>
        <w:gridCol w:w="2102"/>
      </w:tblGrid>
      <w:tr w:rsidTr="00A70581" w:rsidR="00EA637D" w:rsidRPr="00A84A7D">
        <w:trPr>
          <w:trHeight w:val="1575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Redni broj (Redni broj prijavljene tražbine)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Ime i prezime / Naziv vjerovnika</w:t>
            </w: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84A7D">
              <w:rPr>
                <w:rFonts w:cs="Arial" w:hAnsi="Arial" w:ascii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ind w:right="199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POTPIS</w:t>
            </w:r>
          </w:p>
        </w:tc>
      </w:tr>
      <w:tr w:rsidTr="00A70581" w:rsidR="00EA637D" w:rsidRPr="00A84A7D">
        <w:trPr>
          <w:trHeight w:val="600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20. (128.)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REPUBLIKA HRVATSKA , MINISTARSTVO FINANCIJA - POREZNA UPRAVA</w:t>
            </w: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Boškovićeva 5, 10000 ZAGREB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70581" w:rsidR="00EA637D" w:rsidRPr="00A84A7D">
        <w:trPr>
          <w:trHeight w:val="600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22. (148.)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52634238587</w:t>
            </w: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4A7D">
              <w:rPr>
                <w:rFonts w:cs="Arial" w:hAnsi="Arial" w:ascii="Arial"/>
                <w:sz w:val="18"/>
                <w:szCs w:val="18"/>
              </w:rPr>
              <w:t>Savska cesta 41, 10000 Zagreb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A84A7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3F03D0" w:rsidP="00FA1366" w:rsidR="003F03D0"/>
    <w:tbl>
      <w:tblPr>
        <w:tblW w:type="dxa" w:w="978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1403"/>
        <w:gridCol w:w="2282"/>
        <w:gridCol w:w="1843"/>
        <w:gridCol w:w="2126"/>
        <w:gridCol w:w="2126"/>
      </w:tblGrid>
      <w:tr w:rsidTr="00A70581" w:rsidR="00EA637D" w:rsidRPr="005350E7">
        <w:trPr>
          <w:trHeight w:val="1575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5350E7">
              <w:rPr>
                <w:rFonts w:cs="Arial" w:hAnsi="Arial" w:ascii="Arial"/>
                <w:b/>
                <w:bCs/>
                <w:sz w:val="18"/>
                <w:szCs w:val="18"/>
              </w:rPr>
              <w:lastRenderedPageBreak/>
              <w:t>Redni broj (Redni broj prijavljene tražbine)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5350E7">
              <w:rPr>
                <w:rFonts w:cs="Arial" w:hAnsi="Arial" w:ascii="Arial"/>
                <w:b/>
                <w:bCs/>
                <w:sz w:val="18"/>
                <w:szCs w:val="18"/>
              </w:rPr>
              <w:t>Ime i prezime / Naziv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5350E7">
              <w:rPr>
                <w:rFonts w:cs="Arial" w:hAnsi="Arial" w:ascii="Arial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5350E7">
              <w:rPr>
                <w:rFonts w:cs="Arial" w:hAnsi="Arial" w:ascii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ind w:right="1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POTPIS</w:t>
            </w:r>
          </w:p>
        </w:tc>
      </w:tr>
      <w:tr w:rsidTr="00EA637D" w:rsidR="00EA637D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15. (16.)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BARIŠIĆ DENI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61970828359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Jelenovački potok  2A,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EA637D" w:rsidR="00EA637D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20. (21.)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CONTIFIBRE S.P.A.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33174432861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Via Tobagi 6, 46040 Casaloldo, Italija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EA637D" w:rsidR="00EA637D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41. (42.)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FEIN-ELAST UMWINDEWERK GmbH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05024827158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Martin-King-Straße 15, 6890 Lustenau, Austrija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EA637D" w:rsidR="00EA637D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42. (44.)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FILIX s.a.s.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15838745008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Rue Saint-Aventin, 10150 Creney, Francuska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EA637D" w:rsidR="00EA637D" w:rsidRPr="005350E7">
        <w:trPr>
          <w:trHeight w:val="600"/>
        </w:trPr>
        <w:tc>
          <w:tcPr>
            <w:tcW w:type="dxa" w:w="1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117. (142.)</w:t>
            </w:r>
          </w:p>
        </w:tc>
        <w:tc>
          <w:tcPr>
            <w:tcW w:type="dxa" w:w="2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 xml:space="preserve">PIKAS d.o.o.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15550168813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350E7">
              <w:rPr>
                <w:rFonts w:cs="Arial" w:hAnsi="Arial" w:ascii="Arial"/>
                <w:sz w:val="18"/>
                <w:szCs w:val="18"/>
              </w:rPr>
              <w:t>Slavka Batušića 39,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</w:tcPr>
          <w:p w:rsidRDefault="00EA637D" w:rsidP="00A70581" w:rsidR="00EA637D" w:rsidRPr="005350E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20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EA637D" w:rsidP="00FA1366" w:rsidR="00EA637D" w:rsidRPr="00E21643"/>
    <w:sectPr w:rsidSect="000102ED" w:rsidR="00EA637D" w:rsidRPr="00E21643">
      <w:headerReference w:type="even" r:id="rId9"/>
      <w:headerReference w:type="default" r:id="rId10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252" w:rsidR="008D6252">
      <w:r>
        <w:separator/>
      </w:r>
    </w:p>
  </w:endnote>
  <w:endnote w:id="0" w:type="continuationSeparator">
    <w:p w:rsidRDefault="008D6252" w:rsidR="008D6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252" w:rsidR="008D6252">
      <w:r>
        <w:separator/>
      </w:r>
    </w:p>
  </w:footnote>
  <w:footnote w:id="0" w:type="continuationSeparator">
    <w:p w:rsidRDefault="008D6252" w:rsidR="008D6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252" w:rsidP="008F5C28" w:rsidR="008D62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6252" w:rsidR="008D62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252" w:rsidP="008F5C28" w:rsidR="008D62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E3D">
      <w:rPr>
        <w:rStyle w:val="Brojstranice"/>
        <w:noProof/>
      </w:rPr>
      <w:t>20</w:t>
    </w:r>
    <w:r>
      <w:rPr>
        <w:rStyle w:val="Brojstranice"/>
      </w:rPr>
      <w:fldChar w:fldCharType="end"/>
    </w:r>
  </w:p>
  <w:p w:rsidRDefault="008D6252" w:rsidR="008D6252">
    <w:pPr>
      <w:pStyle w:val="Zaglavlje"/>
    </w:pPr>
    <w:r>
      <w:t xml:space="preserve">                                                                                               </w:t>
    </w:r>
    <w:r>
      <w:tab/>
      <w:t>85. St-1503/2017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7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A953224"/>
    <w:multiLevelType w:val="hybridMultilevel"/>
    <w:tmpl w:val="59545E22"/>
    <w:lvl w:tplc="FAE0215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9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0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3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4"/>
  </w:num>
  <w:num w:numId="2">
    <w:abstractNumId w:val="6"/>
  </w:num>
  <w:num w:numId="3">
    <w:abstractNumId w:val="1"/>
  </w:num>
  <w:num w:numId="4">
    <w:abstractNumId w:val="30"/>
  </w:num>
  <w:num w:numId="5">
    <w:abstractNumId w:val="10"/>
  </w:num>
  <w:num w:numId="6">
    <w:abstractNumId w:val="26"/>
  </w:num>
  <w:num w:numId="7">
    <w:abstractNumId w:val="9"/>
  </w:num>
  <w:num w:numId="8">
    <w:abstractNumId w:val="23"/>
  </w:num>
  <w:num w:numId="9">
    <w:abstractNumId w:val="18"/>
  </w:num>
  <w:num w:numId="10">
    <w:abstractNumId w:val="14"/>
  </w:num>
  <w:num w:numId="11">
    <w:abstractNumId w:val="5"/>
  </w:num>
  <w:num w:numId="12">
    <w:abstractNumId w:val="21"/>
  </w:num>
  <w:num w:numId="13">
    <w:abstractNumId w:val="28"/>
  </w:num>
  <w:num w:numId="14">
    <w:abstractNumId w:val="27"/>
  </w:num>
  <w:num w:numId="15">
    <w:abstractNumId w:val="13"/>
  </w:num>
  <w:num w:numId="16">
    <w:abstractNumId w:val="22"/>
  </w:num>
  <w:num w:numId="17">
    <w:abstractNumId w:val="8"/>
  </w:num>
  <w:num w:numId="18">
    <w:abstractNumId w:val="19"/>
  </w:num>
  <w:num w:numId="19">
    <w:abstractNumId w:val="7"/>
  </w:num>
  <w:num w:numId="20">
    <w:abstractNumId w:val="12"/>
  </w:num>
  <w:num w:numId="21">
    <w:abstractNumId w:val="17"/>
  </w:num>
  <w:num w:numId="22">
    <w:abstractNumId w:val="11"/>
  </w:num>
  <w:num w:numId="23">
    <w:abstractNumId w:val="16"/>
  </w:num>
  <w:num w:numId="24">
    <w:abstractNumId w:val="20"/>
  </w:num>
  <w:num w:numId="25">
    <w:abstractNumId w:val="4"/>
  </w:num>
  <w:num w:numId="26">
    <w:abstractNumId w:val="3"/>
  </w:num>
  <w:num w:numId="27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5"/>
  </w:num>
  <w:num w:numId="30">
    <w:abstractNumId w:val="15"/>
  </w:num>
  <w:num w:numId="31">
    <w:abstractNumId w:val="0"/>
  </w:num>
  <w:num w:numId="3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02ED"/>
    <w:rsid w:val="00011C57"/>
    <w:rsid w:val="000127B3"/>
    <w:rsid w:val="00012871"/>
    <w:rsid w:val="00013DB7"/>
    <w:rsid w:val="00014967"/>
    <w:rsid w:val="0001530F"/>
    <w:rsid w:val="00015A2F"/>
    <w:rsid w:val="00015FD4"/>
    <w:rsid w:val="000160E5"/>
    <w:rsid w:val="000177EC"/>
    <w:rsid w:val="00022755"/>
    <w:rsid w:val="00025C6F"/>
    <w:rsid w:val="0003321E"/>
    <w:rsid w:val="000336C2"/>
    <w:rsid w:val="000337DB"/>
    <w:rsid w:val="00033A14"/>
    <w:rsid w:val="000360A8"/>
    <w:rsid w:val="00041E1C"/>
    <w:rsid w:val="0004783D"/>
    <w:rsid w:val="00054C30"/>
    <w:rsid w:val="00054EAB"/>
    <w:rsid w:val="00055106"/>
    <w:rsid w:val="0006040F"/>
    <w:rsid w:val="00063D11"/>
    <w:rsid w:val="000665BE"/>
    <w:rsid w:val="00066DD6"/>
    <w:rsid w:val="00070F05"/>
    <w:rsid w:val="00071FB4"/>
    <w:rsid w:val="00073C34"/>
    <w:rsid w:val="00074A9E"/>
    <w:rsid w:val="00074B4F"/>
    <w:rsid w:val="00082518"/>
    <w:rsid w:val="0009063A"/>
    <w:rsid w:val="00090F02"/>
    <w:rsid w:val="00093434"/>
    <w:rsid w:val="00094BBE"/>
    <w:rsid w:val="000955E3"/>
    <w:rsid w:val="000960D8"/>
    <w:rsid w:val="000A0834"/>
    <w:rsid w:val="000A3E07"/>
    <w:rsid w:val="000A4A3D"/>
    <w:rsid w:val="000A50CB"/>
    <w:rsid w:val="000A697D"/>
    <w:rsid w:val="000B0152"/>
    <w:rsid w:val="000B5305"/>
    <w:rsid w:val="000C27CA"/>
    <w:rsid w:val="000C4985"/>
    <w:rsid w:val="000C5B59"/>
    <w:rsid w:val="000C61BC"/>
    <w:rsid w:val="000D6289"/>
    <w:rsid w:val="000D7001"/>
    <w:rsid w:val="000E4416"/>
    <w:rsid w:val="000E4881"/>
    <w:rsid w:val="000F0053"/>
    <w:rsid w:val="000F27B2"/>
    <w:rsid w:val="000F44F4"/>
    <w:rsid w:val="000F7316"/>
    <w:rsid w:val="00101B04"/>
    <w:rsid w:val="00110625"/>
    <w:rsid w:val="0011453B"/>
    <w:rsid w:val="00120872"/>
    <w:rsid w:val="00121683"/>
    <w:rsid w:val="00121B8D"/>
    <w:rsid w:val="001252F0"/>
    <w:rsid w:val="0012553B"/>
    <w:rsid w:val="001268E2"/>
    <w:rsid w:val="00130289"/>
    <w:rsid w:val="00133399"/>
    <w:rsid w:val="00135F30"/>
    <w:rsid w:val="0014463B"/>
    <w:rsid w:val="001452AC"/>
    <w:rsid w:val="001452E9"/>
    <w:rsid w:val="00145BB9"/>
    <w:rsid w:val="00147357"/>
    <w:rsid w:val="00153E99"/>
    <w:rsid w:val="001543C8"/>
    <w:rsid w:val="001577E4"/>
    <w:rsid w:val="0016009A"/>
    <w:rsid w:val="0016105E"/>
    <w:rsid w:val="00161DCC"/>
    <w:rsid w:val="00164000"/>
    <w:rsid w:val="00164B0B"/>
    <w:rsid w:val="001651F9"/>
    <w:rsid w:val="00171603"/>
    <w:rsid w:val="00171AEF"/>
    <w:rsid w:val="00181C9E"/>
    <w:rsid w:val="001846D5"/>
    <w:rsid w:val="00190BF1"/>
    <w:rsid w:val="0019316E"/>
    <w:rsid w:val="00197721"/>
    <w:rsid w:val="001A0C1F"/>
    <w:rsid w:val="001A15B2"/>
    <w:rsid w:val="001A2B42"/>
    <w:rsid w:val="001B1CFA"/>
    <w:rsid w:val="001B5E57"/>
    <w:rsid w:val="001B6E10"/>
    <w:rsid w:val="001B766D"/>
    <w:rsid w:val="001C18ED"/>
    <w:rsid w:val="001C2C00"/>
    <w:rsid w:val="001D0480"/>
    <w:rsid w:val="001D170E"/>
    <w:rsid w:val="001D5B36"/>
    <w:rsid w:val="001D73D8"/>
    <w:rsid w:val="001E6ADA"/>
    <w:rsid w:val="001F1669"/>
    <w:rsid w:val="001F1881"/>
    <w:rsid w:val="001F3A27"/>
    <w:rsid w:val="002004DD"/>
    <w:rsid w:val="002079C2"/>
    <w:rsid w:val="00211058"/>
    <w:rsid w:val="0021111D"/>
    <w:rsid w:val="00213C2C"/>
    <w:rsid w:val="00223CB7"/>
    <w:rsid w:val="002246F4"/>
    <w:rsid w:val="0022601E"/>
    <w:rsid w:val="00232C4E"/>
    <w:rsid w:val="00235E31"/>
    <w:rsid w:val="00240BC4"/>
    <w:rsid w:val="00247D93"/>
    <w:rsid w:val="00250A5B"/>
    <w:rsid w:val="00252B59"/>
    <w:rsid w:val="002534B2"/>
    <w:rsid w:val="002552EE"/>
    <w:rsid w:val="0025548C"/>
    <w:rsid w:val="0026355E"/>
    <w:rsid w:val="002637A1"/>
    <w:rsid w:val="002642C6"/>
    <w:rsid w:val="00265752"/>
    <w:rsid w:val="002664A0"/>
    <w:rsid w:val="0027196B"/>
    <w:rsid w:val="00276A06"/>
    <w:rsid w:val="00280042"/>
    <w:rsid w:val="00284D86"/>
    <w:rsid w:val="00290712"/>
    <w:rsid w:val="00292E38"/>
    <w:rsid w:val="00294012"/>
    <w:rsid w:val="00294C74"/>
    <w:rsid w:val="00297B8E"/>
    <w:rsid w:val="002A068E"/>
    <w:rsid w:val="002A293B"/>
    <w:rsid w:val="002A29E9"/>
    <w:rsid w:val="002A2A94"/>
    <w:rsid w:val="002A2FFA"/>
    <w:rsid w:val="002A690A"/>
    <w:rsid w:val="002B4094"/>
    <w:rsid w:val="002B5264"/>
    <w:rsid w:val="002C002E"/>
    <w:rsid w:val="002C1DF0"/>
    <w:rsid w:val="002C517B"/>
    <w:rsid w:val="002C60E1"/>
    <w:rsid w:val="002C6BE2"/>
    <w:rsid w:val="002C6DE6"/>
    <w:rsid w:val="002D0230"/>
    <w:rsid w:val="002D26C0"/>
    <w:rsid w:val="002D5187"/>
    <w:rsid w:val="002E0538"/>
    <w:rsid w:val="002E3C31"/>
    <w:rsid w:val="002E4E7B"/>
    <w:rsid w:val="002E4FAB"/>
    <w:rsid w:val="002E5153"/>
    <w:rsid w:val="002F20F7"/>
    <w:rsid w:val="002F3B00"/>
    <w:rsid w:val="002F427E"/>
    <w:rsid w:val="002F515D"/>
    <w:rsid w:val="002F602D"/>
    <w:rsid w:val="003006B1"/>
    <w:rsid w:val="00302849"/>
    <w:rsid w:val="003036A4"/>
    <w:rsid w:val="00303D33"/>
    <w:rsid w:val="00306624"/>
    <w:rsid w:val="00306ECB"/>
    <w:rsid w:val="003079F0"/>
    <w:rsid w:val="003102F4"/>
    <w:rsid w:val="0031751B"/>
    <w:rsid w:val="00317CC2"/>
    <w:rsid w:val="0032403D"/>
    <w:rsid w:val="0032629E"/>
    <w:rsid w:val="003269CF"/>
    <w:rsid w:val="00326DE8"/>
    <w:rsid w:val="00331622"/>
    <w:rsid w:val="003328D3"/>
    <w:rsid w:val="00334986"/>
    <w:rsid w:val="00336174"/>
    <w:rsid w:val="00342A54"/>
    <w:rsid w:val="003433A1"/>
    <w:rsid w:val="00346D91"/>
    <w:rsid w:val="00353E97"/>
    <w:rsid w:val="00355EF0"/>
    <w:rsid w:val="00356664"/>
    <w:rsid w:val="003568CE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3940"/>
    <w:rsid w:val="003C4428"/>
    <w:rsid w:val="003D6382"/>
    <w:rsid w:val="003E425C"/>
    <w:rsid w:val="003E6EF6"/>
    <w:rsid w:val="003E7652"/>
    <w:rsid w:val="003F03D0"/>
    <w:rsid w:val="003F12EA"/>
    <w:rsid w:val="003F5A1E"/>
    <w:rsid w:val="003F6294"/>
    <w:rsid w:val="003F647D"/>
    <w:rsid w:val="00403B47"/>
    <w:rsid w:val="00404A68"/>
    <w:rsid w:val="00404F36"/>
    <w:rsid w:val="00406B10"/>
    <w:rsid w:val="0041301B"/>
    <w:rsid w:val="00414152"/>
    <w:rsid w:val="00415ACF"/>
    <w:rsid w:val="004208A7"/>
    <w:rsid w:val="00423A0F"/>
    <w:rsid w:val="004253D8"/>
    <w:rsid w:val="00425749"/>
    <w:rsid w:val="00426924"/>
    <w:rsid w:val="0042748C"/>
    <w:rsid w:val="004340C0"/>
    <w:rsid w:val="00444508"/>
    <w:rsid w:val="0044610D"/>
    <w:rsid w:val="004514BE"/>
    <w:rsid w:val="004534B2"/>
    <w:rsid w:val="00454016"/>
    <w:rsid w:val="004545FA"/>
    <w:rsid w:val="004546CA"/>
    <w:rsid w:val="00456ACD"/>
    <w:rsid w:val="004607E4"/>
    <w:rsid w:val="00462730"/>
    <w:rsid w:val="00465FA3"/>
    <w:rsid w:val="00467AFD"/>
    <w:rsid w:val="00467E9E"/>
    <w:rsid w:val="00473527"/>
    <w:rsid w:val="00474F4E"/>
    <w:rsid w:val="00475CF9"/>
    <w:rsid w:val="00476F48"/>
    <w:rsid w:val="00477BFC"/>
    <w:rsid w:val="00480C0A"/>
    <w:rsid w:val="00481246"/>
    <w:rsid w:val="004812B1"/>
    <w:rsid w:val="0048565E"/>
    <w:rsid w:val="0048585B"/>
    <w:rsid w:val="004926D6"/>
    <w:rsid w:val="0049379D"/>
    <w:rsid w:val="004A2BE9"/>
    <w:rsid w:val="004A2FE1"/>
    <w:rsid w:val="004A4864"/>
    <w:rsid w:val="004A635E"/>
    <w:rsid w:val="004B3C16"/>
    <w:rsid w:val="004C28FA"/>
    <w:rsid w:val="004C5BF1"/>
    <w:rsid w:val="004C7380"/>
    <w:rsid w:val="004D5228"/>
    <w:rsid w:val="004E05B7"/>
    <w:rsid w:val="004E1FD0"/>
    <w:rsid w:val="004E30EE"/>
    <w:rsid w:val="004E382F"/>
    <w:rsid w:val="004E55C9"/>
    <w:rsid w:val="004E58C5"/>
    <w:rsid w:val="004F3A3D"/>
    <w:rsid w:val="004F3B95"/>
    <w:rsid w:val="005007B9"/>
    <w:rsid w:val="005019F9"/>
    <w:rsid w:val="005102C7"/>
    <w:rsid w:val="00510B45"/>
    <w:rsid w:val="005130DF"/>
    <w:rsid w:val="00513D12"/>
    <w:rsid w:val="00514876"/>
    <w:rsid w:val="00521B02"/>
    <w:rsid w:val="00524577"/>
    <w:rsid w:val="00527519"/>
    <w:rsid w:val="005350E7"/>
    <w:rsid w:val="00535472"/>
    <w:rsid w:val="00536F80"/>
    <w:rsid w:val="0054204B"/>
    <w:rsid w:val="005509AA"/>
    <w:rsid w:val="00552030"/>
    <w:rsid w:val="00554234"/>
    <w:rsid w:val="00556F85"/>
    <w:rsid w:val="0055724D"/>
    <w:rsid w:val="005608D4"/>
    <w:rsid w:val="0056530D"/>
    <w:rsid w:val="00575490"/>
    <w:rsid w:val="00583296"/>
    <w:rsid w:val="0058329F"/>
    <w:rsid w:val="00587A06"/>
    <w:rsid w:val="00590732"/>
    <w:rsid w:val="00593278"/>
    <w:rsid w:val="00596E18"/>
    <w:rsid w:val="005A38BB"/>
    <w:rsid w:val="005A6CFD"/>
    <w:rsid w:val="005B2B09"/>
    <w:rsid w:val="005B2DFD"/>
    <w:rsid w:val="005B2F62"/>
    <w:rsid w:val="005B3964"/>
    <w:rsid w:val="005B4F5F"/>
    <w:rsid w:val="005B52E4"/>
    <w:rsid w:val="005B60A3"/>
    <w:rsid w:val="005C0814"/>
    <w:rsid w:val="005C2DE2"/>
    <w:rsid w:val="005C6015"/>
    <w:rsid w:val="005D712C"/>
    <w:rsid w:val="005D76D9"/>
    <w:rsid w:val="005E5113"/>
    <w:rsid w:val="005F04FF"/>
    <w:rsid w:val="005F31D7"/>
    <w:rsid w:val="005F4233"/>
    <w:rsid w:val="005F7517"/>
    <w:rsid w:val="005F79AC"/>
    <w:rsid w:val="00600082"/>
    <w:rsid w:val="006016D7"/>
    <w:rsid w:val="00601F2A"/>
    <w:rsid w:val="006050B5"/>
    <w:rsid w:val="0061077E"/>
    <w:rsid w:val="0061664A"/>
    <w:rsid w:val="0062083B"/>
    <w:rsid w:val="00621778"/>
    <w:rsid w:val="00621A85"/>
    <w:rsid w:val="00624D4A"/>
    <w:rsid w:val="0062718A"/>
    <w:rsid w:val="00627B35"/>
    <w:rsid w:val="0063391C"/>
    <w:rsid w:val="00633B2F"/>
    <w:rsid w:val="00635ECD"/>
    <w:rsid w:val="006365AC"/>
    <w:rsid w:val="006438B8"/>
    <w:rsid w:val="0065014A"/>
    <w:rsid w:val="00650BEE"/>
    <w:rsid w:val="006517DA"/>
    <w:rsid w:val="006529A8"/>
    <w:rsid w:val="00652EBB"/>
    <w:rsid w:val="006551E4"/>
    <w:rsid w:val="00660E43"/>
    <w:rsid w:val="00660F27"/>
    <w:rsid w:val="0066109D"/>
    <w:rsid w:val="00664297"/>
    <w:rsid w:val="0066565D"/>
    <w:rsid w:val="0066741E"/>
    <w:rsid w:val="00667B13"/>
    <w:rsid w:val="006718C5"/>
    <w:rsid w:val="00674F94"/>
    <w:rsid w:val="00676085"/>
    <w:rsid w:val="006776F8"/>
    <w:rsid w:val="00681067"/>
    <w:rsid w:val="00681605"/>
    <w:rsid w:val="00684FC3"/>
    <w:rsid w:val="006852FA"/>
    <w:rsid w:val="00693266"/>
    <w:rsid w:val="00693A57"/>
    <w:rsid w:val="00693C6C"/>
    <w:rsid w:val="0069472B"/>
    <w:rsid w:val="00694FCF"/>
    <w:rsid w:val="006A7264"/>
    <w:rsid w:val="006B023D"/>
    <w:rsid w:val="006B3B79"/>
    <w:rsid w:val="006C0093"/>
    <w:rsid w:val="006C04C5"/>
    <w:rsid w:val="006C0929"/>
    <w:rsid w:val="006C2ACA"/>
    <w:rsid w:val="006C4051"/>
    <w:rsid w:val="006C5152"/>
    <w:rsid w:val="006D0346"/>
    <w:rsid w:val="006D0372"/>
    <w:rsid w:val="006D313D"/>
    <w:rsid w:val="006D3E24"/>
    <w:rsid w:val="006D47F3"/>
    <w:rsid w:val="006D7A82"/>
    <w:rsid w:val="006E19D3"/>
    <w:rsid w:val="006E529B"/>
    <w:rsid w:val="006F0CA1"/>
    <w:rsid w:val="006F57C2"/>
    <w:rsid w:val="00700B31"/>
    <w:rsid w:val="00701190"/>
    <w:rsid w:val="007027CE"/>
    <w:rsid w:val="00706621"/>
    <w:rsid w:val="00716E1D"/>
    <w:rsid w:val="00723CE8"/>
    <w:rsid w:val="007241E4"/>
    <w:rsid w:val="00731A00"/>
    <w:rsid w:val="00733CC7"/>
    <w:rsid w:val="00734517"/>
    <w:rsid w:val="00736536"/>
    <w:rsid w:val="0073655C"/>
    <w:rsid w:val="00736BC4"/>
    <w:rsid w:val="007374C7"/>
    <w:rsid w:val="007409A4"/>
    <w:rsid w:val="00744D53"/>
    <w:rsid w:val="00745295"/>
    <w:rsid w:val="00751116"/>
    <w:rsid w:val="007517DD"/>
    <w:rsid w:val="00751E51"/>
    <w:rsid w:val="00752347"/>
    <w:rsid w:val="00754F8F"/>
    <w:rsid w:val="00756DBB"/>
    <w:rsid w:val="007576EC"/>
    <w:rsid w:val="00773CA1"/>
    <w:rsid w:val="00780FF4"/>
    <w:rsid w:val="00781975"/>
    <w:rsid w:val="00786644"/>
    <w:rsid w:val="00787E90"/>
    <w:rsid w:val="00792071"/>
    <w:rsid w:val="00792C37"/>
    <w:rsid w:val="00795A36"/>
    <w:rsid w:val="007964C5"/>
    <w:rsid w:val="007A2377"/>
    <w:rsid w:val="007A5501"/>
    <w:rsid w:val="007A76E4"/>
    <w:rsid w:val="007B03C5"/>
    <w:rsid w:val="007B3109"/>
    <w:rsid w:val="007B42E3"/>
    <w:rsid w:val="007B46D6"/>
    <w:rsid w:val="007C20A1"/>
    <w:rsid w:val="007C2C2A"/>
    <w:rsid w:val="007C3982"/>
    <w:rsid w:val="007C7C7A"/>
    <w:rsid w:val="007D0852"/>
    <w:rsid w:val="007D33B9"/>
    <w:rsid w:val="007D4F0C"/>
    <w:rsid w:val="007D643C"/>
    <w:rsid w:val="007D6835"/>
    <w:rsid w:val="007E46B8"/>
    <w:rsid w:val="007E499A"/>
    <w:rsid w:val="007E4E31"/>
    <w:rsid w:val="007E56D7"/>
    <w:rsid w:val="007E5981"/>
    <w:rsid w:val="007F1B0A"/>
    <w:rsid w:val="007F5200"/>
    <w:rsid w:val="007F532B"/>
    <w:rsid w:val="00800847"/>
    <w:rsid w:val="008019C2"/>
    <w:rsid w:val="00802926"/>
    <w:rsid w:val="00811747"/>
    <w:rsid w:val="00820548"/>
    <w:rsid w:val="008240C4"/>
    <w:rsid w:val="00826EAD"/>
    <w:rsid w:val="00833AE5"/>
    <w:rsid w:val="00836408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741D"/>
    <w:rsid w:val="00857DFC"/>
    <w:rsid w:val="0086043D"/>
    <w:rsid w:val="00870F91"/>
    <w:rsid w:val="0087219B"/>
    <w:rsid w:val="0087227E"/>
    <w:rsid w:val="0088072B"/>
    <w:rsid w:val="00881FDA"/>
    <w:rsid w:val="008826BF"/>
    <w:rsid w:val="0088632D"/>
    <w:rsid w:val="0089379C"/>
    <w:rsid w:val="0089793E"/>
    <w:rsid w:val="008A1C6A"/>
    <w:rsid w:val="008A46D3"/>
    <w:rsid w:val="008A5B30"/>
    <w:rsid w:val="008A6D6F"/>
    <w:rsid w:val="008B0A1B"/>
    <w:rsid w:val="008B362D"/>
    <w:rsid w:val="008C3242"/>
    <w:rsid w:val="008C4C83"/>
    <w:rsid w:val="008C73A5"/>
    <w:rsid w:val="008D0D5F"/>
    <w:rsid w:val="008D6252"/>
    <w:rsid w:val="008D6674"/>
    <w:rsid w:val="008E046A"/>
    <w:rsid w:val="008E0CF9"/>
    <w:rsid w:val="008E16FD"/>
    <w:rsid w:val="008E330C"/>
    <w:rsid w:val="008E53DA"/>
    <w:rsid w:val="008E5ACC"/>
    <w:rsid w:val="008E7533"/>
    <w:rsid w:val="008F0AE8"/>
    <w:rsid w:val="008F21C1"/>
    <w:rsid w:val="008F3D81"/>
    <w:rsid w:val="008F480B"/>
    <w:rsid w:val="008F5C28"/>
    <w:rsid w:val="008F715C"/>
    <w:rsid w:val="008F7B52"/>
    <w:rsid w:val="00902F76"/>
    <w:rsid w:val="00903A12"/>
    <w:rsid w:val="00904124"/>
    <w:rsid w:val="009060A9"/>
    <w:rsid w:val="00911262"/>
    <w:rsid w:val="009159A6"/>
    <w:rsid w:val="00916895"/>
    <w:rsid w:val="0092240F"/>
    <w:rsid w:val="0092353C"/>
    <w:rsid w:val="009278BB"/>
    <w:rsid w:val="009279FA"/>
    <w:rsid w:val="00930602"/>
    <w:rsid w:val="009316E1"/>
    <w:rsid w:val="0093498C"/>
    <w:rsid w:val="0093556A"/>
    <w:rsid w:val="00935D8E"/>
    <w:rsid w:val="0093792C"/>
    <w:rsid w:val="009449F2"/>
    <w:rsid w:val="0095525B"/>
    <w:rsid w:val="009609BB"/>
    <w:rsid w:val="00960DA8"/>
    <w:rsid w:val="00971E13"/>
    <w:rsid w:val="00973331"/>
    <w:rsid w:val="00975C99"/>
    <w:rsid w:val="00976D98"/>
    <w:rsid w:val="009779BD"/>
    <w:rsid w:val="00984993"/>
    <w:rsid w:val="00985E19"/>
    <w:rsid w:val="0098753D"/>
    <w:rsid w:val="00996401"/>
    <w:rsid w:val="009A0585"/>
    <w:rsid w:val="009A2F2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B69CE"/>
    <w:rsid w:val="009C0761"/>
    <w:rsid w:val="009C0C73"/>
    <w:rsid w:val="009C2A00"/>
    <w:rsid w:val="009D485A"/>
    <w:rsid w:val="009D49B7"/>
    <w:rsid w:val="009D6000"/>
    <w:rsid w:val="009D63A9"/>
    <w:rsid w:val="009D7E02"/>
    <w:rsid w:val="009E34BF"/>
    <w:rsid w:val="009E3AC1"/>
    <w:rsid w:val="009E531B"/>
    <w:rsid w:val="009F2423"/>
    <w:rsid w:val="009F66D6"/>
    <w:rsid w:val="009F68F9"/>
    <w:rsid w:val="00A03709"/>
    <w:rsid w:val="00A03FCB"/>
    <w:rsid w:val="00A104EB"/>
    <w:rsid w:val="00A11B07"/>
    <w:rsid w:val="00A14F87"/>
    <w:rsid w:val="00A1689E"/>
    <w:rsid w:val="00A21BB7"/>
    <w:rsid w:val="00A3270E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52E"/>
    <w:rsid w:val="00A84A7D"/>
    <w:rsid w:val="00A84FB3"/>
    <w:rsid w:val="00A856FE"/>
    <w:rsid w:val="00A86EF8"/>
    <w:rsid w:val="00A90433"/>
    <w:rsid w:val="00A94869"/>
    <w:rsid w:val="00A95E3D"/>
    <w:rsid w:val="00A96A1E"/>
    <w:rsid w:val="00AA76E2"/>
    <w:rsid w:val="00AA78C3"/>
    <w:rsid w:val="00AB3607"/>
    <w:rsid w:val="00AB64CE"/>
    <w:rsid w:val="00AB7566"/>
    <w:rsid w:val="00AC3109"/>
    <w:rsid w:val="00AC63C2"/>
    <w:rsid w:val="00AD13E8"/>
    <w:rsid w:val="00AD1961"/>
    <w:rsid w:val="00AD1ABA"/>
    <w:rsid w:val="00AD74C6"/>
    <w:rsid w:val="00AE509F"/>
    <w:rsid w:val="00AF2DD2"/>
    <w:rsid w:val="00AF4D65"/>
    <w:rsid w:val="00AF68F4"/>
    <w:rsid w:val="00AF7D96"/>
    <w:rsid w:val="00B009F8"/>
    <w:rsid w:val="00B018A9"/>
    <w:rsid w:val="00B058BB"/>
    <w:rsid w:val="00B05AC7"/>
    <w:rsid w:val="00B061AF"/>
    <w:rsid w:val="00B06FEE"/>
    <w:rsid w:val="00B105CC"/>
    <w:rsid w:val="00B1221D"/>
    <w:rsid w:val="00B133F0"/>
    <w:rsid w:val="00B14E9C"/>
    <w:rsid w:val="00B2203F"/>
    <w:rsid w:val="00B242F0"/>
    <w:rsid w:val="00B2459E"/>
    <w:rsid w:val="00B264D7"/>
    <w:rsid w:val="00B31076"/>
    <w:rsid w:val="00B3114F"/>
    <w:rsid w:val="00B32A2E"/>
    <w:rsid w:val="00B32BCC"/>
    <w:rsid w:val="00B34B5F"/>
    <w:rsid w:val="00B42611"/>
    <w:rsid w:val="00B4472E"/>
    <w:rsid w:val="00B52CAA"/>
    <w:rsid w:val="00B53299"/>
    <w:rsid w:val="00B57CC0"/>
    <w:rsid w:val="00B57FBD"/>
    <w:rsid w:val="00B61EC3"/>
    <w:rsid w:val="00B636B2"/>
    <w:rsid w:val="00B6458C"/>
    <w:rsid w:val="00B656BD"/>
    <w:rsid w:val="00B7159F"/>
    <w:rsid w:val="00B73327"/>
    <w:rsid w:val="00B73A3A"/>
    <w:rsid w:val="00B8025E"/>
    <w:rsid w:val="00B8137E"/>
    <w:rsid w:val="00B83677"/>
    <w:rsid w:val="00B84C1A"/>
    <w:rsid w:val="00B90F18"/>
    <w:rsid w:val="00B953CC"/>
    <w:rsid w:val="00B96B0E"/>
    <w:rsid w:val="00B979C3"/>
    <w:rsid w:val="00BA0385"/>
    <w:rsid w:val="00BA75E6"/>
    <w:rsid w:val="00BB0519"/>
    <w:rsid w:val="00BB0D87"/>
    <w:rsid w:val="00BB5E77"/>
    <w:rsid w:val="00BB77A9"/>
    <w:rsid w:val="00BC7616"/>
    <w:rsid w:val="00BD280F"/>
    <w:rsid w:val="00BD2EFE"/>
    <w:rsid w:val="00BD3515"/>
    <w:rsid w:val="00BD35E5"/>
    <w:rsid w:val="00BD5338"/>
    <w:rsid w:val="00BD71B2"/>
    <w:rsid w:val="00BD7922"/>
    <w:rsid w:val="00BE2595"/>
    <w:rsid w:val="00BE3B51"/>
    <w:rsid w:val="00BF2092"/>
    <w:rsid w:val="00BF229B"/>
    <w:rsid w:val="00BF2F24"/>
    <w:rsid w:val="00BF3707"/>
    <w:rsid w:val="00BF50A7"/>
    <w:rsid w:val="00BF7B84"/>
    <w:rsid w:val="00C02A54"/>
    <w:rsid w:val="00C04097"/>
    <w:rsid w:val="00C041DA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5CA3"/>
    <w:rsid w:val="00C43530"/>
    <w:rsid w:val="00C43CF0"/>
    <w:rsid w:val="00C44EE5"/>
    <w:rsid w:val="00C456E0"/>
    <w:rsid w:val="00C46107"/>
    <w:rsid w:val="00C47BE8"/>
    <w:rsid w:val="00C5174E"/>
    <w:rsid w:val="00C5294C"/>
    <w:rsid w:val="00C554B3"/>
    <w:rsid w:val="00C55EE8"/>
    <w:rsid w:val="00C5618C"/>
    <w:rsid w:val="00C60120"/>
    <w:rsid w:val="00C61DAD"/>
    <w:rsid w:val="00C6215B"/>
    <w:rsid w:val="00C624D4"/>
    <w:rsid w:val="00C64774"/>
    <w:rsid w:val="00C70195"/>
    <w:rsid w:val="00C725FD"/>
    <w:rsid w:val="00C750E0"/>
    <w:rsid w:val="00C822E8"/>
    <w:rsid w:val="00C823AF"/>
    <w:rsid w:val="00C85B25"/>
    <w:rsid w:val="00C86F73"/>
    <w:rsid w:val="00C909C1"/>
    <w:rsid w:val="00C92DA3"/>
    <w:rsid w:val="00CA214D"/>
    <w:rsid w:val="00CA29DB"/>
    <w:rsid w:val="00CA57F9"/>
    <w:rsid w:val="00CA66E6"/>
    <w:rsid w:val="00CB0004"/>
    <w:rsid w:val="00CB1505"/>
    <w:rsid w:val="00CB2677"/>
    <w:rsid w:val="00CB2FF9"/>
    <w:rsid w:val="00CC3D52"/>
    <w:rsid w:val="00CC4C6A"/>
    <w:rsid w:val="00CD3CAE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CF77E5"/>
    <w:rsid w:val="00D002B8"/>
    <w:rsid w:val="00D04C49"/>
    <w:rsid w:val="00D07320"/>
    <w:rsid w:val="00D10189"/>
    <w:rsid w:val="00D10A1F"/>
    <w:rsid w:val="00D10D9F"/>
    <w:rsid w:val="00D11DDD"/>
    <w:rsid w:val="00D13767"/>
    <w:rsid w:val="00D149CD"/>
    <w:rsid w:val="00D1616E"/>
    <w:rsid w:val="00D22497"/>
    <w:rsid w:val="00D22E80"/>
    <w:rsid w:val="00D23FE5"/>
    <w:rsid w:val="00D255E9"/>
    <w:rsid w:val="00D30BF3"/>
    <w:rsid w:val="00D31DC5"/>
    <w:rsid w:val="00D324E1"/>
    <w:rsid w:val="00D333E4"/>
    <w:rsid w:val="00D34E44"/>
    <w:rsid w:val="00D3570E"/>
    <w:rsid w:val="00D36262"/>
    <w:rsid w:val="00D36CEC"/>
    <w:rsid w:val="00D40BFA"/>
    <w:rsid w:val="00D41971"/>
    <w:rsid w:val="00D44621"/>
    <w:rsid w:val="00D46E5D"/>
    <w:rsid w:val="00D4794A"/>
    <w:rsid w:val="00D52750"/>
    <w:rsid w:val="00D52921"/>
    <w:rsid w:val="00D53621"/>
    <w:rsid w:val="00D549D8"/>
    <w:rsid w:val="00D5538C"/>
    <w:rsid w:val="00D568BE"/>
    <w:rsid w:val="00D60799"/>
    <w:rsid w:val="00D60B7B"/>
    <w:rsid w:val="00D64321"/>
    <w:rsid w:val="00D66580"/>
    <w:rsid w:val="00D765FF"/>
    <w:rsid w:val="00D76DF2"/>
    <w:rsid w:val="00D864B2"/>
    <w:rsid w:val="00D87167"/>
    <w:rsid w:val="00D91872"/>
    <w:rsid w:val="00D931EB"/>
    <w:rsid w:val="00DA00CF"/>
    <w:rsid w:val="00DA0A5B"/>
    <w:rsid w:val="00DA3920"/>
    <w:rsid w:val="00DA5773"/>
    <w:rsid w:val="00DA6BA7"/>
    <w:rsid w:val="00DB2107"/>
    <w:rsid w:val="00DB2501"/>
    <w:rsid w:val="00DC1154"/>
    <w:rsid w:val="00DC3C4A"/>
    <w:rsid w:val="00DC42DC"/>
    <w:rsid w:val="00DC4688"/>
    <w:rsid w:val="00DD04A3"/>
    <w:rsid w:val="00DD2880"/>
    <w:rsid w:val="00DD5D5D"/>
    <w:rsid w:val="00DD62E8"/>
    <w:rsid w:val="00DD7532"/>
    <w:rsid w:val="00DD7DD4"/>
    <w:rsid w:val="00DE0E63"/>
    <w:rsid w:val="00DE121C"/>
    <w:rsid w:val="00DE3648"/>
    <w:rsid w:val="00DE5838"/>
    <w:rsid w:val="00DE5B60"/>
    <w:rsid w:val="00DE7107"/>
    <w:rsid w:val="00DF013F"/>
    <w:rsid w:val="00DF1C97"/>
    <w:rsid w:val="00DF39E9"/>
    <w:rsid w:val="00DF5B32"/>
    <w:rsid w:val="00E040B6"/>
    <w:rsid w:val="00E07F2A"/>
    <w:rsid w:val="00E11CE0"/>
    <w:rsid w:val="00E11FD3"/>
    <w:rsid w:val="00E21643"/>
    <w:rsid w:val="00E220AC"/>
    <w:rsid w:val="00E22D7D"/>
    <w:rsid w:val="00E3310E"/>
    <w:rsid w:val="00E336E6"/>
    <w:rsid w:val="00E337AE"/>
    <w:rsid w:val="00E367C5"/>
    <w:rsid w:val="00E435F1"/>
    <w:rsid w:val="00E43FD9"/>
    <w:rsid w:val="00E456B9"/>
    <w:rsid w:val="00E461E3"/>
    <w:rsid w:val="00E51140"/>
    <w:rsid w:val="00E5142C"/>
    <w:rsid w:val="00E53E5B"/>
    <w:rsid w:val="00E56474"/>
    <w:rsid w:val="00E603AA"/>
    <w:rsid w:val="00E61648"/>
    <w:rsid w:val="00E63DD5"/>
    <w:rsid w:val="00E6604B"/>
    <w:rsid w:val="00E71344"/>
    <w:rsid w:val="00E716CA"/>
    <w:rsid w:val="00E76602"/>
    <w:rsid w:val="00E77E60"/>
    <w:rsid w:val="00E828D8"/>
    <w:rsid w:val="00E83132"/>
    <w:rsid w:val="00E831AB"/>
    <w:rsid w:val="00E85CB5"/>
    <w:rsid w:val="00E86321"/>
    <w:rsid w:val="00E864D1"/>
    <w:rsid w:val="00E86A79"/>
    <w:rsid w:val="00E86D13"/>
    <w:rsid w:val="00E90E30"/>
    <w:rsid w:val="00E9519F"/>
    <w:rsid w:val="00E965D6"/>
    <w:rsid w:val="00EA1A2B"/>
    <w:rsid w:val="00EA57DB"/>
    <w:rsid w:val="00EA637D"/>
    <w:rsid w:val="00EA65BA"/>
    <w:rsid w:val="00EB1130"/>
    <w:rsid w:val="00EB3D36"/>
    <w:rsid w:val="00EB6AFC"/>
    <w:rsid w:val="00EC25C5"/>
    <w:rsid w:val="00EC3706"/>
    <w:rsid w:val="00EC74F0"/>
    <w:rsid w:val="00EC793C"/>
    <w:rsid w:val="00ED528C"/>
    <w:rsid w:val="00ED7547"/>
    <w:rsid w:val="00ED7738"/>
    <w:rsid w:val="00ED78D1"/>
    <w:rsid w:val="00EE5B40"/>
    <w:rsid w:val="00EE63BB"/>
    <w:rsid w:val="00EE66DF"/>
    <w:rsid w:val="00EE6CA2"/>
    <w:rsid w:val="00EE6E0E"/>
    <w:rsid w:val="00EF1623"/>
    <w:rsid w:val="00EF50B1"/>
    <w:rsid w:val="00F05E8E"/>
    <w:rsid w:val="00F06168"/>
    <w:rsid w:val="00F065DE"/>
    <w:rsid w:val="00F10081"/>
    <w:rsid w:val="00F11433"/>
    <w:rsid w:val="00F213EF"/>
    <w:rsid w:val="00F21ED0"/>
    <w:rsid w:val="00F22A3B"/>
    <w:rsid w:val="00F22CF5"/>
    <w:rsid w:val="00F260B2"/>
    <w:rsid w:val="00F26DC8"/>
    <w:rsid w:val="00F32DD3"/>
    <w:rsid w:val="00F3751E"/>
    <w:rsid w:val="00F41A35"/>
    <w:rsid w:val="00F44886"/>
    <w:rsid w:val="00F477F5"/>
    <w:rsid w:val="00F47F87"/>
    <w:rsid w:val="00F556FB"/>
    <w:rsid w:val="00F56A78"/>
    <w:rsid w:val="00F60F6C"/>
    <w:rsid w:val="00F62059"/>
    <w:rsid w:val="00F73937"/>
    <w:rsid w:val="00F739EB"/>
    <w:rsid w:val="00F75208"/>
    <w:rsid w:val="00F809C6"/>
    <w:rsid w:val="00F8326A"/>
    <w:rsid w:val="00F8476B"/>
    <w:rsid w:val="00F853FB"/>
    <w:rsid w:val="00F86C34"/>
    <w:rsid w:val="00F90313"/>
    <w:rsid w:val="00F9111A"/>
    <w:rsid w:val="00FA0527"/>
    <w:rsid w:val="00FA1366"/>
    <w:rsid w:val="00FA23B7"/>
    <w:rsid w:val="00FA7697"/>
    <w:rsid w:val="00FB23D8"/>
    <w:rsid w:val="00FB3568"/>
    <w:rsid w:val="00FB3900"/>
    <w:rsid w:val="00FC0BAA"/>
    <w:rsid w:val="00FC302C"/>
    <w:rsid w:val="00FC35FE"/>
    <w:rsid w:val="00FC75CB"/>
    <w:rsid w:val="00FD1C87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List Bullet 2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19D3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6E19D3"/>
    <w:rPr>
      <w:rFonts w:cs="Arial" w:hAnsi="Arial" w:ascii="Arial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rsid w:val="00292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1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19D3"/>
    <w:rPr>
      <w:sz w:val="24"/>
      <w:szCs w:val="24"/>
    </w:r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7452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19D3"/>
    <w:rPr>
      <w:sz w:val="24"/>
      <w:szCs w:val="24"/>
    </w:r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6529A8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AD196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6E19D3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6E19D3"/>
  </w:style>
  <w:style w:styleId="Grafikeoznake2" w:type="paragraph">
    <w:name w:val="List Bullet 2"/>
    <w:basedOn w:val="Normal"/>
    <w:uiPriority w:val="99"/>
    <w:unhideWhenUsed/>
    <w:rsid w:val="006E19D3"/>
    <w:pPr>
      <w:numPr>
        <w:numId w:val="31"/>
      </w:numPr>
      <w:contextualSpacing/>
    </w:pPr>
  </w:style>
  <w:style w:styleId="Naslov" w:type="paragraph">
    <w:name w:val="Title"/>
    <w:basedOn w:val="Normal"/>
    <w:link w:val="NaslovChar"/>
    <w:qFormat/>
    <w:rsid w:val="006E19D3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6E19D3"/>
    <w:rPr>
      <w:b/>
      <w:sz w:val="22"/>
    </w:rPr>
  </w:style>
  <w:style w:styleId="Podnaslov" w:type="paragraph">
    <w:name w:val="Subtitle"/>
    <w:basedOn w:val="Normal"/>
    <w:link w:val="PodnaslovChar"/>
    <w:qFormat/>
    <w:rsid w:val="006E19D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19D3"/>
    <w:rPr>
      <w:rFonts w:hAnsi="Tahoma" w:ascii="Tahoma"/>
      <w:b/>
      <w:color w:val="0000FF"/>
      <w:sz w:val="24"/>
    </w:rPr>
  </w:style>
  <w:style w:styleId="Tijeloteksta2" w:type="paragraph">
    <w:name w:val="Body Text 2"/>
    <w:basedOn w:val="Normal"/>
    <w:link w:val="Tijeloteksta2Char"/>
    <w:unhideWhenUsed/>
    <w:rsid w:val="006E19D3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6E19D3"/>
    <w:rPr>
      <w:sz w:val="22"/>
    </w:rPr>
  </w:style>
  <w:style w:customStyle="true" w:styleId="BodyText21" w:type="paragraph">
    <w:name w:val="Body Text 21"/>
    <w:basedOn w:val="Normal"/>
    <w:rsid w:val="006E19D3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customStyle="true" w:styleId="eSPISCCParagraphDefaultFont" w:type="character">
    <w:name w:val="eSPIS_CC_Paragraph Default Font"/>
    <w:basedOn w:val="Zadanifontodlomka"/>
    <w:rsid w:val="006E19D3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6E19D3"/>
    <w:rPr>
      <w:noProof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9D3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9D3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shd w:fill="CCFFCC" w:color="auto" w:val="clear"/>
      <w:lang w:val="hr-HR"/>
    </w:rPr>
  </w:style>
  <w:style w:customStyle="true" w:styleId="NaslovChar1" w:type="character">
    <w:name w:val="Naslov Char1"/>
    <w:basedOn w:val="Zadanifontodlomka"/>
    <w:rsid w:val="006E19D3"/>
    <w:rPr>
      <w:rFonts w:cstheme="majorBidi" w:eastAsiaTheme="majorEastAsia" w:hAnsiTheme="majorHAnsi" w:asciiTheme="majorHAnsi" w:hint="default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A95E3D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19D3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6E19D3"/>
    <w:rPr>
      <w:rFonts w:ascii="Arial" w:cs="Arial" w:hAnsi="Arial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rsid w:val="00292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1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19D3"/>
    <w:rPr>
      <w:sz w:val="24"/>
      <w:szCs w:val="24"/>
    </w:r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452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19D3"/>
    <w:rPr>
      <w:sz w:val="24"/>
      <w:szCs w:val="24"/>
    </w:r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Reetkatablice1" w:type="table">
    <w:name w:val="Rešetka tablice1"/>
    <w:basedOn w:val="Obinatablica"/>
    <w:next w:val="Reetkatablice"/>
    <w:uiPriority w:val="59"/>
    <w:rsid w:val="006529A8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AD196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6E19D3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6E19D3"/>
  </w:style>
  <w:style w:styleId="Grafikeoznake2" w:type="paragraph">
    <w:name w:val="List Bullet 2"/>
    <w:basedOn w:val="Normal"/>
    <w:uiPriority w:val="99"/>
    <w:unhideWhenUsed/>
    <w:rsid w:val="006E19D3"/>
    <w:pPr>
      <w:numPr>
        <w:numId w:val="31"/>
      </w:numPr>
      <w:contextualSpacing/>
    </w:pPr>
  </w:style>
  <w:style w:styleId="Naslov" w:type="paragraph">
    <w:name w:val="Title"/>
    <w:basedOn w:val="Normal"/>
    <w:link w:val="NaslovChar"/>
    <w:qFormat/>
    <w:rsid w:val="006E19D3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6E19D3"/>
    <w:rPr>
      <w:b/>
      <w:sz w:val="22"/>
    </w:rPr>
  </w:style>
  <w:style w:styleId="Podnaslov" w:type="paragraph">
    <w:name w:val="Subtitle"/>
    <w:basedOn w:val="Normal"/>
    <w:link w:val="PodnaslovChar"/>
    <w:qFormat/>
    <w:rsid w:val="006E19D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19D3"/>
    <w:rPr>
      <w:rFonts w:ascii="Tahoma" w:hAnsi="Tahoma"/>
      <w:b/>
      <w:color w:val="0000FF"/>
      <w:sz w:val="24"/>
    </w:rPr>
  </w:style>
  <w:style w:styleId="Tijeloteksta2" w:type="paragraph">
    <w:name w:val="Body Text 2"/>
    <w:basedOn w:val="Normal"/>
    <w:link w:val="Tijeloteksta2Char"/>
    <w:unhideWhenUsed/>
    <w:rsid w:val="006E19D3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6E19D3"/>
    <w:rPr>
      <w:sz w:val="22"/>
    </w:rPr>
  </w:style>
  <w:style w:customStyle="1" w:styleId="BodyText21" w:type="paragraph">
    <w:name w:val="Body Text 21"/>
    <w:basedOn w:val="Normal"/>
    <w:rsid w:val="006E19D3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6E19D3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6E19D3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9D3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9D3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6E19D3"/>
    <w:rPr>
      <w:rFonts w:asciiTheme="majorHAnsi" w:cstheme="majorBidi" w:eastAsiaTheme="majorEastAsia" w:hAnsiTheme="majorHAnsi" w:hint="default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A95E3D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9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99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3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42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0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49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3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1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69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319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60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87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49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54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73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0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057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9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2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12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52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9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1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7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25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83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63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42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4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41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0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01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907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589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830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41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67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68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5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80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32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08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53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9. ožujka 2018.</izvorni_sadrzaj>
    <derivirana_varijabla naziv="DomainObject.StvarniPocetakDatum_1">9. ožujka 2018.</derivirana_varijabla>
  </DomainObject.StvarniPocetakDatum>
  <DomainObject.StvarniZavrsetakDatum>
    <izvorni_sadrzaj>9. ožujka 2018.</izvorni_sadrzaj>
    <derivirana_varijabla naziv="DomainObject.StvarniZavrsetakDatum_1">9. ožujka 2018.</derivirana_varijabla>
  </DomainObject.StvarniZavrsetakDatum>
  <DomainObject.PlaniraniZavrsetakDatum>
    <izvorni_sadrzaj>9. ožujka 2018.</izvorni_sadrzaj>
    <derivirana_varijabla naziv="DomainObject.PlaniraniZavrsetakDatum_1">9. ožujka 2018.</derivirana_varijabla>
  </DomainObject.PlaniraniZavrsetakDatum>
  <DomainObject.PlaniraniPocetakDatum>
    <izvorni_sadrzaj>9. ožujka 2018.</izvorni_sadrzaj>
    <derivirana_varijabla naziv="DomainObject.PlaniraniPocetakDatum_1">9. ožujka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2018.</izvorni_sadrzaj>
    <derivirana_varijabla naziv="DomainObject.Zapisnik.DatumKreiranja_1">9.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St-1503/2017-51</izvorni_sadrzaj>
    <derivirana_varijabla naziv="DomainObject.Zapisnik.Oznaka_1">St-1503/2017-51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na VTS-u 28.02.2018.</izvorni_sadrzaj>
    <derivirana_varijabla naziv="DomainObject.Predmet.PrimjedbaSuca_1">preslik dijela spisa na VTS-u 28.02.2018.</derivirana_varijabla>
  </DomainObject.Predmet.PrimjedbaSuc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veljače 2018.</izvorni_sadrzaj>
    <derivirana_varijabla naziv="DomainObject.Predmet.SpisIzvanSuda.DatumIzlazaSpisa_1">28.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  <item>Deni Barišić</item>
      <item>Barišić Vinko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  <item>Deni Barišić</item>
      <item>Barišić Vinko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  <item>Barišić Vinko, OIB 46665054908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  <item>Barišić Vinko, OIB 46665054908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  <item>Barišić Vinko, Salopekova 8,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  <item>Barišić Vinko, Salopekova 8,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  <item>Barišić Vinko, OIB 46665054908, Salopekova 8,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  <item>Barišić Vinko, OIB 46665054908, Salopekova 8,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  <item>Deni Barišić</item>
      <item>Barišić Vinko</item>
    </izvorni_sadrzaj>
    <derivirana_varijabla naziv="DomainObject.Predmet.OstaliListNazivFormated_1">
      <item>JUJNOVIĆ LUČIĆ MARKOVIĆ Odvjetničko društvo javno trgovačko društvo</item>
      <item>OD GOLUBIĆ I PARTNERI j.t.d.</item>
      <item>Deni Barišić</item>
      <item>Barišić Vinko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  <item>Deni Barišić, OIB 61970828359</item>
      <item>Barišić Vinko, OIB 46665054908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  <item>Deni Barišić, OIB 61970828359</item>
      <item>Barišić Vinko, OIB 46665054908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St-1503/2017-51</izvorni_sadrzaj>
    <derivirana_varijabla naziv="DomainObject.PoslovniBrojDokumenta_1">St-1503/2017-51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  <item>Barišić Vinko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  <item>Barišić Vinko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  <item>Barišić Vinko, OIB 46665054908, Salopekova 8,10000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  <item>Barišić Vinko, OIB 46665054908, Salopekova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  <item>, OIB 61970828359</item>
      <item>, OIB 46665054908</item>
    </izvorni_sadrzaj>
    <derivirana_varijabla naziv="DomainObject.Predmet.SudioniciListNazivOIB_1">
      <item>, OIB 46106063049</item>
      <item>, OIB 46106063049</item>
      <item>, OIB 46736017727</item>
      <item>, OIB null</item>
      <item>, OIB 61970828359</item>
      <item>, OIB 46665054908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20</properties:Pages>
  <properties:Words>5600</properties:Words>
  <properties:Characters>32823</properties:Characters>
  <properties:Lines>2722</properties:Lines>
  <properties:Paragraphs>1889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2018-03-06T08:43:00Z</dcterms:created>
  <dc:creator>Katarina Drndelić</dc:creator>
  <cp:lastModifiedBy>Katarina Drndelić</cp:lastModifiedBy>
  <cp:lastPrinted>2018-03-09T09:16:00Z</cp:lastPrinted>
  <dcterms:modified xmlns:xsi="http://www.w3.org/2001/XMLSchema-instance" xsi:type="dcterms:W3CDTF">2018-03-09T09:28:00Z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St-1503/2017-51 / Zapisnik - Ročište za glasovanje o planu restrukturiranja (JADRAN d.d. ročište za glasovanje o planu rest 9.3.18..docx)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