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31d6" w14:paraId="c3131d6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A4452F">
        <w:rPr>
          <w:rFonts w:hAnsi="Times New Roman" w:ascii="Times New Roman"/>
        </w:rPr>
        <w:t>4</w:t>
      </w:r>
      <w:r w:rsidR="005178AD">
        <w:rPr>
          <w:rFonts w:hAnsi="Times New Roman" w:ascii="Times New Roman"/>
        </w:rPr>
        <w:t>679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8B4C77">
        <w:rPr>
          <w:rFonts w:hAnsi="Times New Roman" w:ascii="Times New Roman"/>
        </w:rPr>
        <w:t>-</w:t>
      </w:r>
      <w:r w:rsidR="005178AD">
        <w:rPr>
          <w:rFonts w:hAnsi="Times New Roman" w:ascii="Times New Roman"/>
        </w:rPr>
        <w:t>13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595E76" w:rsidRPr="00595E76">
        <w:rPr>
          <w:rFonts w:hAnsi="Times New Roman" w:ascii="Times New Roman"/>
        </w:rPr>
        <w:t>ASNIUS USLUGE d.o.o., Ivanić-Grad, Antuna Gustava Matoša 20, OIB: 59448360346</w:t>
      </w:r>
      <w:r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="00464385"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595E76" w:rsidRPr="00595E76">
        <w:rPr>
          <w:rFonts w:hAnsi="Times New Roman" w:ascii="Times New Roman"/>
        </w:rPr>
        <w:t>ASNIUS USLUGE d.o.o., Ivanić-Grad, Antuna Gustava Matoša 20, OIB: 59448360346</w:t>
      </w:r>
      <w:r w:rsidRPr="005C4796"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</w:t>
      </w:r>
      <w:r w:rsidR="00595E76">
        <w:rPr>
          <w:rFonts w:hAnsi="Times New Roman" w:ascii="Times New Roman"/>
        </w:rPr>
        <w:t>1</w:t>
      </w:r>
      <w:r w:rsidR="001305D0">
        <w:rPr>
          <w:rFonts w:hAnsi="Times New Roman" w:ascii="Times New Roman"/>
        </w:rPr>
        <w:t>,</w:t>
      </w:r>
      <w:r w:rsidR="00595E76">
        <w:rPr>
          <w:rFonts w:hAnsi="Times New Roman" w:ascii="Times New Roman"/>
        </w:rPr>
        <w:t>00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072CD5" w:rsidR="004D4B34" w:rsidRPr="004D4B34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132C28" w:rsidRPr="00132C28">
        <w:rPr>
          <w:rFonts w:hAnsi="Times New Roman" w:ascii="Times New Roman"/>
        </w:rPr>
        <w:t>Vidonija Miletić Plukavec, iz Zagreba, Pirovec gornji 24, OIB: 05863527189</w:t>
      </w:r>
      <w:r w:rsidR="004D4B34">
        <w:rPr>
          <w:rFonts w:hAnsi="Times New Roman" w:ascii="Times New Roman"/>
        </w:rPr>
        <w:t>.</w:t>
      </w:r>
    </w:p>
    <w:p w:rsidRDefault="00464385" w:rsidP="00602DFD" w:rsidR="00464385" w:rsidRPr="005C4796">
      <w:pPr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957279" w:rsidRPr="00957279">
        <w:rPr>
          <w:rFonts w:hAnsi="Times New Roman" w:ascii="Times New Roman"/>
        </w:rPr>
        <w:t>ASNIUS USLUGE d.o.o., Ivanić-Grad, Antuna Gustava Matoša 20, OIB: 59448360346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957279" w:rsidRPr="00957279">
        <w:rPr>
          <w:rFonts w:hAnsi="Times New Roman" w:ascii="Times New Roman"/>
        </w:rPr>
        <w:t>ASNIUS USLUGE d.o.o., Ivanić-Grad, Antuna Gustava Matoša 20, OIB: 59448360346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0D41B5">
        <w:rPr>
          <w:rFonts w:hAnsi="Times New Roman" w:ascii="Times New Roman"/>
        </w:rPr>
        <w:t>3</w:t>
      </w:r>
      <w:r w:rsidR="00635DB0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0D41B5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957279" w:rsidRPr="00957279">
        <w:rPr>
          <w:rFonts w:hAnsi="Times New Roman" w:ascii="Times New Roman"/>
        </w:rPr>
        <w:t>ASNIUS USLUGE d.o.o., Ivanić-Grad, Antuna Gustava Matoša 20, OIB: 59448360346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4D0339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4D0339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>u kojem navodi da dužnik 1</w:t>
      </w:r>
      <w:r w:rsidR="00DC2885">
        <w:rPr>
          <w:rFonts w:hAnsi="Times New Roman" w:ascii="Times New Roman"/>
        </w:rPr>
        <w:t xml:space="preserve">. </w:t>
      </w:r>
      <w:r w:rsidR="00AA416A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0D41B5">
        <w:rPr>
          <w:rFonts w:hAnsi="Times New Roman" w:ascii="Times New Roman"/>
        </w:rPr>
        <w:t>316</w:t>
      </w:r>
      <w:r w:rsidR="00DC2885">
        <w:rPr>
          <w:rFonts w:hAnsi="Times New Roman" w:ascii="Times New Roman"/>
        </w:rPr>
        <w:t xml:space="preserve"> dana u ukupnom iznosu od </w:t>
      </w:r>
      <w:r w:rsidR="000D41B5">
        <w:rPr>
          <w:rFonts w:hAnsi="Times New Roman" w:ascii="Times New Roman"/>
        </w:rPr>
        <w:t>10.203,10</w:t>
      </w:r>
      <w:r w:rsidR="00DC2885">
        <w:rPr>
          <w:rFonts w:hAnsi="Times New Roman" w:ascii="Times New Roman"/>
        </w:rPr>
        <w:t xml:space="preserve"> kn, te da ima </w:t>
      </w:r>
      <w:r w:rsidR="00635DB0">
        <w:rPr>
          <w:rFonts w:hAnsi="Times New Roman" w:ascii="Times New Roman"/>
        </w:rPr>
        <w:t xml:space="preserve">dva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1657FD">
        <w:rPr>
          <w:rFonts w:hAnsi="Times New Roman" w:ascii="Times New Roman"/>
        </w:rPr>
        <w:t xml:space="preserve"> 1</w:t>
      </w:r>
      <w:r w:rsidR="009B5616">
        <w:rPr>
          <w:rFonts w:hAnsi="Times New Roman" w:ascii="Times New Roman"/>
        </w:rPr>
        <w:t>3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C23049" w:rsidR="009B5616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C23049">
        <w:rPr>
          <w:rFonts w:hAnsi="Times New Roman" w:ascii="Times New Roman"/>
        </w:rPr>
        <w:t xml:space="preserve"> 9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9B5616">
        <w:rPr>
          <w:rFonts w:hAnsi="Times New Roman" w:ascii="Times New Roman"/>
        </w:rPr>
        <w:t>16</w:t>
      </w:r>
      <w:r w:rsidR="0029593A">
        <w:rPr>
          <w:rFonts w:hAnsi="Times New Roman" w:ascii="Times New Roman"/>
        </w:rPr>
        <w:t xml:space="preserve">. </w:t>
      </w:r>
      <w:r w:rsidR="00203194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03194">
        <w:rPr>
          <w:rFonts w:hAnsi="Times New Roman" w:ascii="Times New Roman"/>
        </w:rPr>
        <w:t xml:space="preserve">te odsutnosti odgovorne osobe izvršen je uvid u </w:t>
      </w:r>
      <w:r w:rsidR="00C23049">
        <w:rPr>
          <w:rFonts w:hAnsi="Times New Roman" w:ascii="Times New Roman"/>
        </w:rPr>
        <w:t>prokazni popis imovine dostavljen od strane dužnika u kojem navodi da društvo nema nekretnine, pokretnine, imovinska prava na tuđim stvarima, novčane tražbine, nenovčane tražbine te druge imovine.</w:t>
      </w: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957279" w:rsidRPr="00957279">
        <w:rPr>
          <w:rFonts w:hAnsi="Times New Roman" w:ascii="Times New Roman"/>
        </w:rPr>
        <w:t>ASNIUS USLUGE d.o.o., Ivanić-Grad</w:t>
      </w:r>
      <w:r w:rsidR="00B97962" w:rsidRPr="00B97962">
        <w:rPr>
          <w:rFonts w:hAnsi="Times New Roman" w:ascii="Times New Roman"/>
        </w:rPr>
        <w:t xml:space="preserve">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456AEA">
        <w:rPr>
          <w:rFonts w:hAnsi="Times New Roman" w:ascii="Times New Roman"/>
        </w:rPr>
        <w:t>4679</w:t>
      </w:r>
      <w:r>
        <w:rPr>
          <w:rFonts w:hAnsi="Times New Roman" w:ascii="Times New Roman"/>
        </w:rPr>
        <w:t xml:space="preserve">/16 od </w:t>
      </w:r>
      <w:r w:rsidR="00456AEA">
        <w:rPr>
          <w:rFonts w:hAnsi="Times New Roman" w:ascii="Times New Roman"/>
        </w:rPr>
        <w:t>9.</w:t>
      </w:r>
      <w:r>
        <w:rPr>
          <w:rFonts w:hAnsi="Times New Roman" w:ascii="Times New Roman"/>
        </w:rPr>
        <w:t xml:space="preserve"> </w:t>
      </w:r>
      <w:r w:rsidR="009149F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9B5616">
        <w:rPr>
          <w:rFonts w:hAnsi="Times New Roman" w:ascii="Times New Roman"/>
        </w:rPr>
        <w:t>1</w:t>
      </w:r>
      <w:r w:rsidR="009149F1">
        <w:rPr>
          <w:rFonts w:hAnsi="Times New Roman" w:ascii="Times New Roman"/>
        </w:rPr>
        <w:t>0</w:t>
      </w:r>
      <w:r>
        <w:rPr>
          <w:rFonts w:hAnsi="Times New Roman" w:ascii="Times New Roman"/>
        </w:rPr>
        <w:t>.000,00 kn na ime predujma za namirenje troškova pre</w:t>
      </w:r>
      <w:r w:rsidR="005B423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456AEA">
        <w:rPr>
          <w:rFonts w:hAnsi="Times New Roman" w:ascii="Times New Roman"/>
        </w:rPr>
        <w:t>9</w:t>
      </w:r>
      <w:r w:rsidR="000C3F20"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92FEF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B42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946180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2732D0">
        <w:rPr>
          <w:rFonts w:hAnsi="Times New Roman" w:ascii="Times New Roman"/>
        </w:rPr>
        <w:t>3</w:t>
      </w:r>
      <w:r w:rsidRPr="001115CA">
        <w:rPr>
          <w:rFonts w:hAnsi="Times New Roman" w:ascii="Times New Roman"/>
        </w:rPr>
        <w:t xml:space="preserve">. </w:t>
      </w:r>
      <w:r w:rsidR="002732D0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720DD">
        <w:rPr>
          <w:rFonts w:hAnsi="Times New Roman" w:ascii="Times New Roman"/>
        </w:rPr>
        <w:t>, v.r.</w:t>
      </w:r>
    </w:p>
    <w:p w:rsidRDefault="00F720DD" w:rsidP="00840D37" w:rsidR="00F720DD">
      <w:pPr>
        <w:ind w:firstLine="720"/>
        <w:jc w:val="right"/>
        <w:rPr>
          <w:rFonts w:hAnsi="Times New Roman" w:ascii="Times New Roman"/>
        </w:rPr>
      </w:pPr>
    </w:p>
    <w:p w:rsidRDefault="00F720DD" w:rsidP="00840D37" w:rsidR="00F720D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720DD" w:rsidP="00840D37" w:rsidR="00F720D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720DD" w:rsidP="00840D37" w:rsidR="00F720D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46180" w:rsidP="00840D37" w:rsidR="00946180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630958" w:rsidP="00F720DD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A091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5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4452F" w:rsidRPr="00A4452F">
      <w:rPr>
        <w:rFonts w:hAnsi="Times New Roman" w:ascii="Times New Roman"/>
      </w:rPr>
      <w:t>4</w:t>
    </w:r>
    <w:r w:rsidR="00132C28">
      <w:rPr>
        <w:rFonts w:hAnsi="Times New Roman" w:ascii="Times New Roman"/>
      </w:rPr>
      <w:t>679/16-13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72CD5"/>
    <w:rsid w:val="000818FB"/>
    <w:rsid w:val="00081DEC"/>
    <w:rsid w:val="000925C5"/>
    <w:rsid w:val="000A297D"/>
    <w:rsid w:val="000B1278"/>
    <w:rsid w:val="000C3F20"/>
    <w:rsid w:val="000C5116"/>
    <w:rsid w:val="000C6183"/>
    <w:rsid w:val="000D41B5"/>
    <w:rsid w:val="001056B0"/>
    <w:rsid w:val="001115CA"/>
    <w:rsid w:val="001305D0"/>
    <w:rsid w:val="001314E4"/>
    <w:rsid w:val="00132C28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47E54"/>
    <w:rsid w:val="00456AEA"/>
    <w:rsid w:val="00464385"/>
    <w:rsid w:val="004661FF"/>
    <w:rsid w:val="00466D65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178AD"/>
    <w:rsid w:val="00531E40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95E76"/>
    <w:rsid w:val="005A30D9"/>
    <w:rsid w:val="005A4334"/>
    <w:rsid w:val="005A5847"/>
    <w:rsid w:val="005B4230"/>
    <w:rsid w:val="005C4796"/>
    <w:rsid w:val="00602DFD"/>
    <w:rsid w:val="00630958"/>
    <w:rsid w:val="00635DB0"/>
    <w:rsid w:val="00637330"/>
    <w:rsid w:val="006375A3"/>
    <w:rsid w:val="006501F2"/>
    <w:rsid w:val="006C7F6C"/>
    <w:rsid w:val="006E12B0"/>
    <w:rsid w:val="006E1FD3"/>
    <w:rsid w:val="00705993"/>
    <w:rsid w:val="007077A1"/>
    <w:rsid w:val="00735736"/>
    <w:rsid w:val="00737A4B"/>
    <w:rsid w:val="0077522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40D3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6180"/>
    <w:rsid w:val="0094725F"/>
    <w:rsid w:val="0094799B"/>
    <w:rsid w:val="00957279"/>
    <w:rsid w:val="00965C09"/>
    <w:rsid w:val="009955BC"/>
    <w:rsid w:val="009B0EAB"/>
    <w:rsid w:val="009B4D5A"/>
    <w:rsid w:val="009B4EF6"/>
    <w:rsid w:val="009B5616"/>
    <w:rsid w:val="009C17C9"/>
    <w:rsid w:val="009C2E2C"/>
    <w:rsid w:val="00A05200"/>
    <w:rsid w:val="00A20210"/>
    <w:rsid w:val="00A262E2"/>
    <w:rsid w:val="00A27C87"/>
    <w:rsid w:val="00A3091F"/>
    <w:rsid w:val="00A42972"/>
    <w:rsid w:val="00A4452F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E5A44"/>
    <w:rsid w:val="00AF424C"/>
    <w:rsid w:val="00AF7971"/>
    <w:rsid w:val="00B02BF5"/>
    <w:rsid w:val="00B02D87"/>
    <w:rsid w:val="00B07B8D"/>
    <w:rsid w:val="00B13386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A4912"/>
    <w:rsid w:val="00BB7245"/>
    <w:rsid w:val="00BC19C6"/>
    <w:rsid w:val="00C07402"/>
    <w:rsid w:val="00C156FD"/>
    <w:rsid w:val="00C23049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555BF"/>
    <w:rsid w:val="00D70195"/>
    <w:rsid w:val="00D73700"/>
    <w:rsid w:val="00D83C05"/>
    <w:rsid w:val="00D92FEF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E7377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720DD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6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1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6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1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4679</izvorni_sadrzaj>
    <derivirana_varijabla naziv="DomainObject.Predmet.Broj_1">4679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St-4679/2016</izvorni_sadrzaj>
    <derivirana_varijabla naziv="DomainObject.Predmet.OznakaBroj_1">St-4679/2016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ASINUS USLUGE d.o.o. zastupanog po punomoćniku Vanja Jurina; Nataša Berić Resanović</izvorni_sadrzaj>
    <derivirana_varijabla naziv="DomainObject.Predmet.ProtustrankaFormated_1">  ASINUS USLUGE d.o.o. zastupanog po punomoćniku Vanja Jurina; Nataša Berić Resanović</derivirana_varijabla>
  </DomainObject.Predmet.ProtustrankaFormated>
  <DomainObject.Predmet.ProtustrankaFormatedOIB>
    <izvorni_sadrzaj>  ASINUS USLUGE d.o.o., OIB 59448360346 zastupanog po punomoćniku Vanja Jurina; Nataša Berić Resanović</izvorni_sadrzaj>
    <derivirana_varijabla naziv="DomainObject.Predmet.ProtustrankaFormatedOIB_1">  ASINUS USLUGE d.o.o., OIB 59448360346 zastupanog po punomoćniku Vanja Jurina; Nataša Berić Resanović</derivirana_varijabla>
  </DomainObject.Predmet.ProtustrankaFormatedOIB>
  <DomainObject.Predmet.ProtustrankaFormatedWithAdress>
    <izvorni_sadrzaj> ASINUS USLUGE d.o.o., Antuna Gustava Matoša 20, 10310 Ivanić-Grad zastupanog po punomoćniku Vanja Jurina; Nataša Berić Resanović</izvorni_sadrzaj>
    <derivirana_varijabla naziv="DomainObject.Predmet.ProtustrankaFormatedWithAdress_1"> ASINUS USLUGE d.o.o., Antuna Gustava Matoša 20, 10310 Ivanić-Grad zastupanog po punomoćniku Vanja Jurina; Nataša Berić Resanović</derivirana_varijabla>
  </DomainObject.Predmet.ProtustrankaFormatedWithAdress>
  <DomainObject.Predmet.ProtustrankaFormatedWithAdressOIB>
    <izvorni_sadrzaj> ASINUS USLUGE d.o.o., OIB 59448360346, Antuna Gustava Matoša 20, 10310 Ivanić-Grad zastupanog po punomoćniku Vanja Jurina; Nataša Berić Resanović</izvorni_sadrzaj>
    <derivirana_varijabla naziv="DomainObject.Predmet.ProtustrankaFormatedWithAdressOIB_1"> ASINUS USLUGE d.o.o., OIB 59448360346, Antuna Gustava Matoša 20, 10310 Ivanić-Grad zastupanog po punomoćniku Vanja Jurina; Nataša Berić Resanović</derivirana_varijabla>
  </DomainObject.Predmet.ProtustrankaFormatedWithAdressOIB>
  <DomainObject.Predmet.ProtustrankaWithAdress>
    <izvorni_sadrzaj>ASINUS USLUGE d.o.o. Antuna Gustava Matoša 20, 10310 Ivanić-Grad</izvorni_sadrzaj>
    <derivirana_varijabla naziv="DomainObject.Predmet.ProtustrankaWithAdress_1">ASINUS USLUGE d.o.o. Antuna Gustava Matoša 20, 10310 Ivanić-Grad</derivirana_varijabla>
  </DomainObject.Predmet.ProtustrankaWithAdress>
  <DomainObject.Predmet.ProtustrankaWithAdressOIB>
    <izvorni_sadrzaj>ASINUS USLUGE d.o.o., OIB 59448360346, Antuna Gustava Matoša 20, 10310 Ivanić-Grad</izvorni_sadrzaj>
    <derivirana_varijabla naziv="DomainObject.Predmet.ProtustrankaWithAdressOIB_1">ASINUS USLUGE d.o.o., OIB 59448360346, Antuna Gustava Matoša 20, 10310 Ivanić-Grad</derivirana_varijabla>
  </DomainObject.Predmet.ProtustrankaWithAdressOIB>
  <DomainObject.Predmet.ProtustrankaNazivFormated>
    <izvorni_sadrzaj>ASINUS USLUGE d.o.o.</izvorni_sadrzaj>
    <derivirana_varijabla naziv="DomainObject.Predmet.ProtustrankaNazivFormated_1">ASINUS USLUGE d.o.o.</derivirana_varijabla>
  </DomainObject.Predmet.ProtustrankaNazivFormated>
  <DomainObject.Predmet.ProtustrankaNazivFormatedOIB>
    <izvorni_sadrzaj>ASINUS USLUGE d.o.o., OIB 59448360346</izvorni_sadrzaj>
    <derivirana_varijabla naziv="DomainObject.Predmet.ProtustrankaNazivFormatedOIB_1">ASINUS USLUGE d.o.o., OIB 59448360346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ASINUS USLUGE d.o.o. zastupanog po punomoćniku Vanja Jurina; Nataša Berić Resanović</item>
    </izvorni_sadrzaj>
    <derivirana_varijabla naziv="DomainObject.Predmet.ProtuStrankaListFormated_1">
      <item>ASINUS USLUGE d.o.o. zastupanog po punomoćniku Vanja Jurina; Nataša Berić Resanović</item>
    </derivirana_varijabla>
  </DomainObject.Predmet.ProtuStrankaListFormated>
  <DomainObject.Predmet.ProtuStrankaListFormatedOIB>
    <izvorni_sadrzaj>
      <item>ASINUS USLUGE d.o.o., OIB 59448360346 zastupanog po punomoćniku Vanja Jurina; Nataša Berić Resanović</item>
    </izvorni_sadrzaj>
    <derivirana_varijabla naziv="DomainObject.Predmet.ProtuStrankaListFormatedOIB_1">
      <item>ASINUS USLUGE d.o.o., OIB 59448360346 zastupanog po punomoćniku Vanja Jurina; Nataša Berić Resanović</item>
    </derivirana_varijabla>
  </DomainObject.Predmet.ProtuStrankaListFormatedOIB>
  <DomainObject.Predmet.ProtuStrankaListFormatedWithAdress>
    <izvorni_sadrzaj>
      <item>ASINUS USLUGE d.o.o., Antuna Gustava Matoša 20, 10310 Ivanić-Grad zastupanog po punomoćniku Vanja Jurina; Nataša Berić Resanović</item>
    </izvorni_sadrzaj>
    <derivirana_varijabla naziv="DomainObject.Predmet.ProtuStrankaListFormatedWithAdress_1">
      <item>ASINUS USLUGE d.o.o., Antuna Gustava Matoša 20, 10310 Ivanić-Grad zastupanog po punomoćniku Vanja Jurina; Nataša Berić Resanović</item>
    </derivirana_varijabla>
  </DomainObject.Predmet.ProtuStrankaListFormatedWithAdress>
  <DomainObject.Predmet.ProtuStrankaListFormatedWithAdressOIB>
    <izvorni_sadrzaj>
      <item>ASINUS USLUGE d.o.o., OIB 59448360346, Antuna Gustava Matoša 20, 10310 Ivanić-Grad zastupanog po punomoćniku Vanja Jurina; Nataša Berić Resanović</item>
    </izvorni_sadrzaj>
    <derivirana_varijabla naziv="DomainObject.Predmet.ProtuStrankaListFormatedWithAdressOIB_1">
      <item>ASINUS USLUGE d.o.o., OIB 59448360346, Antuna Gustava Matoša 20, 10310 Ivanić-Grad zastupanog po punomoćniku Vanja Jurina; Nataša Berić Resanović</item>
    </derivirana_varijabla>
  </DomainObject.Predmet.ProtuStrankaListFormatedWithAdressOIB>
  <DomainObject.Predmet.ProtuStrankaListNazivFormated>
    <izvorni_sadrzaj>
      <item>ASINUS USLUGE d.o.o.</item>
    </izvorni_sadrzaj>
    <derivirana_varijabla naziv="DomainObject.Predmet.ProtuStrankaListNazivFormated_1">
      <item>ASINUS USLUGE d.o.o.</item>
    </derivirana_varijabla>
  </DomainObject.Predmet.ProtuStrankaListNazivFormated>
  <DomainObject.Predmet.ProtuStrankaListNazivFormatedOIB>
    <izvorni_sadrzaj>
      <item>ASINUS USLUGE d.o.o., OIB 59448360346</item>
    </izvorni_sadrzaj>
    <derivirana_varijabla naziv="DomainObject.Predmet.ProtuStrankaListNazivFormatedOIB_1">
      <item>ASINUS USLUGE d.o.o., OIB 59448360346</item>
    </derivirana_varijabla>
  </DomainObject.Predmet.ProtuStrankaListNazivFormatedOIB>
  <DomainObject.Predmet.OstaliListFormated>
    <izvorni_sadrzaj>
      <item>Vanja Jurina punomoćnik sudionika u postupku ASINUS USLUGE d.o.o.</item>
      <item>Nataša Berić Resanović punomoćnik sudionika u postupku ASINUS USLUGE d.o.o.</item>
    </izvorni_sadrzaj>
    <derivirana_varijabla naziv="DomainObject.Predmet.OstaliListFormated_1">
      <item>Vanja Jurina punomoćnik sudionika u postupku ASINUS USLUGE d.o.o.</item>
      <item>Nataša Berić Resanović punomoćnik sudionika u postupku ASINUS USLUGE d.o.o.</item>
    </derivirana_varijabla>
  </DomainObject.Predmet.OstaliListFormated>
  <DomainObject.Predmet.OstaliListFormatedOIB>
    <izvorni_sadrzaj>
      <item>Vanja Jurina, OIB 65134368159 punomoćnik sudionika u postupku ASINUS USLUGE d.o.o.</item>
      <item>Nataša Berić Resanović, OIB 17090772692 punomoćnik sudionika u postupku ASINUS USLUGE d.o.o.</item>
    </izvorni_sadrzaj>
    <derivirana_varijabla naziv="DomainObject.Predmet.OstaliListFormatedOIB_1">
      <item>Vanja Jurina, OIB 65134368159 punomoćnik sudionika u postupku ASINUS USLUGE d.o.o.</item>
      <item>Nataša Berić Resanović, OIB 17090772692 punomoćnik sudionika u postupku ASINUS USLUGE d.o.o.</item>
    </derivirana_varijabla>
  </DomainObject.Predmet.OstaliListFormatedOIB>
  <DomainObject.Predmet.OstaliListFormatedWithAdress>
    <izvorni_sadrzaj>
      <item>Vanja Jurina, Ulica Antuna Gustava Matoša 17, 10310 Ivanić-Grad punomoćnik sudionika u postupku ASINUS USLUGE d.o.o.</item>
      <item>Nataša Berić Resanović, Antuna Gustava Matoša 20, 10310 Ivanić-Grad punomoćnik sudionika u postupku ASINUS USLUGE d.o.o.</item>
    </izvorni_sadrzaj>
    <derivirana_varijabla naziv="DomainObject.Predmet.OstaliListFormatedWithAdress_1">
      <item>Vanja Jurina, Ulica Antuna Gustava Matoša 17, 10310 Ivanić-Grad punomoćnik sudionika u postupku ASINUS USLUGE d.o.o.</item>
      <item>Nataša Berić Resanović, Antuna Gustava Matoša 20, 10310 Ivanić-Grad punomoćnik sudionika u postupku ASINUS USLUGE d.o.o.</item>
    </derivirana_varijabla>
  </DomainObject.Predmet.OstaliListFormatedWithAdress>
  <DomainObject.Predmet.OstaliListFormatedWithAdressOIB>
    <izvorni_sadrzaj>
      <item>Vanja Jurina, OIB 65134368159, Ulica Antuna Gustava Matoša 17, 10310 Ivanić-Grad punomoćnik sudionika u postupku ASINUS USLUGE d.o.o.</item>
      <item>Nataša Berić Resanović, OIB 17090772692, Antuna Gustava Matoša 20, 10310 Ivanić-Grad punomoćnik sudionika u postupku ASINUS USLUGE d.o.o.</item>
    </izvorni_sadrzaj>
    <derivirana_varijabla naziv="DomainObject.Predmet.OstaliListFormatedWithAdressOIB_1">
      <item>Vanja Jurina, OIB 65134368159, Ulica Antuna Gustava Matoša 17, 10310 Ivanić-Grad punomoćnik sudionika u postupku ASINUS USLUGE d.o.o.</item>
      <item>Nataša Berić Resanović, OIB 17090772692, Antuna Gustava Matoša 20, 10310 Ivanić-Grad punomoćnik sudionika u postupku ASINUS USLUGE d.o.o.</item>
    </derivirana_varijabla>
  </DomainObject.Predmet.OstaliListFormatedWithAdressOIB>
  <DomainObject.Predmet.OstaliListNazivFormated>
    <izvorni_sadrzaj>
      <item>Vanja Jurina</item>
      <item>Nataša Berić Resanović</item>
    </izvorni_sadrzaj>
    <derivirana_varijabla naziv="DomainObject.Predmet.OstaliListNazivFormated_1">
      <item>Vanja Jurina</item>
      <item>Nataša Berić Resanović</item>
    </derivirana_varijabla>
  </DomainObject.Predmet.OstaliListNazivFormated>
  <DomainObject.Predmet.OstaliListNazivFormatedOIB>
    <izvorni_sadrzaj>
      <item>Vanja Jurina, OIB 65134368159</item>
      <item>Nataša Berić Resanović, OIB 17090772692</item>
    </izvorni_sadrzaj>
    <derivirana_varijabla naziv="DomainObject.Predmet.OstaliListNazivFormatedOIB_1">
      <item>Vanja Jurina, OIB 65134368159</item>
      <item>Nataša Berić Resanović, OIB 17090772692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ASINUS USLUGE d.o.o.</izvorni_sadrzaj>
    <derivirana_varijabla naziv="DomainObject.Predmet.ProtustrankaIDrugi_1">ASINUS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ASINUS USLUGE d.o.o., OIB 59448360346, Antuna Gustava Matoša 20, 10310 Ivanić-Grad</izvorni_sadrzaj>
    <derivirana_varijabla naziv="DomainObject.Predmet.ProtustrankaIDrugiAdressOIB_1">ASINUS USLUGE d.o.o., OIB 59448360346, Antuna Gustava Matoša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ASINUS USLUGE d.o.o.</item>
      <item>Vanja Jurina</item>
      <item>Nataša Berić Resanović</item>
    </izvorni_sadrzaj>
    <derivirana_varijabla naziv="DomainObject.Predmet.SudioniciListNaziv_1">
      <item>FINA Regionalni centar Zagreb</item>
      <item>ASINUS USLUGE d.o.o.</item>
      <item>Vanja Jurina</item>
      <item>Nataša Berić Resanović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ASINUS USLUGE d.o.o., OIB 59448360346, Antuna Gustava Matoša 20,10310 Ivanić-Grad</item>
      <item>Vanja Jurina, OIB 65134368159, Ulica Antuna Gustava Matoša 17,10310 Ivanić-Grad</item>
      <item>Nataša Berić Resanović, OIB 17090772692, Antuna Gustava Matoša 20,10310 Ivanić-Grad</item>
    </izvorni_sadrzaj>
    <derivirana_varijabla naziv="DomainObject.Predmet.SudioniciListAdressOIB_1">
      <item>FINA Regionalni centar Zagreb, OIB 85821130368, Trg svibanjskih žrtava 1995. br. 1,10000 Zagreb</item>
      <item>ASINUS USLUGE d.o.o., OIB 59448360346, Antuna Gustava Matoša 20,10310 Ivanić-Grad</item>
      <item>Vanja Jurina, OIB 65134368159, Ulica Antuna Gustava Matoša 17,10310 Ivanić-Grad</item>
      <item>Nataša Berić Resanović, OIB 17090772692, Antuna Gustava Matoša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59448360346</item>
      <item>, OIB 65134368159</item>
      <item>, OIB 17090772692</item>
    </izvorni_sadrzaj>
    <derivirana_varijabla naziv="DomainObject.Predmet.SudioniciListNazivOIB_1">
      <item>, OIB 85821130368</item>
      <item>, OIB 59448360346</item>
      <item>, OIB 65134368159</item>
      <item>, OIB 17090772692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1AC372-C871-47BF-B1BB-3CF3336B9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751</properties:Words>
  <properties:Characters>4011</properties:Characters>
  <properties:Lines>92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2017-04-03T08:54:00Z</dcterms:created>
  <dc:creator>x</dc:creator>
  <cp:lastModifiedBy>Žana Livaja</cp:lastModifiedBy>
  <cp:lastPrinted>2017-04-03T09:00:00Z</cp:lastPrinted>
  <dcterms:modified xmlns:xsi="http://www.w3.org/2001/XMLSchema-instance" xsi:type="dcterms:W3CDTF">2017-04-03T09:00:00Z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