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46b3" w14:paraId="ecb46b3" w:rsidRDefault="00AE649C" w:rsidP="00FA5B5E" w:rsidR="00AE649C">
      <w:pPr>
        <w:pStyle w:val="Naslov3"/>
        <w15:collapsed w:val="false"/>
      </w:pPr>
    </w:p>
    <w:p w:rsidRDefault="009C0100" w:rsidP="009C0100" w:rsidR="009C0100">
      <w:pPr>
        <w:spacing w:after="0"/>
      </w:pPr>
      <w:r>
        <w:t>REPUBLIKA HRVATSKA</w:t>
      </w:r>
    </w:p>
    <w:p w:rsidRDefault="009C0100" w:rsidP="009C0100" w:rsidR="009C0100">
      <w:pPr>
        <w:spacing w:after="0"/>
      </w:pPr>
      <w:r>
        <w:t>Trgovački sud u Varaždinu</w:t>
      </w:r>
    </w:p>
    <w:p w:rsidRDefault="009C0100" w:rsidP="009C0100" w:rsidR="00CB0EA4">
      <w:pPr>
        <w:spacing w:after="0"/>
      </w:pPr>
      <w:r>
        <w:t>Varaždin, Braće Radić br. 2.</w:t>
      </w:r>
      <w:r w:rsidR="00601F8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C0100" w:rsidP="009C0100" w:rsidR="009C0100">
      <w:pPr>
        <w:spacing w:after="0"/>
      </w:pPr>
    </w:p>
    <w:p w:rsidRDefault="009C0100" w:rsidP="009C0100" w:rsidR="009C0100">
      <w:pPr>
        <w:spacing w:after="0"/>
        <w:jc w:val="center"/>
      </w:pPr>
      <w:r>
        <w:t>R E P U B L I K A     H R V A T S K A</w:t>
      </w:r>
    </w:p>
    <w:p w:rsidRDefault="009C0100" w:rsidP="009C0100" w:rsidR="009C0100">
      <w:pPr>
        <w:spacing w:after="0"/>
        <w:jc w:val="both"/>
        <w:rPr>
          <w:b/>
        </w:rPr>
      </w:pPr>
    </w:p>
    <w:p w:rsidRDefault="009C0100" w:rsidP="009C0100" w:rsidR="009C0100">
      <w:pPr>
        <w:spacing w:after="0"/>
        <w:jc w:val="center"/>
      </w:pPr>
      <w:r>
        <w:t>R J  E  Š  E  NJ  E</w:t>
      </w:r>
    </w:p>
    <w:p w:rsidRDefault="009C0100" w:rsidP="009C0100" w:rsidR="009C0100">
      <w:pPr>
        <w:spacing w:after="0"/>
        <w:jc w:val="both"/>
      </w:pPr>
      <w:r>
        <w:t xml:space="preserve">          </w:t>
      </w:r>
    </w:p>
    <w:p w:rsidRDefault="009C0100" w:rsidP="009C0100" w:rsidR="009C0100">
      <w:pPr>
        <w:spacing w:after="0"/>
        <w:jc w:val="both"/>
      </w:pPr>
      <w:r>
        <w:t xml:space="preserve">                </w:t>
      </w:r>
    </w:p>
    <w:p w:rsidRDefault="009C0100" w:rsidP="009C0100" w:rsidR="009C0100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</w:t>
      </w:r>
      <w:r w:rsidR="003310E9">
        <w:t xml:space="preserve"> </w:t>
      </w:r>
      <w:r w:rsidR="003310E9">
        <w:t>EGRA d.o.o. „u stečaju“, iz Čakovca, Josipa Kozarca br. 15, OIB: 01829491620</w:t>
      </w:r>
      <w:r w:rsidR="003310E9">
        <w:rPr>
          <w:rFonts w:cs="Times New Roman"/>
        </w:rPr>
        <w:t xml:space="preserve">, kojeg zastupa stečajni upravitelj </w:t>
      </w:r>
      <w:r w:rsidR="003310E9">
        <w:t>Stanko Makar, dipl. oec., iz Ludbrega, Petra Zrinskog br. 3</w:t>
      </w:r>
      <w:r w:rsidR="003310E9">
        <w:rPr>
          <w:rFonts w:cs="Times New Roman"/>
        </w:rPr>
        <w:t>,</w:t>
      </w:r>
      <w:r>
        <w:t xml:space="preserve"> nakon održanog po</w:t>
      </w:r>
      <w:r>
        <w:t>sebnog ispitnog ročišta 28. rujna</w:t>
      </w:r>
      <w:r w:rsidR="00BD089D">
        <w:t xml:space="preserve"> 2016.</w:t>
      </w: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  <w:jc w:val="center"/>
      </w:pPr>
      <w:r>
        <w:t>r i j e š i o     j e</w:t>
      </w:r>
    </w:p>
    <w:p w:rsidRDefault="009C0100" w:rsidP="009C0100" w:rsidR="009C0100">
      <w:pPr>
        <w:spacing w:after="0"/>
      </w:pPr>
    </w:p>
    <w:p w:rsidRDefault="00164876" w:rsidP="009C0100" w:rsidR="009C0100">
      <w:pPr>
        <w:spacing w:after="0"/>
        <w:jc w:val="both"/>
      </w:pPr>
      <w:r>
        <w:tab/>
      </w:r>
      <w:r w:rsidR="009C0100">
        <w:t>Utvrđuju se slijedeće tražbine</w:t>
      </w: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  <w:jc w:val="both"/>
      </w:pPr>
      <w:r>
        <w:t xml:space="preserve">PRVI VIŠI ISPLATNI RED </w:t>
      </w:r>
    </w:p>
    <w:p w:rsidRDefault="009C0100" w:rsidP="009C0100" w:rsidR="009C0100">
      <w:pPr>
        <w:spacing w:after="0"/>
        <w:jc w:val="both"/>
      </w:pPr>
      <w:r>
        <w:t>1a) U CIJELOSTI PRIZNATE TRAŽBINE</w:t>
      </w: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164876">
        <w:rPr>
          <w:sz w:val="22"/>
          <w:szCs w:val="22"/>
        </w:rPr>
        <w:t>REPUBLIKA HRVATSKA, Ministarstvo financija, Porezna uprava, Područni ured Sjeverna Hrvatska, OIB: 18683136487, prijavljena tražbina u iznosu od 252.810,42 kuna, iznos je priznat u cijelosti.</w:t>
      </w:r>
    </w:p>
    <w:p w:rsidRDefault="00164876" w:rsidP="009C0100" w:rsidR="00164876">
      <w:pPr>
        <w:spacing w:after="0"/>
        <w:jc w:val="both"/>
      </w:pP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  <w:jc w:val="both"/>
      </w:pPr>
      <w:r>
        <w:t>DRUGI VIŠI ISPLATNI RED</w:t>
      </w:r>
    </w:p>
    <w:p w:rsidRDefault="009C0100" w:rsidP="009C0100" w:rsidR="009C0100">
      <w:pPr>
        <w:spacing w:after="0"/>
        <w:jc w:val="both"/>
      </w:pPr>
      <w:r>
        <w:t>1b)</w:t>
      </w:r>
      <w:r w:rsidR="00164876">
        <w:t xml:space="preserve"> U CIJELOSTI PRIZNATE TRAŽBINE</w:t>
      </w:r>
    </w:p>
    <w:p w:rsidRDefault="00164876" w:rsidP="009C0100" w:rsidR="00164876">
      <w:pPr>
        <w:spacing w:after="0"/>
        <w:jc w:val="both"/>
        <w:rPr>
          <w:sz w:val="22"/>
          <w:szCs w:val="22"/>
        </w:rPr>
      </w:pPr>
    </w:p>
    <w:p w:rsidRDefault="00164876" w:rsidP="009C0100" w:rsidR="00164876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>REPUBLIKA HRVATSKA</w:t>
      </w:r>
      <w:r>
        <w:rPr>
          <w:sz w:val="22"/>
          <w:szCs w:val="22"/>
        </w:rPr>
        <w:t>, Ministarstvo financija, Porezna uprava, Područni ured Sjeverna Hrvatska, OIB: 18683136487</w:t>
      </w:r>
      <w:r>
        <w:rPr>
          <w:sz w:val="22"/>
          <w:szCs w:val="22"/>
        </w:rPr>
        <w:t>, prijavljena tražbina u iznosu od 403.177,10 kuna, iznos je priznat u cijelosti.</w:t>
      </w:r>
    </w:p>
    <w:p w:rsidRDefault="00164876" w:rsidP="009C0100" w:rsidR="00164876">
      <w:pPr>
        <w:spacing w:after="0"/>
        <w:jc w:val="both"/>
        <w:rPr>
          <w:sz w:val="22"/>
          <w:szCs w:val="22"/>
        </w:rPr>
      </w:pPr>
    </w:p>
    <w:p w:rsidRDefault="00164876" w:rsidP="009C0100" w:rsidR="00164876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2.HEP-Opskrba d.o.o. iz Zagreba, Ulica grada Vukovara br. 37, OIB: 63073332379, prijavljena tražbina u iznosu od 1.027,03 kuna, iznos je priznat u cijelosti.</w:t>
      </w:r>
    </w:p>
    <w:p w:rsidRDefault="00164876" w:rsidP="009C0100" w:rsidR="00164876">
      <w:pPr>
        <w:spacing w:after="0"/>
        <w:jc w:val="both"/>
        <w:rPr>
          <w:sz w:val="22"/>
          <w:szCs w:val="22"/>
        </w:rPr>
      </w:pPr>
    </w:p>
    <w:p w:rsidRDefault="00164876" w:rsidP="00164876" w:rsidR="009C010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TEGRA d.o.o. iz Čakovca, </w:t>
      </w:r>
      <w:proofErr w:type="spellStart"/>
      <w:r>
        <w:rPr>
          <w:sz w:val="22"/>
          <w:szCs w:val="22"/>
        </w:rPr>
        <w:t>Mihovljanska</w:t>
      </w:r>
      <w:proofErr w:type="spellEnd"/>
      <w:r>
        <w:rPr>
          <w:sz w:val="22"/>
          <w:szCs w:val="22"/>
        </w:rPr>
        <w:t xml:space="preserve"> br. 70, OIB: 52347609859, prijavljena tražbina u iznosu od 125.226,86 kuna, iznos je priznat u cijelosti.</w:t>
      </w:r>
    </w:p>
    <w:p w:rsidRDefault="00164876" w:rsidP="00164876" w:rsidR="009C0100">
      <w:pPr>
        <w:spacing w:after="0" w:beforeAutospacing="true" w:before="100"/>
        <w:ind w:right="-6"/>
        <w:jc w:val="both"/>
      </w:pPr>
      <w:r>
        <w:t xml:space="preserve">          </w:t>
      </w:r>
    </w:p>
    <w:p w:rsidRDefault="009C0100" w:rsidP="009C0100" w:rsidR="009C0100">
      <w:pPr>
        <w:spacing w:after="0"/>
        <w:jc w:val="center"/>
      </w:pPr>
      <w:r>
        <w:t xml:space="preserve">Obrazloženje  </w:t>
      </w:r>
    </w:p>
    <w:p w:rsidRDefault="009C0100" w:rsidP="009C0100" w:rsidR="009C0100">
      <w:pPr>
        <w:spacing w:after="0"/>
        <w:jc w:val="center"/>
      </w:pPr>
    </w:p>
    <w:p w:rsidRDefault="009C0100" w:rsidP="009C0100" w:rsidR="009C0100">
      <w:pPr>
        <w:spacing w:after="0"/>
        <w:jc w:val="both"/>
      </w:pPr>
      <w:r>
        <w:rPr>
          <w:b/>
        </w:rPr>
        <w:tab/>
      </w:r>
    </w:p>
    <w:p w:rsidRDefault="009C0100" w:rsidP="009C0100" w:rsidR="009C0100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</w:t>
      </w:r>
      <w:r w:rsidR="00164876">
        <w:t>29. siječnja 2016.</w:t>
      </w:r>
      <w:r>
        <w:t>, kao i na posebnom ispitn</w:t>
      </w:r>
      <w:r w:rsidR="00164876">
        <w:t>om ročištu održanom 28. rujna</w:t>
      </w:r>
      <w:r>
        <w:t xml:space="preserve"> 201</w:t>
      </w:r>
      <w:r w:rsidR="00164876">
        <w:t>6</w:t>
      </w:r>
      <w:r>
        <w:t xml:space="preserve">. stečajni upravitelj </w:t>
      </w:r>
      <w:r w:rsidR="00164876">
        <w:t xml:space="preserve">Stanko Makar, dipl. </w:t>
      </w:r>
      <w:r w:rsidR="00164876">
        <w:lastRenderedPageBreak/>
        <w:t>oec. iz Ludbrega očitovao</w:t>
      </w:r>
      <w:r>
        <w:t xml:space="preserve"> se o svim prijavljenim tražbinama, te se u smislu odredbe čl. 177. st. 1. Stečajnog zakona (Narodne novine br. 44/96., 29/99., 129/00., 123/03., 197/03., 187/04., 82/06., 116/10., 25/12. i 133/12., dalje : SZ-a) tražbina smatra utvrđenom ako ju na ispitnom ročištu prizna stečajni upravitelj, a ne ospori koji od stečajnih vjerovnika, odnosno, ako izjavljeno osporavanje bude otklonjeno.</w:t>
      </w:r>
    </w:p>
    <w:p w:rsidRDefault="009C0100" w:rsidP="009C0100" w:rsidR="009C0100">
      <w:pPr>
        <w:spacing w:after="0"/>
        <w:jc w:val="both"/>
      </w:pPr>
      <w:r>
        <w:tab/>
        <w:t>Na temelju rezultata ispitnog ročišta sud je temeljem odredbe čl. 177. st. 2. SZ-a sastavio posebnu tablicu ispitanih tražbina (list 1</w:t>
      </w:r>
      <w:r w:rsidR="00164876">
        <w:t>00</w:t>
      </w:r>
      <w:r>
        <w:t xml:space="preserve"> spisa), u koju je za svaku prijavljenu tražbinu unijeto u kojoj je mjeri tražbina utvrđena prema svom iznosu i redu, odnosno, tko je tražbinu osporio.</w:t>
      </w:r>
    </w:p>
    <w:p w:rsidRDefault="009C0100" w:rsidP="009C0100" w:rsidR="009C0100">
      <w:pPr>
        <w:spacing w:after="0"/>
        <w:jc w:val="both"/>
      </w:pPr>
      <w:r>
        <w:tab/>
        <w:t xml:space="preserve">Na temelju navedene tablice ispitanih tražbina donijeto je ovo rješenje kojim je odlučeno u kojem su iznosu i u kojem isplatnom redu pojedine tražbine utvrđene, odnosno, osporene, a sukladno odredbi čl. 177. st. 3. SZ-a. </w:t>
      </w:r>
      <w:r w:rsidR="00C515F1">
        <w:t xml:space="preserve"> U ovom stečajnom postupku stečajni je upravitelj priznao sve prijavljene tražbine, dakle, ni jednu tražbinu nije osporio, a niti tražbine nije osporio nitko od stečajnih vjerovnika, pa je stoga temeljem odredbe čl. 177. st. 3. SZ-a, valjalo odlučiti kao u izreci ovog rješenja.</w:t>
      </w:r>
    </w:p>
    <w:p w:rsidRDefault="009C0100" w:rsidP="00B25B11" w:rsidR="009C0100">
      <w:pPr>
        <w:spacing w:after="0"/>
        <w:jc w:val="both"/>
      </w:pPr>
      <w:r>
        <w:tab/>
      </w:r>
    </w:p>
    <w:p w:rsidRDefault="009C0100" w:rsidP="009C0100" w:rsidR="009C0100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C0100" w:rsidP="009C0100" w:rsidR="009C0100">
      <w:pPr>
        <w:spacing w:after="0"/>
        <w:jc w:val="center"/>
      </w:pPr>
      <w:r>
        <w:t xml:space="preserve">U Varaždinu,  </w:t>
      </w:r>
      <w:r>
        <w:softHyphen/>
        <w:t>28. rujna 2016.</w:t>
      </w:r>
    </w:p>
    <w:p w:rsidRDefault="00BD6092" w:rsidP="009C0100" w:rsidR="00BD6092">
      <w:pPr>
        <w:spacing w:after="0"/>
        <w:jc w:val="center"/>
      </w:pP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9C0100" w:rsidP="009C0100" w:rsidR="009C0100">
      <w:pPr>
        <w:spacing w:after="0"/>
        <w:jc w:val="both"/>
      </w:pPr>
    </w:p>
    <w:p w:rsidRDefault="009C0100" w:rsidP="00A762D9" w:rsidR="009C010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762D9">
        <w:t xml:space="preserve">   </w:t>
      </w:r>
      <w:r>
        <w:t xml:space="preserve">Hugo </w:t>
      </w:r>
      <w:proofErr w:type="spellStart"/>
      <w:r>
        <w:t>Wedemeyer</w:t>
      </w:r>
      <w:proofErr w:type="spellEnd"/>
    </w:p>
    <w:p w:rsidRDefault="009C0100" w:rsidP="009C0100" w:rsidR="009C0100">
      <w:pPr>
        <w:spacing w:after="0"/>
        <w:jc w:val="both"/>
        <w:rPr>
          <w:b/>
          <w:u w:val="single"/>
        </w:rPr>
      </w:pPr>
    </w:p>
    <w:p w:rsidRDefault="009C0100" w:rsidP="009C0100" w:rsidR="009C0100">
      <w:pPr>
        <w:spacing w:after="0"/>
        <w:jc w:val="both"/>
        <w:rPr>
          <w:b/>
          <w:u w:val="single"/>
        </w:rPr>
      </w:pPr>
    </w:p>
    <w:p w:rsidRDefault="009C0100" w:rsidP="009C0100" w:rsidR="009C0100">
      <w:pPr>
        <w:spacing w:after="0"/>
        <w:jc w:val="both"/>
        <w:rPr>
          <w:b/>
          <w:u w:val="single"/>
        </w:rPr>
      </w:pPr>
    </w:p>
    <w:p w:rsidRDefault="002C02E1" w:rsidP="009C0100" w:rsidR="002C02E1">
      <w:pPr>
        <w:spacing w:after="0"/>
        <w:jc w:val="both"/>
        <w:rPr>
          <w:b/>
          <w:u w:val="single"/>
        </w:rPr>
      </w:pPr>
    </w:p>
    <w:p w:rsidRDefault="002C02E1" w:rsidP="009C0100" w:rsidR="002C02E1">
      <w:pPr>
        <w:spacing w:after="0"/>
        <w:jc w:val="both"/>
        <w:rPr>
          <w:b/>
          <w:u w:val="single"/>
        </w:rPr>
      </w:pPr>
    </w:p>
    <w:p w:rsidRDefault="002C02E1" w:rsidP="009C0100" w:rsidR="002C02E1">
      <w:pPr>
        <w:spacing w:after="0"/>
        <w:jc w:val="both"/>
        <w:rPr>
          <w:b/>
          <w:u w:val="single"/>
        </w:rPr>
      </w:pPr>
    </w:p>
    <w:p w:rsidRDefault="009C0100" w:rsidP="009C0100" w:rsidR="009C0100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9C0100" w:rsidP="009C0100" w:rsidR="009C0100">
      <w:pPr>
        <w:spacing w:after="0"/>
        <w:jc w:val="both"/>
        <w:rPr>
          <w:u w:val="single"/>
        </w:rPr>
      </w:pPr>
    </w:p>
    <w:p w:rsidRDefault="009C0100" w:rsidP="009C0100" w:rsidR="009C0100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9C0100" w:rsidP="009C0100" w:rsidR="009C0100">
      <w:pPr>
        <w:spacing w:after="0"/>
        <w:jc w:val="both"/>
      </w:pPr>
    </w:p>
    <w:p w:rsidRDefault="00BD6092" w:rsidP="009C0100" w:rsidR="00BD6092">
      <w:pPr>
        <w:spacing w:after="0"/>
        <w:jc w:val="both"/>
      </w:pPr>
    </w:p>
    <w:p w:rsidRDefault="009C0100" w:rsidP="009C0100" w:rsidR="009C0100">
      <w:pPr>
        <w:spacing w:after="0"/>
        <w:jc w:val="both"/>
      </w:pPr>
      <w:bookmarkStart w:name="_GoBack" w:id="0"/>
      <w:bookmarkEnd w:id="0"/>
      <w:r>
        <w:tab/>
      </w:r>
    </w:p>
    <w:p w:rsidRDefault="009C0100" w:rsidP="009C0100" w:rsidR="009C0100">
      <w:pPr>
        <w:spacing w:after="0"/>
        <w:jc w:val="both"/>
      </w:pPr>
      <w:r>
        <w:t>DNA :</w:t>
      </w:r>
    </w:p>
    <w:p w:rsidRDefault="009C0100" w:rsidP="009C0100" w:rsidR="009C0100">
      <w:pPr>
        <w:spacing w:after="0"/>
        <w:jc w:val="both"/>
      </w:pPr>
    </w:p>
    <w:p w:rsidRDefault="009C0100" w:rsidP="003310E9" w:rsidR="003310E9">
      <w:pPr>
        <w:spacing w:after="0"/>
        <w:jc w:val="both"/>
      </w:pPr>
      <w:r>
        <w:t xml:space="preserve">Stečajni dužnik </w:t>
      </w:r>
      <w:r w:rsidR="003310E9">
        <w:t xml:space="preserve">EGRA d.o.o. „u stečaju“, iz Čakovca, Josipa Kozarca br. 15, </w:t>
      </w:r>
    </w:p>
    <w:p w:rsidRDefault="003310E9" w:rsidP="003310E9" w:rsidR="003310E9">
      <w:pPr>
        <w:spacing w:after="0"/>
        <w:jc w:val="both"/>
      </w:pPr>
      <w:r>
        <w:rPr>
          <w:rFonts w:cs="Times New Roman"/>
        </w:rPr>
        <w:t xml:space="preserve">kojeg zastupa stečajni upravitelj </w:t>
      </w:r>
      <w:r>
        <w:t xml:space="preserve">Stanko Makar, dipl. oec., iz Ludbrega, Petra </w:t>
      </w:r>
    </w:p>
    <w:p w:rsidRDefault="003310E9" w:rsidP="003310E9" w:rsidR="009C0100">
      <w:pPr>
        <w:spacing w:after="0"/>
        <w:jc w:val="both"/>
      </w:pPr>
      <w:r>
        <w:t>Zrinskog br. 3</w:t>
      </w:r>
      <w:r>
        <w:rPr>
          <w:rFonts w:cs="Times New Roman"/>
        </w:rPr>
        <w:t>,</w:t>
      </w:r>
    </w:p>
    <w:p w:rsidRDefault="009C0100" w:rsidP="009C0100" w:rsidR="009C0100">
      <w:pPr>
        <w:spacing w:after="0"/>
        <w:jc w:val="both"/>
      </w:pPr>
    </w:p>
    <w:p w:rsidRDefault="000440C0" w:rsidP="009C0100" w:rsidR="009C0100">
      <w:pPr>
        <w:spacing w:after="0"/>
        <w:jc w:val="both"/>
      </w:pPr>
      <w:r>
        <w:t>e-O</w:t>
      </w:r>
      <w:r w:rsidR="009C0100">
        <w:t>glasna ploča ovoga suda,</w:t>
      </w: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  <w:jc w:val="both"/>
      </w:pPr>
    </w:p>
    <w:p w:rsidRDefault="00BD6092" w:rsidP="009C0100" w:rsidR="00BD6092">
      <w:pPr>
        <w:spacing w:after="0"/>
        <w:jc w:val="both"/>
      </w:pPr>
    </w:p>
    <w:p w:rsidRDefault="009C0100" w:rsidP="009C0100" w:rsidR="009C0100">
      <w:pPr>
        <w:spacing w:after="0"/>
        <w:jc w:val="both"/>
      </w:pPr>
      <w:r>
        <w:t>Pisarnica - kal. pravomoćnosti – 8 dana,</w:t>
      </w:r>
    </w:p>
    <w:p w:rsidRDefault="009C0100" w:rsidP="009C0100" w:rsidR="009C0100">
      <w:pPr>
        <w:spacing w:after="0"/>
        <w:jc w:val="both"/>
      </w:pPr>
      <w:r>
        <w:t xml:space="preserve">               </w:t>
      </w: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  <w:jc w:val="center"/>
      </w:pPr>
      <w:r>
        <w:t>U Varaždinu, 28. rujna 2016.</w:t>
      </w: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9C0100" w:rsidP="009C0100" w:rsidR="009C0100">
      <w:pPr>
        <w:spacing w:after="0"/>
        <w:jc w:val="both"/>
      </w:pPr>
    </w:p>
    <w:p w:rsidRDefault="009C0100" w:rsidP="009C0100" w:rsidR="009C0100">
      <w:pPr>
        <w:spacing w:after="0"/>
      </w:pPr>
    </w:p>
    <w:p w:rsidRDefault="009C0100" w:rsidP="009C0100" w:rsidR="009C0100">
      <w:pPr>
        <w:spacing w:after="0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F85" w:rsidP="00537B78" w:rsidR="00601F85">
      <w:r>
        <w:separator/>
      </w:r>
    </w:p>
  </w:endnote>
  <w:endnote w:id="0" w:type="continuationSeparator">
    <w:p w:rsidRDefault="00601F85" w:rsidP="00537B78" w:rsidR="00601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3087448"/>
      <w:docPartObj>
        <w:docPartGallery w:val="Page Numbers (Bottom of Page)"/>
        <w:docPartUnique/>
      </w:docPartObj>
    </w:sdtPr>
    <w:sdtContent>
      <w:p w:rsidRDefault="009C0100" w:rsidR="009C010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092">
          <w:t>3</w:t>
        </w:r>
        <w:r>
          <w:fldChar w:fldCharType="end"/>
        </w:r>
      </w:p>
    </w:sdtContent>
  </w:sdt>
  <w:p w:rsidRDefault="009C0100" w:rsidR="009C01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F85" w:rsidP="00537B78" w:rsidR="00601F85">
      <w:r>
        <w:separator/>
      </w:r>
    </w:p>
  </w:footnote>
  <w:footnote w:id="0" w:type="continuationSeparator">
    <w:p w:rsidRDefault="00601F85" w:rsidP="00537B78" w:rsidR="00601F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100" w:rsidR="008333A9">
    <w:pPr>
      <w:pStyle w:val="Zaglavlje"/>
    </w:pPr>
    <w:r>
      <w:rPr>
        <w:rStyle w:val="PozadinaSvijetloCrvena"/>
        <w:shd w:fill="auto" w:color="auto" w:val="clear"/>
      </w:rPr>
      <w:t>POSL. BROJ : 6 St-1/15-31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0C0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876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2E1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0E9"/>
    <w:rsid w:val="00331764"/>
    <w:rsid w:val="003319BB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7B9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F8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100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2D9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B11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0A7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89D"/>
    <w:rsid w:val="00BD0D99"/>
    <w:rsid w:val="00BD1E0A"/>
    <w:rsid w:val="00BD2397"/>
    <w:rsid w:val="00BD2896"/>
    <w:rsid w:val="00BD2E47"/>
    <w:rsid w:val="00BD4AE3"/>
    <w:rsid w:val="00BD6092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5F1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098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St-1/2015-31</izvorni_sadrzaj>
    <derivirana_varijabla naziv="DomainObject.Oznaka_1">St-1/2015-31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</izvorni_sadrzaj>
    <derivirana_varijabla naziv="DomainObject.Predmet.Opis_1">prijedlog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St-1/2015</izvorni_sadrzaj>
    <derivirana_varijabla naziv="DomainObject.Predmet.OznakaBroj_1">St-1/2015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EGRA društvo s ograničenom odgovornoošću za graditeljstvo i usluge zastupanog po punomoćniku STANKO MAKAR, stečajni upravitelj</izvorni_sadrzaj>
    <derivirana_varijabla naziv="DomainObject.Predmet.ProtustrankaFormated_1">  EGRA društvo s ograničenom odgovornoošću za graditeljstvo i usluge zastupanog po punomoćniku STANKO MAKAR, stečajni upravitelj</derivirana_varijabla>
  </DomainObject.Predmet.ProtustrankaFormated>
  <DomainObject.Predmet.ProtustrankaFormatedOIB>
    <izvorni_sadrzaj>  EGRA društvo s ograničenom odgovornoošću za graditeljstvo i usluge, OIB 01829491620 zastupanog po punomoćniku STANKO MAKAR, stečajni upravitelj</izvorni_sadrzaj>
    <derivirana_varijabla naziv="DomainObject.Predmet.ProtustrankaFormatedOIB_1">  EGRA društvo s ograničenom odgovornoošću za graditeljstvo i usluge, OIB 01829491620 zastupanog po punomoćniku STANKO MAKAR, stečajni upravitelj</derivirana_varijabla>
  </DomainObject.Predmet.ProtustrankaFormatedOIB>
  <DomainObject.Predmet.ProtustrankaFormatedWithAdress>
    <izvorni_sadrzaj> EGRA društvo s ograničenom odgovornoošću za graditeljstvo i usluge, Josipa Kozarca 15, 40000 Čakovec zastupanog po punomoćniku STANKO MAKAR, stečajni upravitelj</izvorni_sadrzaj>
    <derivirana_varijabla naziv="DomainObject.Predmet.ProtustrankaFormatedWithAdress_1"> EGRA društvo s ograničenom odgovornoošću za graditeljstvo i usluge, Josipa Kozarca 15, 40000 Čakovec zastupanog po punomoćniku STANKO MAKAR, stečajni upravitelj</derivirana_varijabla>
  </DomainObject.Predmet.ProtustrankaFormatedWithAdress>
  <DomainObject.Predmet.ProtustrankaFormatedWithAdressOIB>
    <izvorni_sadrzaj> EGRA društvo s ograničenom odgovornoošću za graditeljstvo i usluge, OIB 01829491620, Josipa Kozarca 15, 40000 Čakovec zastupanog po punomoćniku STANKO MAKAR, stečajni upravitelj</izvorni_sadrzaj>
    <derivirana_varijabla naziv="DomainObject.Predmet.ProtustrankaFormatedWithAdressOIB_1"> EGRA društvo s ograničenom odgovornoošću za graditeljstvo i usluge, OIB 01829491620, Josipa Kozarca 15, 40000 Čakovec zastupanog po punomoćniku STANKO MAKAR, stečajni upravitelj</derivirana_varijabla>
  </DomainObject.Predmet.ProtustrankaFormatedWithAdressOIB>
  <DomainObject.Predmet.ProtustrankaWithAdress>
    <izvorni_sadrzaj>EGRA društvo s ograničenom odgovornoošću za graditeljstvo i usluge Josipa Kozarca 15, 40000 Čakovec</izvorni_sadrzaj>
    <derivirana_varijabla naziv="DomainObject.Predmet.ProtustrankaWithAdress_1">EGRA društvo s ograničenom odgovornoošću za graditeljstvo i usluge Josipa Kozarca 15, 40000 Čakovec</derivirana_varijabla>
  </DomainObject.Predmet.ProtustrankaWithAdress>
  <DomainObject.Predmet.ProtustrankaWithAdressOIB>
    <izvorni_sadrzaj>EGRA društvo s ograničenom odgovornoošću za graditeljstvo i usluge, OIB 01829491620, Josipa Kozarca 15, 40000 Čakovec</izvorni_sadrzaj>
    <derivirana_varijabla naziv="DomainObject.Predmet.ProtustrankaWithAdressOIB_1">EGRA društvo s ograničenom odgovornoošću za graditeljstvo i usluge, OIB 01829491620, Josipa Kozarca 15, 40000 Čakovec</derivirana_varijabla>
  </DomainObject.Predmet.ProtustrankaWithAdressOIB>
  <DomainObject.Predmet.ProtustrankaNazivFormated>
    <izvorni_sadrzaj>EGRA društvo s ograničenom odgovornoošću za graditeljstvo i usluge</izvorni_sadrzaj>
    <derivirana_varijabla naziv="DomainObject.Predmet.ProtustrankaNazivFormated_1">EGRA društvo s ograničenom odgovornoošću za graditeljstvo i usluge</derivirana_varijabla>
  </DomainObject.Predmet.ProtustrankaNazivFormated>
  <DomainObject.Predmet.ProtustrankaNazivFormatedOIB>
    <izvorni_sadrzaj>EGRA društvo s ograničenom odgovornoošću za graditeljstvo i usluge, OIB 01829491620</izvorni_sadrzaj>
    <derivirana_varijabla naziv="DomainObject.Predmet.ProtustrankaNazivFormatedOIB_1">EGRA društvo s ograničenom odgovornoošću za graditeljstvo i usluge, OIB 01829491620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</izvorni_sadrzaj>
    <derivirana_varijabla naziv="DomainObject.Predmet.StrankaFormated_1">  Porezna uprava Područni ured Čakovec</derivirana_varijabla>
  </DomainObject.Predmet.StrankaFormated>
  <DomainObject.Predmet.StrankaFormatedOIB>
    <izvorni_sadrzaj>  Porezna uprava Područni ured Čakovec, OIB 18683136487</izvorni_sadrzaj>
    <derivirana_varijabla naziv="DomainObject.Predmet.StrankaFormatedOIB_1">  Porezna uprava Područni ured Čakovec, OIB 18683136487</derivirana_varijabla>
  </DomainObject.Predmet.StrankaFormatedOIB>
  <DomainObject.Predmet.StrankaFormatedWithAdress>
    <izvorni_sadrzaj> Porezna uprava Područni ured Čakovec, O.Keršovanija 11, 40000 Čakovec</izvorni_sadrzaj>
    <derivirana_varijabla naziv="DomainObject.Predmet.StrankaFormatedWithAdress_1"> Porezna uprava Područni ured Čakovec, O.Keršovanija 11, 40000 Čakovec</derivirana_varijabla>
  </DomainObject.Predmet.StrankaFormatedWithAdress>
  <DomainObject.Predmet.StrankaFormatedWithAdressOIB>
    <izvorni_sadrzaj> Porezna uprava Područni ured Čakovec, OIB 18683136487, O.Keršovanija 11, 40000 Čakovec</izvorni_sadrzaj>
    <derivirana_varijabla naziv="DomainObject.Predmet.StrankaFormatedWithAdressOIB_1"> Porezna uprava Područni ured Čakovec, OIB 18683136487, O.Keršovanija 11, 40000 Čakovec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599297.70</izvorni_sadrzaj>
    <derivirana_varijabla naziv="DomainObject.Predmet.TrenutnaVrijednost_1">599297.70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Čakovec</item>
    </izvorni_sadrzaj>
    <derivirana_varijabla naziv="DomainObject.Predmet.StrankaListFormated_1">
      <item>Porezna uprava Područni ured Čakovec</item>
    </derivirana_varijabla>
  </DomainObject.Predmet.StrankaListFormated>
  <DomainObject.Predmet.StrankaListFormatedOIB>
    <izvorni_sadrzaj>
      <item>Porezna uprava Područni ured Čakovec, OIB 18683136487</item>
    </izvorni_sadrzaj>
    <derivirana_varijabla naziv="DomainObject.Predmet.StrankaListFormatedOIB_1">
      <item>Porezna uprava Područni ured Čakovec, OIB 18683136487</item>
    </derivirana_varijabla>
  </DomainObject.Predmet.StrankaListFormatedOIB>
  <DomainObject.Predmet.StrankaListFormatedWithAdress>
    <izvorni_sadrzaj>
      <item>Porezna uprava Područni ured Čakovec, O.Keršovanija 11, 40000 Čakovec</item>
    </izvorni_sadrzaj>
    <derivirana_varijabla naziv="DomainObject.Predmet.StrankaListFormatedWithAdress_1">
      <item>Porezna uprava Područni ured Čakovec, O.Keršovanija 11, 40000 Čakovec</item>
    </derivirana_varijabla>
  </DomainObject.Predmet.StrankaListFormatedWithAdress>
  <DomainObject.Predmet.StrankaListFormatedWithAdressOIB>
    <izvorni_sadrzaj>
      <item>Porezna uprava Područni ured Čakovec, OIB 18683136487, O.Keršovanija 11, 40000 Čakovec</item>
    </izvorni_sadrzaj>
    <derivirana_varijabla naziv="DomainObject.Predmet.StrankaListFormatedWithAdressOIB_1">
      <item>Porezna uprava Područni ured Čakovec, OIB 18683136487, O.Keršovanija 11, 40000 Čakovec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EGRA društvo s ograničenom odgovornoošću za graditeljstvo i usluge zastupanog po punomoćniku STANKO MAKAR, stečajni upravitelj</item>
    </izvorni_sadrzaj>
    <derivirana_varijabla naziv="DomainObject.Predmet.ProtuStrankaListFormated_1">
      <item>EGRA društvo s ograničenom odgovornoošću za graditeljstvo i usluge zastupanog po punomoćniku STANKO MAKAR, stečajni upravitelj</item>
    </derivirana_varijabla>
  </DomainObject.Predmet.ProtuStrankaListFormated>
  <DomainObject.Predmet.ProtuStrankaListFormatedOIB>
    <izvorni_sadrzaj>
      <item>EGRA društvo s ograničenom odgovornoošću za graditeljstvo i usluge, OIB 01829491620 zastupanog po punomoćniku STANKO MAKAR, stečajni upravitelj</item>
    </izvorni_sadrzaj>
    <derivirana_varijabla naziv="DomainObject.Predmet.ProtuStrankaListFormatedOIB_1">
      <item>EGRA društvo s ograničenom odgovornoošću za graditeljstvo i usluge, OIB 01829491620 zastupanog po punomoćniku STANKO MAKAR, stečajni upravitelj</item>
    </derivirana_varijabla>
  </DomainObject.Predmet.ProtuStrankaListFormatedOIB>
  <DomainObject.Predmet.ProtuStrankaListFormatedWithAdress>
    <izvorni_sadrzaj>
      <item>EGRA društvo s ograničenom odgovornoošću za graditeljstvo i usluge, Josipa Kozarca 15, 40000 Čakovec zastupanog po punomoćniku STANKO MAKAR, stečajni upravitelj</item>
    </izvorni_sadrzaj>
    <derivirana_varijabla naziv="DomainObject.Predmet.ProtuStrankaListFormatedWithAdress_1">
      <item>EGRA društvo s ograničenom odgovornoošću za graditeljstvo i usluge, Josipa Kozarca 15, 40000 Čakovec zastupanog po punomoćniku STANKO MAKAR, stečajni upravitelj</item>
    </derivirana_varijabla>
  </DomainObject.Predmet.ProtuStrankaListFormatedWithAdress>
  <DomainObject.Predmet.ProtuStrankaListFormatedWithAdressOIB>
    <izvorni_sadrzaj>
      <item>EGRA društvo s ograničenom odgovornoošću za graditeljstvo i usluge, OIB 01829491620, Josipa Kozarca 15, 40000 Čakovec zastupanog po punomoćniku STANKO MAKAR, stečajni upravitelj</item>
    </izvorni_sadrzaj>
    <derivirana_varijabla naziv="DomainObject.Predmet.ProtuStrankaListFormatedWithAdressOIB_1">
      <item>EGRA društvo s ograničenom odgovornoošću za graditeljstvo i usluge, OIB 01829491620, Josipa Kozarca 15, 40000 Čakovec zastupanog po punomoćniku STANKO MAKAR, stečajni upravitelj</item>
    </derivirana_varijabla>
  </DomainObject.Predmet.ProtuStrankaListFormatedWithAdressOIB>
  <DomainObject.Predmet.ProtuStrankaListNazivFormated>
    <izvorni_sadrzaj>
      <item>EGRA društvo s ograničenom odgovornoošću za graditeljstvo i usluge</item>
    </izvorni_sadrzaj>
    <derivirana_varijabla naziv="DomainObject.Predmet.ProtuStrankaListNazivFormated_1">
      <item>EGRA društvo s ograničenom odgovornoošću za graditeljstvo i usluge</item>
    </derivirana_varijabla>
  </DomainObject.Predmet.ProtuStrankaListNazivFormated>
  <DomainObject.Predmet.ProtuStrankaListNazivFormatedOIB>
    <izvorni_sadrzaj>
      <item>EGRA društvo s ograničenom odgovornoošću za graditeljstvo i usluge, OIB 01829491620</item>
    </izvorni_sadrzaj>
    <derivirana_varijabla naziv="DomainObject.Predmet.ProtuStrankaListNazivFormatedOIB_1">
      <item>EGRA društvo s ograničenom odgovornoošću za graditeljstvo i usluge, OIB 01829491620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 punomoćnik sudionika u postupku EGRA društvo s ograničenom odgovornoošću za graditeljstvo i usluge</item>
      <item>Financijska agencija</item>
      <item>Silvia Kolmanić direktor TEGRA d.o.o.</item>
    </izvorni_sadrzaj>
    <derivirana_varijabla naziv="DomainObject.Predmet.OstaliListFormated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 punomoćnik sudionika u postupku EGRA društvo s ograničenom odgovornoošću za graditeljstvo i usluge</item>
      <item>Financijska agencija</item>
      <item>Silvia Kolmanić direktor TEGRA d.o.o.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 punomoćnik sudionika u postupku EGRA društvo s ograničenom odgovornoošću za graditeljstvo i usluge</item>
      <item>Financijska agencija, OIB 85821130368</item>
      <item>Silvia Kolmanić direktor TEGRA d.o.o.</item>
    </izvorni_sadrzaj>
    <derivirana_varijabla naziv="DomainObject.Predmet.OstaliListFormatedOIB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 punomoćnik sudionika u postupku EGRA društvo s ograničenom odgovornoošću za graditeljstvo i usluge</item>
      <item>Financijska agencija, OIB 85821130368</item>
      <item>Silvia Kolmanić direktor TEGRA d.o.o.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Petra Zrinskog br. 3., 42230 Ludbreg punomoćnik sudionika u postupku EGRA društvo s ograničenom odgovornoošću za graditeljstvo i usluge</item>
      <item>Financijska agencija, O. Keršovanija 7, 40000 Čakovec</item>
      <item>Silvia Kolmanić direktor TEGRA d.o.o.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Petra Zrinskog br. 3., 42230 Ludbreg punomoćnik sudionika u postupku EGRA društvo s ograničenom odgovornoošću za graditeljstvo i usluge</item>
      <item>Financijska agencija, O. Keršovanija 7, 40000 Čakovec</item>
      <item>Silvia Kolmanić direktor TEGRA d.o.o.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OIB 49218337993, Petra Zrinskog br. 3., 42230 Ludbreg punomoćnik sudionika u postupku EGRA društvo s ograničenom odgovornoošću za graditeljstvo i usluge</item>
      <item>Financijska agencija, OIB 85821130368, O. Keršovanija 7, 40000 Čakovec</item>
      <item>Silvia Kolmanić direktor TEGRA d.o.o.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OIB 49218337993, Petra Zrinskog br. 3., 42230 Ludbreg punomoćnik sudionika u postupku EGRA društvo s ograničenom odgovornoošću za graditeljstvo i usluge</item>
      <item>Financijska agencija, OIB 85821130368, O. Keršovanija 7, 40000 Čakovec</item>
      <item>Silvia Kolmanić direktor TEGRA d.o.o.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  <item>Silvia Kolmanić direktor TEGRA d.o.o.</item>
    </izvorni_sadrzaj>
    <derivirana_varijabla naziv="DomainObject.Predmet.OstaliListNazivFormated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  <item>Silvia Kolmanić direktor TEGRA d.o.o.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</item>
      <item>Financijska agencija, OIB 85821130368</item>
      <item>Silvia Kolmanić direktor TEGRA d.o.o.</item>
    </izvorni_sadrzaj>
    <derivirana_varijabla naziv="DomainObject.Predmet.OstaliListNazivFormatedOIB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</item>
      <item>Financijska agencija, OIB 85821130368</item>
      <item>Silvia Kolmanić direktor TEGRA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St-1/2015-31</izvorni_sadrzaj>
    <derivirana_varijabla naziv="DomainObject.PoslovniBrojDokumenta_1">St-1/2015-31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EGRA društvo s ograničenom odgovornoošću za graditeljstvo i usluge</izvorni_sadrzaj>
    <derivirana_varijabla naziv="DomainObject.Predmet.ProtustrankaIDrugi_1">EGRA društvo s ograničenom odgovornoošću za graditeljstvo i usluge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EGRA društvo s ograničenom odgovornoošću za graditeljstvo i usluge, OIB 01829491620, Josipa Kozarca 15, 40000 Čakovec</izvorni_sadrzaj>
    <derivirana_varijabla naziv="DomainObject.Predmet.ProtustrankaIDrugiAdressOIB_1">EGRA društvo s ograničenom odgovornoošću za graditeljstvo i usluge, OIB 01829491620,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EGRA društvo s ograničenom odgovornoošću za graditeljstvo i usluge</item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  <item>Silvia Kolmanić direktor TEGRA d.o.o.</item>
    </izvorni_sadrzaj>
    <derivirana_varijabla naziv="DomainObject.Predmet.SudioniciListNaziv_1">
      <item>Porezna uprava Područni ured Čakovec</item>
      <item>EGRA društvo s ograničenom odgovornoošću za graditeljstvo i usluge</item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  <item>Silvia Kolmanić direktor TEGRA d.o.o.</item>
    </derivirana_varijabla>
  </DomainObject.Predmet.SudioniciListNaziv>
  <DomainObject.Predmet.SudioniciListAdressOIB>
    <izvorni_sadrzaj>
      <item>Porezna uprava Područni ured Čakovec, OIB 18683136487, O.Keršovanija 11,40000 Čakovec</item>
      <item>EGRA društvo s ograničenom odgovornoošću za graditeljstvo i usluge, OIB 01829491620, Josipa Kozarca 15,40000 Čakovec</item>
      <item>Županijsko državno odvjetništvo u Varaždinu, B.Radića 2,42000 Varaždin</item>
      <item>Oglasna ploča</item>
      <item>Sudski registar, B.Radića 2,42000 Varaždin</item>
      <item>TOMO BOŽIĆ</item>
      <item>DALIBOR KARLOVČEC, Istarsko naselje br. 5.,40315 Mursko Središće</item>
      <item>BRANKO SRŠA, Peklenica, Glavna br. 6.,40315 Mursko Središće</item>
      <item>STANKO MAKAR, stečajni upravitelj, OIB 49218337993, Petra Zrinskog br. 3.,42230 Ludbreg</item>
      <item>Financijska agencija, OIB 85821130368, O. Keršovanija 7,40000 Čakovec</item>
      <item>Silvia Kolmanić direktor TEGRA d.o.o.</item>
    </izvorni_sadrzaj>
    <derivirana_varijabla naziv="DomainObject.Predmet.SudioniciListAdressOIB_1">
      <item>Porezna uprava Područni ured Čakovec, OIB 18683136487, O.Keršovanija 11,40000 Čakovec</item>
      <item>EGRA društvo s ograničenom odgovornoošću za graditeljstvo i usluge, OIB 01829491620, Josipa Kozarca 15,40000 Čakovec</item>
      <item>Županijsko državno odvjetništvo u Varaždinu, B.Radića 2,42000 Varaždin</item>
      <item>Oglasna ploča</item>
      <item>Sudski registar, B.Radića 2,42000 Varaždin</item>
      <item>TOMO BOŽIĆ</item>
      <item>DALIBOR KARLOVČEC, Istarsko naselje br. 5.,40315 Mursko Središće</item>
      <item>BRANKO SRŠA, Peklenica, Glavna br. 6.,40315 Mursko Središće</item>
      <item>STANKO MAKAR, stečajni upravitelj, OIB 49218337993, Petra Zrinskog br. 3.,42230 Ludbreg</item>
      <item>Financijska agencija, OIB 85821130368, O. Keršovanija 7,40000 Čakovec</item>
      <item>Silvia Kolmanić direktor TEGRA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DE390-F6EC-4980-AB9C-D20BDE57F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514</properties:Words>
  <properties:Characters>2758</properties:Characters>
  <properties:Lines>107</properties:Lines>
  <properties:Paragraphs>33</properties:Paragraphs>
  <properties:TotalTime>52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2016-09-28T12:11:00Z</cp:lastPrinted>
  <dcterms:modified xmlns:xsi="http://www.w3.org/2001/XMLSchema-instance" xsi:type="dcterms:W3CDTF">2016-09-28T12:14:00Z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St-1/2015-31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