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87DED46" w:rsidRDefault="000E1F39" w:rsidP="000E1F39" w:rsidR="000E1F39" w:rsidRPr="00BD384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D3841">
        <w:rPr>
          <w:rFonts w:hAnsi="Times New Roman" w:ascii="Times New Roman"/>
          <w:b/>
          <w:sz w:val="24"/>
          <w:szCs w:val="24"/>
        </w:rPr>
        <w:t xml:space="preserve">Obrazac </w:t>
      </w:r>
      <w:proofErr w:type="spellStart"/>
      <w:r w:rsidRPr="00BD3841">
        <w:rPr>
          <w:rFonts w:hAnsi="Times New Roman" w:ascii="Times New Roman"/>
          <w:b/>
          <w:sz w:val="24"/>
          <w:szCs w:val="24"/>
        </w:rPr>
        <w:t>20</w:t>
      </w:r>
      <w:proofErr w:type="spellEnd"/>
      <w:r w:rsidRPr="00BD3841">
        <w:rPr>
          <w:rFonts w:hAnsi="Times New Roman" w:ascii="Times New Roman"/>
          <w:b/>
          <w:sz w:val="24"/>
          <w:szCs w:val="24"/>
        </w:rPr>
        <w:t>.</w:t>
      </w:r>
    </w:p>
    <w:p w14:textId="77777777" w14:paraId="62044D33" w:rsidRDefault="000E1F39" w:rsidP="000E1F39" w:rsidR="000E1F39" w:rsidRPr="00BD3841">
      <w:pPr>
        <w:jc w:val="center"/>
        <w:rPr>
          <w:rFonts w:hAnsi="Times New Roman" w:ascii="Times New Roman"/>
          <w:b/>
          <w:sz w:val="24"/>
          <w:szCs w:val="24"/>
        </w:rPr>
      </w:pPr>
      <w:r w:rsidRPr="00BD3841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14:textId="77777777" w14:paraId="5A129543"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15F50F39"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Nadle</w:t>
      </w:r>
      <w:r w:rsidRPr="00BD3841">
        <w:rPr>
          <w:rFonts w:hAnsi="Times New Roman" w:ascii="Times New Roman"/>
          <w:sz w:val="24"/>
          <w:szCs w:val="24"/>
        </w:rPr>
        <w:t>ž</w:t>
      </w:r>
      <w:r w:rsidRPr="00BD3841">
        <w:rPr>
          <w:rFonts w:hAnsi="Times New Roman" w:ascii="Times New Roman"/>
          <w:sz w:val="24"/>
          <w:szCs w:val="24"/>
          <w:lang w:val="pl-PL"/>
        </w:rPr>
        <w:t>ni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trgova</w:t>
      </w:r>
      <w:r w:rsidRPr="00BD3841">
        <w:rPr>
          <w:rFonts w:hAnsi="Times New Roman" w:ascii="Times New Roman"/>
          <w:sz w:val="24"/>
          <w:szCs w:val="24"/>
        </w:rPr>
        <w:t>č</w:t>
      </w:r>
      <w:r w:rsidRPr="00BD3841">
        <w:rPr>
          <w:rFonts w:hAnsi="Times New Roman" w:ascii="Times New Roman"/>
          <w:sz w:val="24"/>
          <w:szCs w:val="24"/>
          <w:lang w:val="pl-PL"/>
        </w:rPr>
        <w:t>ki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sud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544BB4">
        <w:rPr>
          <w:rFonts w:hAnsi="Times New Roman" w:ascii="Times New Roman"/>
          <w:sz w:val="24"/>
          <w:szCs w:val="24"/>
          <w:lang w:val="pl-PL"/>
        </w:rPr>
        <w:t>Zagreb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>u</w:t>
      </w:r>
    </w:p>
    <w:p w14:textId="77777777" w14:paraId="7555B60D"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544BB4">
        <w:rPr>
          <w:rFonts w:hAnsi="Times New Roman" w:ascii="Times New Roman"/>
          <w:sz w:val="24"/>
          <w:szCs w:val="24"/>
          <w:lang w:val="pl-PL"/>
        </w:rPr>
        <w:t>St-126/2015</w:t>
      </w:r>
    </w:p>
    <w:p w14:textId="77777777" w14:paraId="74360156" w:rsidRDefault="00544BB4" w:rsidP="004F5D1A" w:rsidR="004F5D1A" w:rsidRPr="00BD3841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proofErr w:type="spellStart"/>
      <w:r>
        <w:rPr>
          <w:rFonts w:eastAsia="Times New Roman" w:hAnsi="Times New Roman" w:ascii="Times New Roman"/>
          <w:b/>
          <w:sz w:val="24"/>
          <w:szCs w:val="24"/>
        </w:rPr>
        <w:t>RADOŠEVIĆ</w:t>
      </w:r>
      <w:proofErr w:type="spellEnd"/>
      <w:r w:rsidR="009E6410" w:rsidRPr="00BD3841">
        <w:rPr>
          <w:rFonts w:eastAsia="Times New Roman" w:hAnsi="Times New Roman" w:ascii="Times New Roman"/>
          <w:b/>
          <w:sz w:val="24"/>
          <w:szCs w:val="24"/>
        </w:rPr>
        <w:t xml:space="preserve"> d.o.o.  -u stečaju</w:t>
      </w:r>
      <w:r>
        <w:rPr>
          <w:rFonts w:eastAsia="Times New Roman" w:hAnsi="Times New Roman" w:ascii="Times New Roman"/>
          <w:sz w:val="24"/>
          <w:szCs w:val="24"/>
        </w:rPr>
        <w:t>, Petrinja</w:t>
      </w:r>
      <w:r w:rsidR="009E6410" w:rsidRPr="00BD3841">
        <w:rPr>
          <w:rFonts w:eastAsia="Times New Roman"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sz w:val="24"/>
          <w:szCs w:val="24"/>
        </w:rPr>
        <w:t xml:space="preserve">Ivana Janka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Štromara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9,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OIB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: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13096482089</w:t>
      </w:r>
      <w:proofErr w:type="spellEnd"/>
      <w:r w:rsidR="009E6410" w:rsidRPr="00BD3841">
        <w:rPr>
          <w:rFonts w:eastAsia="Times New Roman" w:hAnsi="Times New Roman" w:ascii="Times New Roman"/>
          <w:sz w:val="24"/>
          <w:szCs w:val="24"/>
        </w:rPr>
        <w:t xml:space="preserve"> </w:t>
      </w:r>
      <w:r w:rsidR="004F5D1A">
        <w:rPr>
          <w:rFonts w:eastAsia="Times New Roman" w:hAnsi="Times New Roman" w:ascii="Times New Roman"/>
          <w:sz w:val="24"/>
          <w:szCs w:val="24"/>
        </w:rPr>
        <w:t xml:space="preserve">koga zastupa stečajna upraviteljica Alma </w:t>
      </w:r>
      <w:proofErr w:type="spellStart"/>
      <w:r w:rsidR="004F5D1A">
        <w:rPr>
          <w:rFonts w:eastAsia="Times New Roman" w:hAnsi="Times New Roman" w:ascii="Times New Roman"/>
          <w:sz w:val="24"/>
          <w:szCs w:val="24"/>
        </w:rPr>
        <w:t>Klepac</w:t>
      </w:r>
      <w:proofErr w:type="spellEnd"/>
    </w:p>
    <w:p w14:textId="77777777" w14:paraId="56DE40BE" w:rsidRDefault="009E6410" w:rsidP="009E6410" w:rsidR="009E6410" w:rsidRPr="00BD3841">
      <w:pPr>
        <w:spacing w:after="0"/>
        <w:ind w:hanging="2160" w:left="2160"/>
        <w:jc w:val="both"/>
        <w:rPr>
          <w:rFonts w:hAnsi="Times New Roman" w:ascii="Times New Roman"/>
          <w:sz w:val="24"/>
          <w:szCs w:val="24"/>
        </w:rPr>
      </w:pPr>
    </w:p>
    <w:p w14:textId="77777777" w14:paraId="2766A6A5"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60CFE980" w14:paraId="2813D7D1" w:rsidRDefault="000E1F39" w:rsidP="000E1F39" w:rsidR="000E1F39" w:rsidRPr="00BD3841">
      <w:pPr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544BB4">
        <w:rPr>
          <w:rFonts w:hAnsi="Times New Roman" w:ascii="Times New Roman"/>
          <w:sz w:val="24"/>
          <w:szCs w:val="24"/>
          <w:lang w:val="pl-PL"/>
        </w:rPr>
        <w:t xml:space="preserve"> 03.11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.2015.</w:t>
      </w:r>
      <w:r w:rsidRPr="00BD3841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856B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C32A0">
        <w:rPr>
          <w:rFonts w:hAnsi="Times New Roman" w:ascii="Times New Roman"/>
          <w:sz w:val="24"/>
          <w:szCs w:val="24"/>
          <w:lang w:val="pl-PL"/>
        </w:rPr>
        <w:t>22</w:t>
      </w:r>
      <w:r w:rsidR="008856B5">
        <w:rPr>
          <w:rFonts w:hAnsi="Times New Roman" w:ascii="Times New Roman"/>
          <w:sz w:val="24"/>
          <w:szCs w:val="24"/>
          <w:lang w:val="pl-PL"/>
        </w:rPr>
        <w:t>.</w:t>
      </w:r>
      <w:r w:rsidR="00921097">
        <w:rPr>
          <w:rFonts w:hAnsi="Times New Roman" w:ascii="Times New Roman"/>
          <w:sz w:val="24"/>
          <w:szCs w:val="24"/>
          <w:lang w:val="pl-PL"/>
        </w:rPr>
        <w:t>0</w:t>
      </w:r>
      <w:r w:rsidR="00EB6A9F">
        <w:rPr>
          <w:rFonts w:hAnsi="Times New Roman" w:ascii="Times New Roman"/>
          <w:sz w:val="24"/>
          <w:szCs w:val="24"/>
          <w:lang w:val="pl-PL"/>
        </w:rPr>
        <w:t>5</w:t>
      </w:r>
      <w:r w:rsidR="007C32A0">
        <w:rPr>
          <w:rFonts w:hAnsi="Times New Roman" w:ascii="Times New Roman"/>
          <w:sz w:val="24"/>
          <w:szCs w:val="24"/>
          <w:lang w:val="pl-PL"/>
        </w:rPr>
        <w:t>.</w:t>
      </w:r>
      <w:r w:rsidR="00124A13">
        <w:rPr>
          <w:rFonts w:hAnsi="Times New Roman" w:ascii="Times New Roman"/>
          <w:sz w:val="24"/>
          <w:szCs w:val="24"/>
          <w:lang w:val="pl-PL"/>
        </w:rPr>
        <w:t>201</w:t>
      </w:r>
      <w:r w:rsidR="00921097">
        <w:rPr>
          <w:rFonts w:hAnsi="Times New Roman" w:ascii="Times New Roman"/>
          <w:sz w:val="24"/>
          <w:szCs w:val="24"/>
          <w:lang w:val="pl-PL"/>
        </w:rPr>
        <w:t>9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.g.</w:t>
      </w:r>
    </w:p>
    <w:p w14:textId="77777777" w14:paraId="1C4B3888" w:rsidRDefault="009E6410" w:rsidP="009E6410" w:rsidR="009E6410" w:rsidRPr="00544BB4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0CC47773" w:rsidRDefault="009E46C5" w:rsidP="009E6410" w:rsidR="009E6410" w:rsidRPr="00544BB4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proofErr w:type="spellStart"/>
      <w:r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proofErr w:type="spellEnd"/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14:textId="77777777" w14:paraId="68273989" w:rsidRDefault="00544BB4" w:rsidP="00544BB4" w:rsidR="00544BB4" w:rsidRPr="00544BB4">
      <w:pPr>
        <w:suppressAutoHyphens/>
        <w:spacing w:after="0"/>
        <w:ind w:left="72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</w:p>
    <w:p w14:textId="6ADC3F70" w14:paraId="43D736E7" w:rsidRDefault="00544BB4" w:rsidP="003F4540" w:rsidR="00544BB4" w:rsidRPr="00544BB4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Vođenje poslovnih knjiga povjerila sam ovlaštenom knjigovodstvenom servisu te je izrađen završni račun od 01.01.2015. god. do otvaranja stečajnog postupka, te završni račun za 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2015.g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6361E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, </w:t>
      </w:r>
      <w:proofErr w:type="spellStart"/>
      <w:r w:rsidR="008856B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2016</w:t>
      </w:r>
      <w:proofErr w:type="spellEnd"/>
      <w:r w:rsidR="008856B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6361E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, </w:t>
      </w:r>
      <w:proofErr w:type="spellStart"/>
      <w:r w:rsidR="006361E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2017</w:t>
      </w:r>
      <w:proofErr w:type="spellEnd"/>
      <w:r w:rsid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., te </w:t>
      </w:r>
      <w:proofErr w:type="spellStart"/>
      <w:r w:rsid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2018</w:t>
      </w:r>
      <w:proofErr w:type="spellEnd"/>
      <w:r w:rsid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7B109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godinu.</w:t>
      </w: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Ujedno je izrađena i početna bilanca stečajnog dužnika zajedno sa cjelokupnom pratećom dokumentacijom.  </w:t>
      </w:r>
    </w:p>
    <w:p w14:textId="77777777" w14:paraId="3262189B" w:rsidRDefault="00544BB4" w:rsidP="003F4540" w:rsidR="00544BB4" w:rsidRPr="00544BB4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7856C03B" w:rsidRDefault="00544BB4" w:rsidP="003F4540" w:rsidR="00544BB4" w:rsidRPr="00544BB4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14:textId="77777777" w14:paraId="3319940A" w:rsidRDefault="00544BB4" w:rsidP="003F4540" w:rsidR="00544BB4" w:rsidRPr="00544BB4">
      <w:pPr>
        <w:suppressAutoHyphens/>
        <w:spacing w:after="0"/>
        <w:ind w:firstLine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7751202B" w:rsidRDefault="00544BB4" w:rsidP="003F4540" w:rsidR="00544BB4" w:rsidRPr="00544BB4">
      <w:pPr>
        <w:tabs>
          <w:tab w:pos="426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44BB4">
        <w:rPr>
          <w:rFonts w:eastAsia="Times New Roman" w:hAnsi="Times New Roman" w:ascii="Times New Roman"/>
          <w:sz w:val="24"/>
          <w:szCs w:val="24"/>
        </w:rPr>
        <w:t xml:space="preserve">Sukladno odluci skupštine vjerovnika zaključen je Ugovor o najmu vozila s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U.O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. MAR-TRANS iz Petrinje, Ivana Janka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Štromara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 9,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OIB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: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87199570455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 kao najmoprimcem, predmetom kojeg je bio  najam vozila i to:</w:t>
      </w:r>
    </w:p>
    <w:p w14:textId="77777777" w14:paraId="7E4BF7F8" w:rsidRDefault="00544BB4" w:rsidP="003F4540" w:rsidR="00544BB4" w:rsidRPr="00544BB4">
      <w:pPr>
        <w:numPr>
          <w:ilvl w:val="1"/>
          <w:numId w:val="9"/>
        </w:numPr>
        <w:spacing w:lineRule="auto" w:line="264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544BB4">
        <w:rPr>
          <w:rFonts w:eastAsia="Times New Roman" w:hAnsi="Times New Roman" w:ascii="Times New Roman"/>
          <w:sz w:val="24"/>
          <w:szCs w:val="24"/>
        </w:rPr>
        <w:t xml:space="preserve">Tegljača: marka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VOLVO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, tip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FV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12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>/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420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, broj šasije: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YV2A4B3A8VB177244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1997.g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>.;</w:t>
      </w:r>
    </w:p>
    <w:p w14:textId="77777777" w14:paraId="4374EA17" w:rsidRDefault="00544BB4" w:rsidP="003F4540" w:rsidR="00544BB4" w:rsidRPr="00544BB4">
      <w:pPr>
        <w:numPr>
          <w:ilvl w:val="1"/>
          <w:numId w:val="9"/>
        </w:numPr>
        <w:spacing w:lineRule="auto" w:line="264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544BB4">
        <w:rPr>
          <w:rFonts w:eastAsia="Times New Roman" w:hAnsi="Times New Roman" w:ascii="Times New Roman"/>
          <w:sz w:val="24"/>
          <w:szCs w:val="24"/>
        </w:rPr>
        <w:t xml:space="preserve">Poluprikolice: marka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KRONE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, tip SDP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27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, broj šasije: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WKESDP27000X27667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Pr="00544BB4">
        <w:rPr>
          <w:rFonts w:eastAsia="Times New Roman" w:hAnsi="Times New Roman" w:ascii="Times New Roman"/>
          <w:sz w:val="24"/>
          <w:szCs w:val="24"/>
        </w:rPr>
        <w:t>1999.g</w:t>
      </w:r>
      <w:proofErr w:type="spellEnd"/>
      <w:r w:rsidRPr="00544BB4">
        <w:rPr>
          <w:rFonts w:eastAsia="Times New Roman" w:hAnsi="Times New Roman" w:ascii="Times New Roman"/>
          <w:sz w:val="24"/>
          <w:szCs w:val="24"/>
        </w:rPr>
        <w:t>.</w:t>
      </w:r>
    </w:p>
    <w:p w14:textId="77777777" w14:paraId="77455E14" w:rsidRDefault="00544BB4" w:rsidP="003F4540" w:rsidR="00544BB4">
      <w:pPr>
        <w:tabs>
          <w:tab w:pos="426" w:val="left"/>
        </w:tabs>
        <w:spacing w:after="0"/>
        <w:ind w:left="1277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544BB4">
        <w:rPr>
          <w:rFonts w:eastAsia="Times New Roman" w:hAnsi="Times New Roman" w:ascii="Times New Roman"/>
          <w:color w:val="000000"/>
          <w:sz w:val="24"/>
          <w:szCs w:val="24"/>
        </w:rPr>
        <w:t xml:space="preserve">s iznosom mjesečne zakupnine od </w:t>
      </w:r>
      <w:proofErr w:type="spellStart"/>
      <w:r w:rsidRPr="00544BB4">
        <w:rPr>
          <w:rFonts w:eastAsia="Times New Roman" w:hAnsi="Times New Roman" w:ascii="Times New Roman"/>
          <w:color w:val="000000"/>
          <w:sz w:val="24"/>
          <w:szCs w:val="24"/>
        </w:rPr>
        <w:t>1.000</w:t>
      </w:r>
      <w:proofErr w:type="spellEnd"/>
      <w:r w:rsidRPr="00544BB4">
        <w:rPr>
          <w:rFonts w:eastAsia="Times New Roman" w:hAnsi="Times New Roman" w:ascii="Times New Roman"/>
          <w:color w:val="000000"/>
          <w:sz w:val="24"/>
          <w:szCs w:val="24"/>
        </w:rPr>
        <w:t>,</w:t>
      </w:r>
      <w:proofErr w:type="spellStart"/>
      <w:r w:rsidRPr="00544BB4">
        <w:rPr>
          <w:rFonts w:eastAsia="Times New Roman" w:hAnsi="Times New Roman" w:ascii="Times New Roman"/>
          <w:color w:val="000000"/>
          <w:sz w:val="24"/>
          <w:szCs w:val="24"/>
        </w:rPr>
        <w:t>00</w:t>
      </w:r>
      <w:proofErr w:type="spellEnd"/>
      <w:r w:rsidRPr="00544BB4">
        <w:rPr>
          <w:rFonts w:eastAsia="Times New Roman" w:hAnsi="Times New Roman" w:ascii="Times New Roman"/>
          <w:color w:val="000000"/>
          <w:sz w:val="24"/>
          <w:szCs w:val="24"/>
        </w:rPr>
        <w:t xml:space="preserve"> kn, na neodređeno vrijeme, odnosno do prodaje pokretnine, međutim, ugovor je raskinut od strane najmoprimca zaključno s  01.05.2016.g.</w:t>
      </w:r>
    </w:p>
    <w:p w14:textId="77777777" w14:paraId="3B370A6B" w:rsidRDefault="00747189" w:rsidP="003F4540" w:rsidR="00747189" w:rsidRPr="00544BB4">
      <w:pPr>
        <w:tabs>
          <w:tab w:pos="426" w:val="left"/>
        </w:tabs>
        <w:spacing w:after="0"/>
        <w:ind w:left="1277"/>
        <w:jc w:val="both"/>
        <w:rPr>
          <w:rFonts w:eastAsia="Times New Roman" w:hAnsi="Times New Roman" w:ascii="Times New Roman"/>
          <w:sz w:val="24"/>
          <w:szCs w:val="24"/>
        </w:rPr>
      </w:pPr>
    </w:p>
    <w:p w14:textId="77777777" w14:paraId="49978D1A" w:rsidRDefault="00747189" w:rsidP="00747189" w:rsidR="00747189" w:rsidRPr="00544BB4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održanog ispitnog ročišta, a u roku određenom odredbama čl. 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176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. Stečajnog zakona, zaprimila sam naknadne prijave tražbina vjerovnika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II višeg isplatnog reda koje će biti</w:t>
      </w: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ispitane na posebnom  ispitnom ročištu.</w:t>
      </w:r>
    </w:p>
    <w:p w14:textId="77777777" w14:paraId="560CFD4E" w:rsidRDefault="00544BB4" w:rsidP="00544BB4" w:rsidR="00544BB4" w:rsidRPr="00544BB4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4B5E7187" w:rsidRDefault="000E1F39" w:rsidP="000E1F39" w:rsidR="009E46C5" w:rsidRPr="00544BB4">
      <w:pPr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013619DE" w:rsidRDefault="009E46C5" w:rsidP="00747189" w:rsidR="009E46C5" w:rsidRPr="0074718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47189">
        <w:rPr>
          <w:rFonts w:hAnsi="Times New Roman" w:ascii="Times New Roman"/>
          <w:sz w:val="24"/>
          <w:szCs w:val="24"/>
          <w:lang w:val="pl-PL"/>
        </w:rPr>
        <w:t>II.1. Utvrđena</w:t>
      </w:r>
      <w:r w:rsidR="00E75F06" w:rsidRPr="00747189">
        <w:rPr>
          <w:rFonts w:hAnsi="Times New Roman" w:ascii="Times New Roman"/>
          <w:sz w:val="24"/>
          <w:szCs w:val="24"/>
          <w:lang w:val="pl-PL"/>
        </w:rPr>
        <w:t xml:space="preserve"> početna</w:t>
      </w:r>
      <w:r w:rsidRPr="00747189">
        <w:rPr>
          <w:rFonts w:hAnsi="Times New Roman" w:ascii="Times New Roman"/>
          <w:sz w:val="24"/>
          <w:szCs w:val="24"/>
          <w:lang w:val="pl-PL"/>
        </w:rPr>
        <w:t xml:space="preserve"> vrijednost nekretnina u vlasniš</w:t>
      </w:r>
      <w:r w:rsidR="00747189">
        <w:rPr>
          <w:rFonts w:hAnsi="Times New Roman" w:ascii="Times New Roman"/>
          <w:sz w:val="24"/>
          <w:szCs w:val="24"/>
          <w:lang w:val="pl-PL"/>
        </w:rPr>
        <w:t xml:space="preserve">tvu stečajnog dužnika na kojima </w:t>
      </w:r>
      <w:r w:rsidRPr="00747189">
        <w:rPr>
          <w:rFonts w:hAnsi="Times New Roman" w:ascii="Times New Roman"/>
          <w:sz w:val="24"/>
          <w:szCs w:val="24"/>
          <w:lang w:val="pl-PL"/>
        </w:rPr>
        <w:t>razlučno pravo</w:t>
      </w:r>
      <w:r w:rsidR="006520DC"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747189">
        <w:rPr>
          <w:rFonts w:hAnsi="Times New Roman" w:ascii="Times New Roman"/>
          <w:sz w:val="24"/>
          <w:szCs w:val="24"/>
          <w:lang w:val="pl-PL"/>
        </w:rPr>
        <w:t>:</w:t>
      </w:r>
    </w:p>
    <w:p w14:textId="77777777" w14:paraId="138B1A9D" w:rsidRDefault="00DF6650" w:rsidP="00714BD3" w:rsidR="00714BD3" w:rsidRPr="00714BD3">
      <w:pPr>
        <w:pStyle w:val="Odlomakpopisa"/>
        <w:numPr>
          <w:ilvl w:val="0"/>
          <w:numId w:val="10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k.č.br. </w:t>
      </w:r>
      <w:proofErr w:type="spellStart"/>
      <w:r>
        <w:rPr>
          <w:rFonts w:hAnsi="Times New Roman" w:ascii="Times New Roman"/>
          <w:sz w:val="24"/>
          <w:szCs w:val="24"/>
        </w:rPr>
        <w:t>4894</w:t>
      </w:r>
      <w:proofErr w:type="spellEnd"/>
      <w:r w:rsidR="00714BD3" w:rsidRPr="00714BD3">
        <w:rPr>
          <w:rFonts w:hAnsi="Times New Roman" w:ascii="Times New Roman"/>
          <w:sz w:val="24"/>
          <w:szCs w:val="24"/>
        </w:rPr>
        <w:t>/</w:t>
      </w:r>
      <w:proofErr w:type="spellStart"/>
      <w:r w:rsidR="00714BD3" w:rsidRPr="00714BD3">
        <w:rPr>
          <w:rFonts w:hAnsi="Times New Roman" w:ascii="Times New Roman"/>
          <w:sz w:val="24"/>
          <w:szCs w:val="24"/>
        </w:rPr>
        <w:t>1D</w:t>
      </w:r>
      <w:proofErr w:type="spellEnd"/>
      <w:r w:rsidR="00714BD3" w:rsidRPr="00714BD3">
        <w:rPr>
          <w:rFonts w:hAnsi="Times New Roman" w:ascii="Times New Roman"/>
          <w:sz w:val="24"/>
          <w:szCs w:val="24"/>
        </w:rPr>
        <w:t xml:space="preserve"> koja u naravi predstavlja oranicu u Logorištu,  ukupne površine </w:t>
      </w:r>
      <w:proofErr w:type="spellStart"/>
      <w:r w:rsidR="00714BD3" w:rsidRPr="00714BD3">
        <w:rPr>
          <w:rFonts w:hAnsi="Times New Roman" w:ascii="Times New Roman"/>
          <w:sz w:val="24"/>
          <w:szCs w:val="24"/>
        </w:rPr>
        <w:t>1561</w:t>
      </w:r>
      <w:proofErr w:type="spellEnd"/>
      <w:r w:rsidR="00714BD3" w:rsidRPr="00714B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14BD3" w:rsidRPr="00714BD3">
        <w:rPr>
          <w:rFonts w:hAnsi="Times New Roman" w:ascii="Times New Roman"/>
          <w:sz w:val="24"/>
          <w:szCs w:val="24"/>
        </w:rPr>
        <w:t>m2</w:t>
      </w:r>
      <w:proofErr w:type="spellEnd"/>
      <w:r w:rsidR="00714BD3" w:rsidRPr="00714BD3">
        <w:rPr>
          <w:rFonts w:hAnsi="Times New Roman" w:ascii="Times New Roman"/>
          <w:sz w:val="24"/>
          <w:szCs w:val="24"/>
        </w:rPr>
        <w:t xml:space="preserve">, upisane u zemljišnim knjigama Općinskog  suda u Sisku,  </w:t>
      </w:r>
      <w:r w:rsidR="00714BD3">
        <w:rPr>
          <w:rFonts w:hAnsi="Times New Roman" w:ascii="Times New Roman"/>
          <w:sz w:val="24"/>
          <w:szCs w:val="24"/>
        </w:rPr>
        <w:t xml:space="preserve">u zk.ul.br. </w:t>
      </w:r>
      <w:proofErr w:type="spellStart"/>
      <w:r w:rsidR="00714BD3">
        <w:rPr>
          <w:rFonts w:hAnsi="Times New Roman" w:ascii="Times New Roman"/>
          <w:sz w:val="24"/>
          <w:szCs w:val="24"/>
        </w:rPr>
        <w:t>2052</w:t>
      </w:r>
      <w:proofErr w:type="spellEnd"/>
      <w:r w:rsidR="00714BD3">
        <w:rPr>
          <w:rFonts w:hAnsi="Times New Roman" w:ascii="Times New Roman"/>
          <w:sz w:val="24"/>
          <w:szCs w:val="24"/>
        </w:rPr>
        <w:t xml:space="preserve">, k.o. Petrinja u iznosu od </w:t>
      </w:r>
      <w:proofErr w:type="spellStart"/>
      <w:r>
        <w:rPr>
          <w:rFonts w:hAnsi="Times New Roman" w:ascii="Times New Roman"/>
          <w:sz w:val="24"/>
          <w:szCs w:val="24"/>
        </w:rPr>
        <w:t>39.010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kn;</w:t>
      </w:r>
    </w:p>
    <w:p w14:textId="77777777" w14:paraId="5A88BF05" w:rsidRDefault="00DF6650" w:rsidP="00DF6650" w:rsidR="00DF6650">
      <w:pPr>
        <w:pStyle w:val="Odlomakpopisa"/>
        <w:numPr>
          <w:ilvl w:val="0"/>
          <w:numId w:val="10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F6650">
        <w:rPr>
          <w:rFonts w:hAnsi="Times New Roman" w:ascii="Times New Roman"/>
          <w:sz w:val="24"/>
          <w:szCs w:val="24"/>
        </w:rPr>
        <w:t xml:space="preserve">k.č.br. </w:t>
      </w:r>
      <w:proofErr w:type="spellStart"/>
      <w:r w:rsidRPr="00DF6650">
        <w:rPr>
          <w:rFonts w:hAnsi="Times New Roman" w:ascii="Times New Roman"/>
          <w:sz w:val="24"/>
          <w:szCs w:val="24"/>
        </w:rPr>
        <w:t>4894</w:t>
      </w:r>
      <w:proofErr w:type="spellEnd"/>
      <w:r w:rsidRPr="00DF6650">
        <w:rPr>
          <w:rFonts w:hAnsi="Times New Roman" w:ascii="Times New Roman"/>
          <w:sz w:val="24"/>
          <w:szCs w:val="24"/>
        </w:rPr>
        <w:t>/</w:t>
      </w:r>
      <w:proofErr w:type="spellStart"/>
      <w:r w:rsidRPr="00DF6650">
        <w:rPr>
          <w:rFonts w:hAnsi="Times New Roman" w:ascii="Times New Roman"/>
          <w:sz w:val="24"/>
          <w:szCs w:val="24"/>
        </w:rPr>
        <w:t>52</w:t>
      </w:r>
      <w:proofErr w:type="spellEnd"/>
      <w:r w:rsidRPr="00DF6650">
        <w:rPr>
          <w:rFonts w:hAnsi="Times New Roman" w:ascii="Times New Roman"/>
          <w:sz w:val="24"/>
          <w:szCs w:val="24"/>
        </w:rPr>
        <w:t xml:space="preserve"> koja u naravi predstavlja kuću i dvorište u Logorištu,  ukupne površine </w:t>
      </w:r>
      <w:proofErr w:type="spellStart"/>
      <w:r w:rsidRPr="00DF6650">
        <w:rPr>
          <w:rFonts w:hAnsi="Times New Roman" w:ascii="Times New Roman"/>
          <w:sz w:val="24"/>
          <w:szCs w:val="24"/>
        </w:rPr>
        <w:t>583</w:t>
      </w:r>
      <w:proofErr w:type="spellEnd"/>
      <w:r w:rsidRPr="00DF665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F6650">
        <w:rPr>
          <w:rFonts w:hAnsi="Times New Roman" w:ascii="Times New Roman"/>
          <w:sz w:val="24"/>
          <w:szCs w:val="24"/>
        </w:rPr>
        <w:t>m2</w:t>
      </w:r>
      <w:proofErr w:type="spellEnd"/>
      <w:r w:rsidRPr="00DF6650">
        <w:rPr>
          <w:rFonts w:hAnsi="Times New Roman" w:ascii="Times New Roman"/>
          <w:sz w:val="24"/>
          <w:szCs w:val="24"/>
        </w:rPr>
        <w:t xml:space="preserve">, upisane u zemljišnim knjigama Općinskog  suda u Sisku,  </w:t>
      </w:r>
      <w:r>
        <w:rPr>
          <w:rFonts w:hAnsi="Times New Roman" w:ascii="Times New Roman"/>
          <w:sz w:val="24"/>
          <w:szCs w:val="24"/>
        </w:rPr>
        <w:t xml:space="preserve">u zk.ul.br. </w:t>
      </w:r>
      <w:proofErr w:type="spellStart"/>
      <w:r>
        <w:rPr>
          <w:rFonts w:hAnsi="Times New Roman" w:ascii="Times New Roman"/>
          <w:sz w:val="24"/>
          <w:szCs w:val="24"/>
        </w:rPr>
        <w:t>3206</w:t>
      </w:r>
      <w:proofErr w:type="spellEnd"/>
      <w:r>
        <w:rPr>
          <w:rFonts w:hAnsi="Times New Roman" w:ascii="Times New Roman"/>
          <w:sz w:val="24"/>
          <w:szCs w:val="24"/>
        </w:rPr>
        <w:t xml:space="preserve">, k.o. Petrinja u iznosu od </w:t>
      </w:r>
      <w:proofErr w:type="spellStart"/>
      <w:r>
        <w:rPr>
          <w:rFonts w:hAnsi="Times New Roman" w:ascii="Times New Roman"/>
          <w:sz w:val="24"/>
          <w:szCs w:val="24"/>
        </w:rPr>
        <w:t>159.886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03</w:t>
      </w:r>
      <w:proofErr w:type="spellEnd"/>
      <w:r>
        <w:rPr>
          <w:rFonts w:hAnsi="Times New Roman" w:ascii="Times New Roman"/>
          <w:sz w:val="24"/>
          <w:szCs w:val="24"/>
        </w:rPr>
        <w:t xml:space="preserve"> kn;</w:t>
      </w:r>
    </w:p>
    <w:p w14:textId="77777777" w14:paraId="4B14FAD2" w:rsidRDefault="00714BD3" w:rsidP="006520DC" w:rsidR="006520DC">
      <w:pPr>
        <w:pStyle w:val="Odlomakpopisa"/>
        <w:numPr>
          <w:ilvl w:val="0"/>
          <w:numId w:val="10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F6650">
        <w:rPr>
          <w:rFonts w:hAnsi="Times New Roman" w:ascii="Times New Roman"/>
          <w:sz w:val="24"/>
          <w:szCs w:val="24"/>
        </w:rPr>
        <w:lastRenderedPageBreak/>
        <w:t xml:space="preserve">k.č.br. </w:t>
      </w:r>
      <w:proofErr w:type="spellStart"/>
      <w:r w:rsidRPr="00DF6650">
        <w:rPr>
          <w:rFonts w:hAnsi="Times New Roman" w:ascii="Times New Roman"/>
          <w:sz w:val="24"/>
          <w:szCs w:val="24"/>
        </w:rPr>
        <w:t>4894</w:t>
      </w:r>
      <w:proofErr w:type="spellEnd"/>
      <w:r w:rsidRPr="00DF6650">
        <w:rPr>
          <w:rFonts w:hAnsi="Times New Roman" w:ascii="Times New Roman"/>
          <w:sz w:val="24"/>
          <w:szCs w:val="24"/>
        </w:rPr>
        <w:t>/</w:t>
      </w:r>
      <w:proofErr w:type="spellStart"/>
      <w:r w:rsidRPr="00DF6650">
        <w:rPr>
          <w:rFonts w:hAnsi="Times New Roman" w:ascii="Times New Roman"/>
          <w:sz w:val="24"/>
          <w:szCs w:val="24"/>
        </w:rPr>
        <w:t>17</w:t>
      </w:r>
      <w:proofErr w:type="spellEnd"/>
      <w:r w:rsidRPr="00DF6650">
        <w:rPr>
          <w:rFonts w:hAnsi="Times New Roman" w:ascii="Times New Roman"/>
          <w:sz w:val="24"/>
          <w:szCs w:val="24"/>
        </w:rPr>
        <w:t xml:space="preserve"> koja u naravi predstavlja oranicu u Logorištu,  ukupne površine </w:t>
      </w:r>
      <w:proofErr w:type="spellStart"/>
      <w:r w:rsidRPr="00DF6650">
        <w:rPr>
          <w:rFonts w:hAnsi="Times New Roman" w:ascii="Times New Roman"/>
          <w:sz w:val="24"/>
          <w:szCs w:val="24"/>
        </w:rPr>
        <w:t>3309</w:t>
      </w:r>
      <w:proofErr w:type="spellEnd"/>
      <w:r w:rsidRPr="00DF665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F6650">
        <w:rPr>
          <w:rFonts w:hAnsi="Times New Roman" w:ascii="Times New Roman"/>
          <w:sz w:val="24"/>
          <w:szCs w:val="24"/>
        </w:rPr>
        <w:t>m2</w:t>
      </w:r>
      <w:proofErr w:type="spellEnd"/>
      <w:r w:rsidRPr="00DF6650">
        <w:rPr>
          <w:rFonts w:hAnsi="Times New Roman" w:ascii="Times New Roman"/>
          <w:sz w:val="24"/>
          <w:szCs w:val="24"/>
        </w:rPr>
        <w:t xml:space="preserve">, upisane u zemljišnim knjigama Općinskog  suda u Sisku,  </w:t>
      </w:r>
      <w:r w:rsidR="00DF6650">
        <w:rPr>
          <w:rFonts w:hAnsi="Times New Roman" w:ascii="Times New Roman"/>
          <w:sz w:val="24"/>
          <w:szCs w:val="24"/>
        </w:rPr>
        <w:t xml:space="preserve">u zk.ul.br. </w:t>
      </w:r>
      <w:proofErr w:type="spellStart"/>
      <w:r w:rsidR="00DF6650">
        <w:rPr>
          <w:rFonts w:hAnsi="Times New Roman" w:ascii="Times New Roman"/>
          <w:sz w:val="24"/>
          <w:szCs w:val="24"/>
        </w:rPr>
        <w:t>2676</w:t>
      </w:r>
      <w:proofErr w:type="spellEnd"/>
      <w:r w:rsidR="00DF6650">
        <w:rPr>
          <w:rFonts w:hAnsi="Times New Roman" w:ascii="Times New Roman"/>
          <w:sz w:val="24"/>
          <w:szCs w:val="24"/>
        </w:rPr>
        <w:t xml:space="preserve">, k.o. Petrinja u iznosu od </w:t>
      </w:r>
      <w:proofErr w:type="spellStart"/>
      <w:r w:rsidR="00DF6650">
        <w:rPr>
          <w:rFonts w:hAnsi="Times New Roman" w:ascii="Times New Roman"/>
          <w:sz w:val="24"/>
          <w:szCs w:val="24"/>
        </w:rPr>
        <w:t>73.594</w:t>
      </w:r>
      <w:proofErr w:type="spellEnd"/>
      <w:r w:rsidR="00DF6650">
        <w:rPr>
          <w:rFonts w:hAnsi="Times New Roman" w:ascii="Times New Roman"/>
          <w:sz w:val="24"/>
          <w:szCs w:val="24"/>
        </w:rPr>
        <w:t>,</w:t>
      </w:r>
      <w:proofErr w:type="spellStart"/>
      <w:r w:rsidR="00DF6650">
        <w:rPr>
          <w:rFonts w:hAnsi="Times New Roman" w:ascii="Times New Roman"/>
          <w:sz w:val="24"/>
          <w:szCs w:val="24"/>
        </w:rPr>
        <w:t>50</w:t>
      </w:r>
      <w:proofErr w:type="spellEnd"/>
      <w:r w:rsidR="00DF6650">
        <w:rPr>
          <w:rFonts w:hAnsi="Times New Roman" w:ascii="Times New Roman"/>
          <w:sz w:val="24"/>
          <w:szCs w:val="24"/>
        </w:rPr>
        <w:t xml:space="preserve"> kn</w:t>
      </w:r>
    </w:p>
    <w:p w14:textId="77777777" w14:paraId="7EE71DE8" w:rsidRDefault="006520DC" w:rsidP="006520DC" w:rsidR="006520D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3734266" w:rsidRDefault="00747189" w:rsidP="00714BD3" w:rsidR="00714BD3" w:rsidRPr="003F454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Napomena: čestice oznake zemljišta </w:t>
      </w:r>
      <w:proofErr w:type="spellStart"/>
      <w:r>
        <w:rPr>
          <w:rFonts w:hAnsi="Times New Roman" w:ascii="Times New Roman"/>
          <w:sz w:val="24"/>
          <w:szCs w:val="24"/>
        </w:rPr>
        <w:t>4894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1D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4894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52</w:t>
      </w:r>
      <w:proofErr w:type="spellEnd"/>
      <w:r>
        <w:rPr>
          <w:rFonts w:hAnsi="Times New Roman" w:ascii="Times New Roman"/>
          <w:sz w:val="24"/>
          <w:szCs w:val="24"/>
        </w:rPr>
        <w:t xml:space="preserve"> čine  funkcionalni kompleks zemljišta s obiteljskom stambenom kućom , tako da odvojena prodaja tih čestica zemljišta može dovesti do značajnog smanjenja vrijednosti tog dijela nekretnina. </w:t>
      </w:r>
    </w:p>
    <w:p w14:textId="082BC1DA" w14:paraId="2662974A" w:rsidRDefault="00DF6650" w:rsidP="000B06D8" w:rsidR="00747189" w:rsidRPr="00EB6A9F">
      <w:pPr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3F4540">
        <w:rPr>
          <w:rFonts w:hAnsi="Times New Roman" w:ascii="Times New Roman"/>
          <w:sz w:val="24"/>
          <w:szCs w:val="24"/>
        </w:rPr>
        <w:t xml:space="preserve">Procjena vrijednosti nekretnina napravljena je od strane ovlaštenog sudskog vještaka za građevinarstvo g. Balije Hrvoja. Na nekretninama </w:t>
      </w:r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postoji </w:t>
      </w:r>
      <w:proofErr w:type="spellStart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razlučno</w:t>
      </w:r>
      <w:proofErr w:type="spellEnd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pravo u korist </w:t>
      </w:r>
      <w:proofErr w:type="spellStart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razlučnog</w:t>
      </w:r>
      <w:proofErr w:type="spellEnd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vjerovnika REPUBLIKA HRVATSKA, </w:t>
      </w:r>
      <w:proofErr w:type="spellStart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OIB</w:t>
      </w:r>
      <w:proofErr w:type="spellEnd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: </w:t>
      </w:r>
      <w:proofErr w:type="spellStart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48673178556</w:t>
      </w:r>
      <w:proofErr w:type="spellEnd"/>
      <w:r w:rsidR="00714BD3" w:rsidRPr="003F454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 a koji se na izvještajnom ročištu</w:t>
      </w:r>
      <w:r w:rsidR="00714BD3"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izjasnio da nije pokretao ovršne postupke, te je predlož</w:t>
      </w:r>
      <w:r w:rsidR="005C04A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io prodaju pred stečajnim sudom. </w:t>
      </w:r>
      <w:r w:rsidR="005C04A4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Rješenje</w:t>
      </w:r>
      <w:r w:rsidR="008856B5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m</w:t>
      </w:r>
      <w:r w:rsidR="00714BD3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o </w:t>
      </w:r>
      <w:proofErr w:type="spellStart"/>
      <w:r w:rsidR="00714BD3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prodaji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od dana 08. </w:t>
      </w:r>
      <w:proofErr w:type="spellStart"/>
      <w:proofErr w:type="gram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lipnja</w:t>
      </w:r>
      <w:proofErr w:type="spellEnd"/>
      <w:proofErr w:type="gram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2017. </w:t>
      </w:r>
      <w:proofErr w:type="spellStart"/>
      <w:proofErr w:type="gram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godine</w:t>
      </w:r>
      <w:proofErr w:type="spellEnd"/>
      <w:proofErr w:type="gram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određena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prodaja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nekretnina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te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dana 04. </w:t>
      </w:r>
      <w:proofErr w:type="spellStart"/>
      <w:proofErr w:type="gram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srpnja</w:t>
      </w:r>
      <w:proofErr w:type="spellEnd"/>
      <w:proofErr w:type="gram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2017. </w:t>
      </w:r>
      <w:proofErr w:type="spellStart"/>
      <w:proofErr w:type="gram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godine</w:t>
      </w:r>
      <w:proofErr w:type="spellEnd"/>
      <w:proofErr w:type="gramEnd"/>
      <w:r w:rsidR="00714BD3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,</w:t>
      </w:r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održano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ročište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radi</w:t>
      </w:r>
      <w:proofErr w:type="spellEnd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5C04A4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utvr</w:t>
      </w:r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đivanja</w:t>
      </w:r>
      <w:proofErr w:type="spellEnd"/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vrijednosti</w:t>
      </w:r>
      <w:proofErr w:type="spellEnd"/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nekretnina</w:t>
      </w:r>
      <w:proofErr w:type="spellEnd"/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  <w:proofErr w:type="spellStart"/>
      <w:proofErr w:type="gramStart"/>
      <w:r w:rsidR="00EB6A9F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Deseto</w:t>
      </w:r>
      <w:proofErr w:type="spellEnd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ročište</w:t>
      </w:r>
      <w:proofErr w:type="spellEnd"/>
      <w:proofErr w:type="gram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</w:t>
      </w:r>
      <w:proofErr w:type="spell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dražbu</w:t>
      </w:r>
      <w:proofErr w:type="spellEnd"/>
      <w:r w:rsidR="004F5D1A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održano</w:t>
      </w:r>
      <w:proofErr w:type="spell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budući</w:t>
      </w:r>
      <w:proofErr w:type="spell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bilo</w:t>
      </w:r>
      <w:proofErr w:type="spell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dostavljenih</w:t>
      </w:r>
      <w:proofErr w:type="spellEnd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8856B5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ponuda</w:t>
      </w:r>
      <w:proofErr w:type="spellEnd"/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a </w:t>
      </w:r>
      <w:proofErr w:type="spellStart"/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početna</w:t>
      </w:r>
      <w:proofErr w:type="spellEnd"/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cijena</w:t>
      </w:r>
      <w:proofErr w:type="spellEnd"/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je </w:t>
      </w:r>
      <w:proofErr w:type="spellStart"/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iznosila</w:t>
      </w:r>
      <w:proofErr w:type="spellEnd"/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EB6A9F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104.265,00</w:t>
      </w:r>
      <w:r w:rsidR="006520DC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  <w:proofErr w:type="spellStart"/>
      <w:r w:rsidR="00EB6A9F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Jedanaesto</w:t>
      </w:r>
      <w:proofErr w:type="spellEnd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ročište</w:t>
      </w:r>
      <w:proofErr w:type="spellEnd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još</w:t>
      </w:r>
      <w:proofErr w:type="spellEnd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uvijek</w:t>
      </w:r>
      <w:proofErr w:type="spellEnd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nije</w:t>
      </w:r>
      <w:proofErr w:type="spellEnd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zakazano</w:t>
      </w:r>
      <w:proofErr w:type="spellEnd"/>
      <w:r w:rsidR="000B06D8"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</w:p>
    <w:p w14:textId="77777777" w14:paraId="00A55FF0" w:rsidRDefault="000B06D8" w:rsidP="000B06D8" w:rsidR="000B06D8" w:rsidRPr="00EB6A9F">
      <w:pPr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</w:p>
    <w:p w14:textId="77777777" w14:paraId="2F52AB0E" w:rsidRDefault="00747189" w:rsidP="00526695" w:rsidR="00526695" w:rsidRPr="00FB415B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proofErr w:type="spellStart"/>
      <w:r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II.2</w:t>
      </w:r>
      <w:proofErr w:type="spellEnd"/>
      <w:r w:rsidRPr="00EB6A9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  <w:r w:rsidR="00526695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Napravljena je procjena vrijednosti pokretnina (vozila) u vlasništvu stečajnog dužnika, </w:t>
      </w:r>
      <w:proofErr w:type="gramStart"/>
      <w:r w:rsidR="00526695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te</w:t>
      </w:r>
      <w:proofErr w:type="gramEnd"/>
      <w:r w:rsidR="00526695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su se ista nakon dobivene suglasnosti</w:t>
      </w:r>
      <w:r w:rsidR="00526695"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="00526695"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razlučnog</w:t>
      </w:r>
      <w:proofErr w:type="spellEnd"/>
      <w:r w:rsidR="00526695"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vjerovnika REPUBLIKE HRVATSKE, </w:t>
      </w:r>
      <w:proofErr w:type="spellStart"/>
      <w:r w:rsidR="00526695"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OIB</w:t>
      </w:r>
      <w:proofErr w:type="spellEnd"/>
      <w:r w:rsidR="00526695"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: </w:t>
      </w:r>
      <w:proofErr w:type="spellStart"/>
      <w:r w:rsidR="00526695"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48673178556</w:t>
      </w:r>
      <w:proofErr w:type="spellEnd"/>
      <w:r w:rsidR="00526695"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, </w:t>
      </w:r>
      <w:r w:rsidR="00526695"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prodavala putem javnog prikupljanja ponuda po načelu „viđeno-kupljeno“.  </w:t>
      </w:r>
      <w:r w:rsidR="00526695" w:rsidRPr="00FB415B">
        <w:rPr>
          <w:rFonts w:eastAsia="Times New Roman" w:hAnsi="Times New Roman" w:ascii="Times New Roman"/>
          <w:color w:val="000000"/>
          <w:sz w:val="24"/>
          <w:szCs w:val="24"/>
        </w:rPr>
        <w:t xml:space="preserve">Početna cijena se kod svake naredne prodaje umanjivala za </w:t>
      </w:r>
      <w:proofErr w:type="spellStart"/>
      <w:r w:rsidR="00526695" w:rsidRPr="00FB415B">
        <w:rPr>
          <w:rFonts w:eastAsia="Times New Roman" w:hAnsi="Times New Roman" w:ascii="Times New Roman"/>
          <w:color w:val="000000"/>
          <w:sz w:val="24"/>
          <w:szCs w:val="24"/>
        </w:rPr>
        <w:t>20</w:t>
      </w:r>
      <w:proofErr w:type="spellEnd"/>
      <w:r w:rsidR="00526695" w:rsidRPr="00FB415B">
        <w:rPr>
          <w:rFonts w:eastAsia="Times New Roman" w:hAnsi="Times New Roman" w:ascii="Times New Roman"/>
          <w:color w:val="000000"/>
          <w:sz w:val="24"/>
          <w:szCs w:val="24"/>
        </w:rPr>
        <w:t xml:space="preserve">% u odnosu na početnu cijenu iz prethodnog oglasa. </w:t>
      </w:r>
    </w:p>
    <w:p w14:textId="77777777" w14:paraId="11790245" w:rsidRDefault="00526695" w:rsidP="00526695" w:rsidR="00526695" w:rsidRPr="00FB415B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B415B">
        <w:rPr>
          <w:rFonts w:eastAsia="Times New Roman" w:hAnsi="Times New Roman" w:ascii="Times New Roman"/>
          <w:color w:val="000000"/>
          <w:sz w:val="24"/>
          <w:szCs w:val="24"/>
        </w:rPr>
        <w:t xml:space="preserve">Prvi automobil </w:t>
      </w:r>
      <w:r w:rsidRPr="00FB415B">
        <w:rPr>
          <w:rFonts w:eastAsia="Times New Roman" w:hAnsi="Times New Roman" w:ascii="Times New Roman"/>
          <w:sz w:val="24"/>
          <w:szCs w:val="24"/>
        </w:rPr>
        <w:t xml:space="preserve">marke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PEUGEOT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BOXER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350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LHD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1996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broj šasije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VF3233J5215264247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reg.oznaka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SK784DK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>, odjavljeno 22.12.2010.g. je prodan nakon 2. Javnog prikupljanja ponuda kupcu Radošević Marijani</w:t>
      </w:r>
      <w:r w:rsidR="00FB415B" w:rsidRPr="00FB415B">
        <w:rPr>
          <w:rFonts w:eastAsia="Times New Roman" w:hAnsi="Times New Roman" w:ascii="Times New Roman"/>
          <w:sz w:val="24"/>
          <w:szCs w:val="24"/>
        </w:rPr>
        <w:t>-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OPG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, Petrinja, za cijenu od 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3.2</w:t>
      </w:r>
      <w:r w:rsidRPr="00FB415B">
        <w:rPr>
          <w:rFonts w:eastAsia="Times New Roman" w:hAnsi="Times New Roman" w:ascii="Times New Roman"/>
          <w:sz w:val="24"/>
          <w:szCs w:val="24"/>
        </w:rPr>
        <w:t>50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kn.  Oglasi o javnom prikupljanju ponuda objavljivani su na Internet stranicama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HGK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-a i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VTS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-a, te sudačke mreže. </w:t>
      </w:r>
    </w:p>
    <w:p w14:textId="77777777" w14:paraId="6A58BDCC" w:rsidRDefault="00526695" w:rsidP="00526695" w:rsidR="00526695" w:rsidRPr="00FB415B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Druga tri automobile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su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prodana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nakon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sedmog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javnog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prikupljanja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ponuda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kupcu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VV</w:t>
      </w:r>
      <w:proofErr w:type="spellEnd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PROMET</w:t>
      </w:r>
      <w:proofErr w:type="spellEnd"/>
      <w:r w:rsidR="00FB415B"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proofErr w:type="spellStart"/>
      <w:r w:rsidR="00FB415B"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d.o.o</w:t>
      </w:r>
      <w:proofErr w:type="spellEnd"/>
      <w:r w:rsidR="00FB415B"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., Zagreb, </w:t>
      </w:r>
      <w:proofErr w:type="spellStart"/>
      <w:r w:rsidR="00FB415B"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OIB</w:t>
      </w:r>
      <w:proofErr w:type="spellEnd"/>
      <w:r w:rsidR="00FB415B"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: 41078691127</w:t>
      </w:r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i to:</w:t>
      </w:r>
    </w:p>
    <w:p w14:textId="77777777" w14:paraId="697625CE" w:rsidRDefault="00526695" w:rsidP="00526695" w:rsidR="00747189" w:rsidRPr="00FB415B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B415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o</w:t>
      </w:r>
      <w:r w:rsidR="00747189" w:rsidRPr="00FB415B">
        <w:rPr>
          <w:rFonts w:eastAsia="Times New Roman" w:hAnsi="Times New Roman" w:ascii="Times New Roman"/>
          <w:sz w:val="24"/>
          <w:szCs w:val="24"/>
        </w:rPr>
        <w:t xml:space="preserve">sobni automobil marke </w:t>
      </w:r>
      <w:proofErr w:type="spellStart"/>
      <w:r w:rsidR="00747189" w:rsidRPr="00FB415B">
        <w:rPr>
          <w:rFonts w:eastAsia="Times New Roman" w:hAnsi="Times New Roman" w:ascii="Times New Roman"/>
          <w:sz w:val="24"/>
          <w:szCs w:val="24"/>
        </w:rPr>
        <w:t>RENAULT</w:t>
      </w:r>
      <w:proofErr w:type="spellEnd"/>
      <w:r w:rsidR="00747189"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747189" w:rsidRPr="00FB415B">
        <w:rPr>
          <w:rFonts w:eastAsia="Times New Roman" w:hAnsi="Times New Roman" w:ascii="Times New Roman"/>
          <w:sz w:val="24"/>
          <w:szCs w:val="24"/>
        </w:rPr>
        <w:t>SCENIC</w:t>
      </w:r>
      <w:proofErr w:type="spellEnd"/>
      <w:r w:rsidR="00747189"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747189" w:rsidRPr="00FB415B">
        <w:rPr>
          <w:rFonts w:eastAsia="Times New Roman" w:hAnsi="Times New Roman" w:ascii="Times New Roman"/>
          <w:sz w:val="24"/>
          <w:szCs w:val="24"/>
        </w:rPr>
        <w:t>RX4</w:t>
      </w:r>
      <w:proofErr w:type="spellEnd"/>
      <w:r w:rsidR="00747189" w:rsidRPr="00FB415B">
        <w:rPr>
          <w:rFonts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="00747189" w:rsidRPr="00FB415B">
        <w:rPr>
          <w:rFonts w:eastAsia="Times New Roman" w:hAnsi="Times New Roman" w:ascii="Times New Roman"/>
          <w:sz w:val="24"/>
          <w:szCs w:val="24"/>
        </w:rPr>
        <w:t>2001</w:t>
      </w:r>
      <w:proofErr w:type="spellEnd"/>
      <w:r w:rsidR="00747189" w:rsidRPr="00FB415B">
        <w:rPr>
          <w:rFonts w:eastAsia="Times New Roman" w:hAnsi="Times New Roman" w:ascii="Times New Roman"/>
          <w:sz w:val="24"/>
          <w:szCs w:val="24"/>
        </w:rPr>
        <w:t xml:space="preserve">, broj šasije: </w:t>
      </w:r>
      <w:proofErr w:type="spellStart"/>
      <w:r w:rsidR="00747189" w:rsidRPr="00FB415B">
        <w:rPr>
          <w:rFonts w:eastAsia="Times New Roman" w:hAnsi="Times New Roman" w:ascii="Times New Roman"/>
          <w:sz w:val="24"/>
          <w:szCs w:val="24"/>
        </w:rPr>
        <w:t>VF1JAA5</w:t>
      </w:r>
      <w:r w:rsidR="00FB415B" w:rsidRPr="00FB415B">
        <w:rPr>
          <w:rFonts w:eastAsia="Times New Roman" w:hAnsi="Times New Roman" w:ascii="Times New Roman"/>
          <w:sz w:val="24"/>
          <w:szCs w:val="24"/>
        </w:rPr>
        <w:t>0E25153408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, reg. oznake 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SK154GI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 za cijenu u iznosu od 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5.610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 kn;</w:t>
      </w:r>
    </w:p>
    <w:p w14:textId="77777777" w14:paraId="749542D9" w:rsidRDefault="00747189" w:rsidP="00526695" w:rsidR="00747189" w:rsidRPr="00FB415B">
      <w:pPr>
        <w:pStyle w:val="Odlomakpopisa"/>
        <w:numPr>
          <w:ilvl w:val="0"/>
          <w:numId w:val="1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B415B">
        <w:rPr>
          <w:rFonts w:eastAsia="Times New Roman" w:hAnsi="Times New Roman" w:ascii="Times New Roman"/>
          <w:sz w:val="24"/>
          <w:szCs w:val="24"/>
        </w:rPr>
        <w:t xml:space="preserve">Osobni automobil marke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VOLVO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FH12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>/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420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4X2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1997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broj šasije: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YV2A4B3</w:t>
      </w:r>
      <w:r w:rsidR="00FB415B" w:rsidRPr="00FB415B">
        <w:rPr>
          <w:rFonts w:eastAsia="Times New Roman" w:hAnsi="Times New Roman" w:ascii="Times New Roman"/>
          <w:sz w:val="24"/>
          <w:szCs w:val="24"/>
        </w:rPr>
        <w:t>A8VB177244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, reg. oznake 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SK491DJ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, za cijenu u iznosu od 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15.610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 kn; </w:t>
      </w:r>
    </w:p>
    <w:p w14:textId="77777777" w14:paraId="1D327812" w:rsidRDefault="00747189" w:rsidP="00526695" w:rsidR="00747189" w:rsidRPr="00FB415B">
      <w:pPr>
        <w:pStyle w:val="Odlomakpopisa"/>
        <w:numPr>
          <w:ilvl w:val="0"/>
          <w:numId w:val="1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B415B">
        <w:rPr>
          <w:rFonts w:eastAsia="Times New Roman" w:hAnsi="Times New Roman" w:ascii="Times New Roman"/>
          <w:sz w:val="24"/>
          <w:szCs w:val="24"/>
        </w:rPr>
        <w:t xml:space="preserve">Priključno vozilo, marke 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KRONE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SDP27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1999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broj šasije: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WKESDP27000X27667</w:t>
      </w:r>
      <w:proofErr w:type="spellEnd"/>
      <w:r w:rsidRPr="00FB415B">
        <w:rPr>
          <w:rFonts w:eastAsia="Times New Roman" w:hAnsi="Times New Roman" w:ascii="Times New Roman"/>
          <w:sz w:val="24"/>
          <w:szCs w:val="24"/>
        </w:rPr>
        <w:t xml:space="preserve">, reg. oznake </w:t>
      </w:r>
      <w:proofErr w:type="spellStart"/>
      <w:r w:rsidRPr="00FB415B">
        <w:rPr>
          <w:rFonts w:eastAsia="Times New Roman" w:hAnsi="Times New Roman" w:ascii="Times New Roman"/>
          <w:sz w:val="24"/>
          <w:szCs w:val="24"/>
        </w:rPr>
        <w:t>SK260EU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, za cijenu u iznosu od 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5.610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="00FB415B" w:rsidRPr="00FB415B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FB415B" w:rsidRPr="00FB415B">
        <w:rPr>
          <w:rFonts w:eastAsia="Times New Roman" w:hAnsi="Times New Roman" w:ascii="Times New Roman"/>
          <w:sz w:val="24"/>
          <w:szCs w:val="24"/>
        </w:rPr>
        <w:t xml:space="preserve"> kn. </w:t>
      </w:r>
    </w:p>
    <w:p w14:textId="77777777" w14:paraId="3434FA1F" w:rsidRDefault="00747189" w:rsidP="00747189" w:rsidR="00747189" w:rsidRPr="00FB415B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</w:rPr>
      </w:pPr>
    </w:p>
    <w:p w14:textId="77777777" w14:paraId="6F6C37D9" w:rsidRDefault="00FB415B" w:rsidP="00A571C1" w:rsidR="00747189" w:rsidRPr="00FB415B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Napravljeni su obračuni troškova te je izdvojen ukupni iznos od </w:t>
      </w:r>
      <w:proofErr w:type="spellStart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10.281</w:t>
      </w:r>
      <w:proofErr w:type="spellEnd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45</w:t>
      </w:r>
      <w:proofErr w:type="spellEnd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 za pokrivanje troškova stečajnog postupka, dok je iznos od </w:t>
      </w:r>
      <w:proofErr w:type="spellStart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19.798</w:t>
      </w:r>
      <w:proofErr w:type="spellEnd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55</w:t>
      </w:r>
      <w:proofErr w:type="spellEnd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kn, nakon dobivene suglasnosti na obračun troškova,  isplaćen </w:t>
      </w:r>
      <w:proofErr w:type="spellStart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razlučnom</w:t>
      </w:r>
      <w:proofErr w:type="spellEnd"/>
      <w:r w:rsidRPr="00FB415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vjerovniku Republici Hrvatskoj, Ministarstvu financija. </w:t>
      </w:r>
    </w:p>
    <w:p w14:textId="77777777" w14:paraId="25A76FB4" w:rsidRDefault="003F4540" w:rsidP="006D48DA" w:rsidR="003F4540" w:rsidRPr="00124A13">
      <w:pPr>
        <w:tabs>
          <w:tab w:pos="426" w:val="left"/>
        </w:tabs>
        <w:spacing w:after="0"/>
        <w:ind w:hanging="709" w:left="709"/>
        <w:rPr>
          <w:rFonts w:eastAsia="Times New Roman" w:hAnsi="Times New Roman" w:ascii="Times New Roman"/>
          <w:color w:val="000000"/>
          <w:sz w:val="24"/>
          <w:szCs w:val="24"/>
          <w:highlight w:val="yellow"/>
        </w:rPr>
      </w:pPr>
    </w:p>
    <w:p w14:textId="15EE0CE4" w14:paraId="5BA26CA5" w:rsidRDefault="00747189" w:rsidP="00747189" w:rsidR="00747189" w:rsidRPr="00756CE8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proofErr w:type="spellStart"/>
      <w:r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="00A571C1"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3</w:t>
      </w:r>
      <w:proofErr w:type="spellEnd"/>
      <w:r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Prihodi stečajnog postupka</w:t>
      </w:r>
    </w:p>
    <w:p w14:textId="1BB66FBF" w14:paraId="012EE178" w:rsidRDefault="00747189" w:rsidP="00747189" w:rsidR="00747189" w:rsidRPr="00EB6A9F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A30A8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 dana izrade izvješća ostvareni prihodi stečajnog postupka iznose </w:t>
      </w:r>
      <w:proofErr w:type="spellStart"/>
      <w:r w:rsidR="00177199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35.29</w:t>
      </w:r>
      <w:r w:rsidR="00756CE8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7</w:t>
      </w:r>
      <w:proofErr w:type="spellEnd"/>
      <w:r w:rsidR="00756CE8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="00756CE8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51</w:t>
      </w:r>
      <w:proofErr w:type="spellEnd"/>
      <w:r w:rsidR="00756CE8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  <w:r w:rsidR="00756CE8"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 </w:t>
      </w:r>
    </w:p>
    <w:p w14:textId="1A800683" w14:paraId="7F04B8EA" w:rsidRDefault="00756CE8" w:rsidP="00756CE8" w:rsidR="00756CE8" w:rsidRPr="00EB6A9F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Prihodi s osnova kamata u iznosu od...................................................................17,51 kn</w:t>
      </w:r>
    </w:p>
    <w:p w14:textId="52D56763" w14:paraId="0253E366" w:rsidRDefault="00756CE8" w:rsidP="00756CE8" w:rsidR="00756CE8" w:rsidRPr="00EB6A9F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Prihodi s osnova prodaje pokretne imovine stečajnog dužnika u iznosu od .....</w:t>
      </w:r>
      <w:proofErr w:type="spellStart"/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30.280</w:t>
      </w:r>
      <w:proofErr w:type="spellEnd"/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 </w:t>
      </w:r>
    </w:p>
    <w:p w14:textId="2088EF60" w14:paraId="2ADB0A86" w:rsidRDefault="00756CE8" w:rsidP="00756CE8" w:rsidR="00756CE8" w:rsidRPr="00756CE8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Prihodi od zakupnina u iznosu od ...................................................................5.000,00 kn </w:t>
      </w:r>
    </w:p>
    <w:p w14:textId="77777777" w14:paraId="5DB39307" w:rsidRDefault="00756CE8" w:rsidP="00747189" w:rsidR="00756CE8" w:rsidRPr="00124A13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highlight w:val="yellow"/>
          <w:lang w:eastAsia="ar-SA"/>
        </w:rPr>
      </w:pPr>
    </w:p>
    <w:p w14:textId="43C5CA48" w14:paraId="1A9D85FA" w:rsidRDefault="00747189" w:rsidP="00747189" w:rsidR="00747189" w:rsidRPr="00A30A89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proofErr w:type="spellStart"/>
      <w:r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="00A571C1"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4</w:t>
      </w:r>
      <w:proofErr w:type="spellEnd"/>
      <w:r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Pr="00A30A89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14:textId="50DEBC22" w14:paraId="28298005" w:rsidRDefault="00747189" w:rsidP="00747189" w:rsidR="00747189" w:rsidRPr="00A30A89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A30A8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</w:t>
      </w:r>
      <w:r w:rsidR="00473CA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računu stečajnog </w:t>
      </w:r>
      <w:r w:rsidR="00473CA4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dužnika </w:t>
      </w: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iznosi </w:t>
      </w:r>
      <w:proofErr w:type="spellStart"/>
      <w:r w:rsidR="00282C43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1.</w:t>
      </w:r>
      <w:r w:rsidR="00756CE8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213</w:t>
      </w:r>
      <w:proofErr w:type="spellEnd"/>
      <w:r w:rsidR="00756CE8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="00756CE8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53</w:t>
      </w:r>
      <w:proofErr w:type="spellEnd"/>
      <w:r w:rsidR="002013E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Pr="00A30A8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kn. </w:t>
      </w:r>
    </w:p>
    <w:p w14:textId="77777777" w14:paraId="5B20FC22" w:rsidRDefault="00747189" w:rsidP="00747189" w:rsidR="00747189" w:rsidRPr="00124A13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highlight w:val="yellow"/>
          <w:lang w:eastAsia="ar-SA"/>
        </w:rPr>
      </w:pPr>
    </w:p>
    <w:p w14:textId="6C7AF2E9" w14:paraId="06BBC0DD" w:rsidRDefault="00747189" w:rsidP="00747189" w:rsidR="00747189" w:rsidRPr="00DB448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proofErr w:type="spellStart"/>
      <w:r w:rsidRPr="00DB448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II.4</w:t>
      </w:r>
      <w:proofErr w:type="spellEnd"/>
      <w:r w:rsidRPr="00DB448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Pr="00DB448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14:textId="77777777" w14:paraId="6BE28BFD" w:rsidRDefault="00747189" w:rsidP="00747189" w:rsidR="00747189" w:rsidRPr="00756CE8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(i)</w:t>
      </w:r>
      <w:r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 troškovi stečajnog postupka</w:t>
      </w:r>
    </w:p>
    <w:p w14:textId="132D2F32" w14:paraId="6D216178" w:rsidRDefault="00747189" w:rsidP="00747189" w:rsidR="00747189" w:rsidRPr="00756CE8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 namireni troškovi stečajnog postupka iznose </w:t>
      </w:r>
      <w:r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proofErr w:type="spellStart"/>
      <w:r w:rsidR="002013EE"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14.</w:t>
      </w:r>
      <w:r w:rsidR="00756CE8"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285</w:t>
      </w:r>
      <w:proofErr w:type="spellEnd"/>
      <w:r w:rsidR="00756CE8"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,</w:t>
      </w:r>
      <w:proofErr w:type="spellStart"/>
      <w:r w:rsidR="00756CE8"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43</w:t>
      </w:r>
      <w:proofErr w:type="spellEnd"/>
      <w:r w:rsidRPr="00756CE8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kn,</w:t>
      </w: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14:textId="6F5BC809" w14:paraId="34A51C79" w:rsidRDefault="00747189" w:rsidP="00747189" w:rsidR="00747189" w:rsidRPr="00756CE8">
      <w:pPr>
        <w:pStyle w:val="Odlomakpopisa"/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otvaranja i vođenja žiro-računa </w:t>
      </w:r>
      <w:proofErr w:type="spellStart"/>
      <w:r w:rsidR="00177199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</w:t>
      </w:r>
      <w:r w:rsidR="002013EE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756CE8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805</w:t>
      </w:r>
      <w:proofErr w:type="spellEnd"/>
      <w:r w:rsidR="00756CE8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="00756CE8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36</w:t>
      </w:r>
      <w:proofErr w:type="spellEnd"/>
      <w:r w:rsidR="00756CE8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kn,</w:t>
      </w:r>
    </w:p>
    <w:p w14:textId="77777777" w14:paraId="3D422CBE" w:rsidRDefault="00DB448D" w:rsidP="00747189" w:rsidR="00DB448D" w:rsidRPr="00756CE8">
      <w:pPr>
        <w:pStyle w:val="Odlomakpopisa"/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knjigovodstva iznos od </w:t>
      </w:r>
      <w:proofErr w:type="spellStart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7.000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14:textId="77777777" w14:paraId="2EBB463F" w:rsidRDefault="00747189" w:rsidP="00747189" w:rsidR="00747189" w:rsidRPr="00756CE8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materijalnih troškova stečajnog upravitelja iznos od </w:t>
      </w:r>
      <w:proofErr w:type="spellStart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241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,5 kn (trošak javnog bilježnika i izrade pečata)</w:t>
      </w:r>
    </w:p>
    <w:p w14:textId="77777777" w14:paraId="6182B4D4" w:rsidRDefault="00DB448D" w:rsidP="00747189" w:rsidR="00DB448D" w:rsidRPr="00756CE8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poreza na tvrtku iznos od </w:t>
      </w:r>
      <w:proofErr w:type="spellStart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720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 </w:t>
      </w:r>
    </w:p>
    <w:p w14:textId="77777777" w14:paraId="6E600FF7" w:rsidRDefault="00747189" w:rsidP="00747189" w:rsidR="00747189" w:rsidRPr="00756CE8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procjene iznos od </w:t>
      </w:r>
      <w:proofErr w:type="spellStart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3.500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 </w:t>
      </w:r>
    </w:p>
    <w:p w14:textId="77777777" w14:paraId="76516698" w:rsidRDefault="00177199" w:rsidP="00747189" w:rsidR="00177199" w:rsidRPr="00756CE8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naknada za uređenje voda </w:t>
      </w:r>
      <w:r w:rsidR="00E21A9E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i </w:t>
      </w:r>
      <w:proofErr w:type="spellStart"/>
      <w:r w:rsidR="00E21A9E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hep</w:t>
      </w:r>
      <w:proofErr w:type="spellEnd"/>
      <w:r w:rsidR="00E21A9E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iznosu od </w:t>
      </w:r>
      <w:proofErr w:type="spellStart"/>
      <w:r w:rsidR="00FB384D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508</w:t>
      </w:r>
      <w:proofErr w:type="spellEnd"/>
      <w:r w:rsidR="00FB384D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="00FB384D"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82</w:t>
      </w:r>
      <w:proofErr w:type="spellEnd"/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14:textId="77777777" w14:paraId="2BD9DCC4" w:rsidRDefault="00747189" w:rsidP="00747189" w:rsidR="00747189" w:rsidRPr="00756CE8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putni nalozi za putne troškove za </w:t>
      </w:r>
      <w:r w:rsidRPr="00756CE8">
        <w:rPr>
          <w:rFonts w:eastAsia="Times New Roman" w:hAnsi="Times New Roman" w:ascii="Times New Roman"/>
          <w:sz w:val="24"/>
          <w:szCs w:val="24"/>
        </w:rPr>
        <w:t xml:space="preserve">pristup ročištu održanom pred Trgovačkim sudom u Zagrebu, Stalna služba u Karlovcu sve u ukupnom iznosu od neto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250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kn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tj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 bruto ukupno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  <w:u w:val="single"/>
        </w:rPr>
        <w:t>509</w:t>
      </w:r>
      <w:proofErr w:type="spellEnd"/>
      <w:r w:rsidRPr="00756CE8">
        <w:rPr>
          <w:rFonts w:eastAsia="Times New Roman" w:hAnsi="Times New Roman" w:ascii="Times New Roman"/>
          <w:sz w:val="24"/>
          <w:szCs w:val="24"/>
          <w:u w:val="single"/>
        </w:rPr>
        <w:t>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  <w:u w:val="single"/>
        </w:rPr>
        <w:t>75</w:t>
      </w:r>
      <w:proofErr w:type="spellEnd"/>
      <w:r w:rsidRPr="00756CE8">
        <w:rPr>
          <w:rFonts w:eastAsia="Times New Roman" w:hAnsi="Times New Roman" w:ascii="Times New Roman"/>
          <w:sz w:val="24"/>
          <w:szCs w:val="24"/>
          <w:u w:val="single"/>
        </w:rPr>
        <w:t xml:space="preserve"> kn, </w:t>
      </w:r>
      <w:r w:rsidRPr="00756CE8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14:textId="77777777" w14:paraId="5FF7154E" w:rsidRDefault="00747189" w:rsidP="00747189" w:rsidR="00747189" w:rsidRPr="00756CE8">
      <w:pPr>
        <w:suppressAutoHyphens/>
        <w:spacing w:after="0"/>
        <w:ind w:left="25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56CE8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14:textId="77777777" w14:paraId="24F943D4" w:rsidRDefault="00747189" w:rsidP="00747189" w:rsidR="00747189" w:rsidRPr="00DB448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756CE8">
        <w:rPr>
          <w:rFonts w:eastAsia="Times New Roman" w:hAnsi="Times New Roman" w:ascii="Times New Roman"/>
          <w:sz w:val="24"/>
          <w:szCs w:val="24"/>
        </w:rPr>
        <w:t xml:space="preserve">- dana 15.12.2015. god.-ispitno i izvještajno ročište (Zagreb – Karlovac – Zagreb =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107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 km x 2,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kn/km =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214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kn, uvećano za troškove cestarine iznos od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36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kn, odnosno ukupno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250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kn neto – 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509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>,</w:t>
      </w:r>
      <w:proofErr w:type="spellStart"/>
      <w:r w:rsidRPr="00756CE8">
        <w:rPr>
          <w:rFonts w:eastAsia="Times New Roman" w:hAnsi="Times New Roman" w:ascii="Times New Roman"/>
          <w:sz w:val="24"/>
          <w:szCs w:val="24"/>
        </w:rPr>
        <w:t>75</w:t>
      </w:r>
      <w:proofErr w:type="spellEnd"/>
      <w:r w:rsidRPr="00756CE8">
        <w:rPr>
          <w:rFonts w:eastAsia="Times New Roman" w:hAnsi="Times New Roman" w:ascii="Times New Roman"/>
          <w:sz w:val="24"/>
          <w:szCs w:val="24"/>
        </w:rPr>
        <w:t xml:space="preserve"> kn bruto.</w:t>
      </w:r>
    </w:p>
    <w:p w14:textId="77777777" w14:paraId="09ABE47A" w:rsidRDefault="00DB448D" w:rsidP="00DB448D" w:rsidR="00DB448D" w:rsidRPr="00DB448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</w:p>
    <w:p w14:textId="77777777" w14:paraId="2268C23C" w:rsidRDefault="00DB448D" w:rsidP="00DB448D" w:rsidR="00DB448D" w:rsidRPr="00DB448D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Isplaćeno </w:t>
      </w:r>
      <w:proofErr w:type="spellStart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razlučnom</w:t>
      </w:r>
      <w:proofErr w:type="spellEnd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vjerovniku Ministarstvu financija, Poreznoj upravi iznos od </w:t>
      </w:r>
      <w:proofErr w:type="spellStart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19.798</w:t>
      </w:r>
      <w:proofErr w:type="spellEnd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55</w:t>
      </w:r>
      <w:proofErr w:type="spellEnd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14:textId="77777777" w14:paraId="27F04E31" w:rsidRDefault="00DB448D" w:rsidP="00DB448D" w:rsidR="00DB448D" w:rsidRPr="00DB448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</w:p>
    <w:p w14:textId="4B97FD42" w14:paraId="48F471D6" w:rsidRDefault="00DB448D" w:rsidP="00DB448D" w:rsidR="00DB448D" w:rsidRPr="00DB448D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 nenamireni troškovi stečajnog postupka iznose </w:t>
      </w:r>
      <w:r w:rsidR="00CF43C5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proofErr w:type="spellStart"/>
      <w:r w:rsidR="002013E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1</w:t>
      </w:r>
      <w:r w:rsidR="00EB6A9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4</w:t>
      </w:r>
      <w:r w:rsidR="00921097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EB6A9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5</w:t>
      </w:r>
      <w:r w:rsidRPr="00DB448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00</w:t>
      </w:r>
      <w:proofErr w:type="spellEnd"/>
      <w:r w:rsidRPr="00DB448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,</w:t>
      </w:r>
      <w:proofErr w:type="spellStart"/>
      <w:r w:rsidRPr="00DB448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00</w:t>
      </w:r>
      <w:proofErr w:type="spellEnd"/>
      <w:r w:rsidRPr="00DB448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kn,</w:t>
      </w:r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14:textId="0B5980CD" w14:paraId="64BFF5E2" w:rsidRDefault="00DB448D" w:rsidP="00DB448D" w:rsidR="00DB448D" w:rsidRPr="00DB448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</w:t>
      </w:r>
      <w:r w:rsidR="0017719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roškova knjigovodstva iznos od </w:t>
      </w:r>
      <w:proofErr w:type="spellStart"/>
      <w:r w:rsidR="002013E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</w:t>
      </w:r>
      <w:r w:rsid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</w:t>
      </w:r>
      <w:r w:rsidR="002013E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EB6A9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</w:t>
      </w:r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DB448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14:textId="77777777" w14:paraId="3348C275" w:rsidRDefault="00DB448D" w:rsidP="00747189" w:rsidR="00DB448D" w:rsidRPr="00124A13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  <w:highlight w:val="yellow"/>
        </w:rPr>
      </w:pPr>
    </w:p>
    <w:p w14:textId="77777777" w14:paraId="0958D6CD" w:rsidRDefault="00DB448D" w:rsidP="00747189" w:rsidR="00747189" w:rsidRPr="003F4540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F4540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747189" w:rsidRPr="003F4540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(</w:t>
      </w:r>
      <w:proofErr w:type="spellStart"/>
      <w:r w:rsidR="00747189" w:rsidRPr="003F4540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ii</w:t>
      </w:r>
      <w:proofErr w:type="spellEnd"/>
      <w:r w:rsidR="00747189" w:rsidRPr="003F4540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)</w:t>
      </w:r>
      <w:r w:rsidR="00747189" w:rsidRPr="003F4540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14:textId="77777777" w14:paraId="30353736" w:rsidRDefault="00747189" w:rsidP="00747189" w:rsidR="00747189" w:rsidRPr="00544BB4">
      <w:pPr>
        <w:suppressAutoHyphens/>
        <w:spacing w:after="0"/>
        <w:ind w:hanging="710" w:left="1418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Utvrđujem da su troškovi stečajnog postupka nuž</w:t>
      </w:r>
      <w:r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ni za vođenje istog u iduća tri </w:t>
      </w:r>
      <w:r w:rsidRPr="00544BB4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mjeseca kako slijedi: </w:t>
      </w:r>
    </w:p>
    <w:p w14:textId="77777777" w14:paraId="0493EA10" w:rsidRDefault="00747189" w:rsidP="00747189" w:rsidR="00747189" w:rsidRPr="00544BB4">
      <w:pPr>
        <w:numPr>
          <w:ilvl w:val="0"/>
          <w:numId w:val="8"/>
        </w:numPr>
        <w:tabs>
          <w:tab w:pos="720" w:val="clear"/>
        </w:tabs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sudskih troškova stečajnog postupka iznos od 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1.500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kn,</w:t>
      </w:r>
    </w:p>
    <w:p w14:textId="77777777" w14:paraId="39871A51" w:rsidRDefault="00747189" w:rsidP="00747189" w:rsidR="00747189" w:rsidRPr="00544BB4">
      <w:pPr>
        <w:numPr>
          <w:ilvl w:val="0"/>
          <w:numId w:val="8"/>
        </w:numPr>
        <w:tabs>
          <w:tab w:pos="720" w:val="clear"/>
        </w:tabs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usluga knjigovodstva bruto iznos od 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1.500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kn,</w:t>
      </w:r>
    </w:p>
    <w:p w14:textId="77777777" w14:paraId="0F09593D" w:rsidRDefault="00747189" w:rsidP="00747189" w:rsidR="00747189" w:rsidRPr="00544BB4">
      <w:pPr>
        <w:numPr>
          <w:ilvl w:val="0"/>
          <w:numId w:val="8"/>
        </w:numPr>
        <w:tabs>
          <w:tab w:pos="720" w:val="clear"/>
        </w:tabs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vođenja žiro računa iznos od 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150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kn,</w:t>
      </w:r>
    </w:p>
    <w:p w14:textId="77777777" w14:paraId="74B13B65" w:rsidRDefault="00747189" w:rsidP="00747189" w:rsidR="00747189" w:rsidRPr="00544BB4">
      <w:pPr>
        <w:numPr>
          <w:ilvl w:val="0"/>
          <w:numId w:val="8"/>
        </w:numPr>
        <w:tabs>
          <w:tab w:pos="720" w:val="clear"/>
        </w:tabs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300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proofErr w:type="spellStart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proofErr w:type="spellEnd"/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 (troškovi uredskog materijala, fotokopiranja,  telefonske usluge, poštarine, obrazaca iz NN), </w:t>
      </w:r>
    </w:p>
    <w:p w14:textId="77777777" w14:paraId="4E408169" w:rsidRDefault="00747189" w:rsidP="00747189" w:rsidR="00747189" w:rsidRPr="00544BB4">
      <w:pPr>
        <w:suppressAutoHyphens/>
        <w:spacing w:after="0"/>
        <w:ind w:firstLine="698" w:left="720"/>
        <w:jc w:val="both"/>
        <w:rPr>
          <w:rFonts w:eastAsia="Times New Roman" w:hAnsi="Times New Roman" w:ascii="Times New Roman"/>
          <w:sz w:val="24"/>
          <w:szCs w:val="24"/>
        </w:rPr>
      </w:pPr>
    </w:p>
    <w:p w14:textId="47784850" w14:paraId="00980A9B" w:rsidRDefault="00747189" w:rsidP="00756CE8" w:rsidR="003F4540" w:rsidRPr="00756CE8">
      <w:pPr>
        <w:suppressAutoHyphens/>
        <w:spacing w:after="0"/>
        <w:ind w:firstLine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14:textId="77777777" w14:paraId="63DB7A5A" w:rsidRDefault="006D48DA" w:rsidP="000E1F39" w:rsidR="006D48DA" w:rsidRPr="00544BB4">
      <w:pPr>
        <w:rPr>
          <w:rFonts w:hAnsi="Times New Roman" w:ascii="Times New Roman"/>
          <w:sz w:val="24"/>
          <w:szCs w:val="24"/>
          <w:lang w:val="pl-PL"/>
        </w:rPr>
      </w:pPr>
    </w:p>
    <w:p w14:textId="0156B6BD" w14:paraId="75F1C8AD" w:rsidRDefault="000E1F39" w:rsidP="000E1F39" w:rsidR="000E1F39" w:rsidRPr="00544BB4">
      <w:pPr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8856B5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2013EE">
        <w:rPr>
          <w:rFonts w:hAnsi="Times New Roman" w:ascii="Times New Roman"/>
          <w:sz w:val="24"/>
          <w:szCs w:val="24"/>
          <w:lang w:val="pl-PL"/>
        </w:rPr>
        <w:t>22</w:t>
      </w:r>
      <w:r w:rsidR="008856B5">
        <w:rPr>
          <w:rFonts w:hAnsi="Times New Roman" w:ascii="Times New Roman"/>
          <w:sz w:val="24"/>
          <w:szCs w:val="24"/>
          <w:lang w:val="pl-PL"/>
        </w:rPr>
        <w:t>.</w:t>
      </w:r>
      <w:r w:rsidR="00921097">
        <w:rPr>
          <w:rFonts w:hAnsi="Times New Roman" w:ascii="Times New Roman"/>
          <w:sz w:val="24"/>
          <w:szCs w:val="24"/>
          <w:lang w:val="pl-PL"/>
        </w:rPr>
        <w:t>0</w:t>
      </w:r>
      <w:r w:rsidR="00EB6A9F">
        <w:rPr>
          <w:rFonts w:hAnsi="Times New Roman" w:ascii="Times New Roman"/>
          <w:sz w:val="24"/>
          <w:szCs w:val="24"/>
          <w:lang w:val="pl-PL"/>
        </w:rPr>
        <w:t>5</w:t>
      </w:r>
      <w:r w:rsidR="008856B5">
        <w:rPr>
          <w:rFonts w:hAnsi="Times New Roman" w:ascii="Times New Roman"/>
          <w:sz w:val="24"/>
          <w:szCs w:val="24"/>
          <w:lang w:val="pl-PL"/>
        </w:rPr>
        <w:t>.201</w:t>
      </w:r>
      <w:r w:rsidR="00921097">
        <w:rPr>
          <w:rFonts w:hAnsi="Times New Roman" w:ascii="Times New Roman"/>
          <w:sz w:val="24"/>
          <w:szCs w:val="24"/>
          <w:lang w:val="pl-PL"/>
        </w:rPr>
        <w:t>9</w:t>
      </w:r>
      <w:r w:rsidR="008856B5">
        <w:rPr>
          <w:rFonts w:hAnsi="Times New Roman" w:ascii="Times New Roman"/>
          <w:sz w:val="24"/>
          <w:szCs w:val="24"/>
          <w:lang w:val="pl-PL"/>
        </w:rPr>
        <w:t xml:space="preserve">.g. do </w:t>
      </w:r>
      <w:r w:rsidR="002013EE">
        <w:rPr>
          <w:rFonts w:hAnsi="Times New Roman" w:ascii="Times New Roman"/>
          <w:sz w:val="24"/>
          <w:szCs w:val="24"/>
          <w:lang w:val="pl-PL"/>
        </w:rPr>
        <w:t>22</w:t>
      </w:r>
      <w:r w:rsidR="008856B5">
        <w:rPr>
          <w:rFonts w:hAnsi="Times New Roman" w:ascii="Times New Roman"/>
          <w:sz w:val="24"/>
          <w:szCs w:val="24"/>
          <w:lang w:val="pl-PL"/>
        </w:rPr>
        <w:t>.</w:t>
      </w:r>
      <w:r w:rsidR="00921097">
        <w:rPr>
          <w:rFonts w:hAnsi="Times New Roman" w:ascii="Times New Roman"/>
          <w:sz w:val="24"/>
          <w:szCs w:val="24"/>
          <w:lang w:val="pl-PL"/>
        </w:rPr>
        <w:t>0</w:t>
      </w:r>
      <w:r w:rsidR="00EB6A9F">
        <w:rPr>
          <w:rFonts w:hAnsi="Times New Roman" w:ascii="Times New Roman"/>
          <w:sz w:val="24"/>
          <w:szCs w:val="24"/>
          <w:lang w:val="pl-PL"/>
        </w:rPr>
        <w:t>8.</w:t>
      </w:r>
      <w:r w:rsidR="008856B5">
        <w:rPr>
          <w:rFonts w:hAnsi="Times New Roman" w:ascii="Times New Roman"/>
          <w:sz w:val="24"/>
          <w:szCs w:val="24"/>
          <w:lang w:val="pl-PL"/>
        </w:rPr>
        <w:t>201</w:t>
      </w:r>
      <w:r w:rsidR="000B06D8">
        <w:rPr>
          <w:rFonts w:hAnsi="Times New Roman" w:ascii="Times New Roman"/>
          <w:sz w:val="24"/>
          <w:szCs w:val="24"/>
          <w:lang w:val="pl-PL"/>
        </w:rPr>
        <w:t>9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</w:p>
    <w:p w14:textId="77777777" w14:paraId="57AC956C" w:rsidRDefault="00747189" w:rsidP="000E1F39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oblju će se prodavati nekretnine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u vlasništvu stečajnog dužni</w:t>
      </w:r>
      <w:r>
        <w:rPr>
          <w:rFonts w:hAnsi="Times New Roman" w:ascii="Times New Roman"/>
          <w:sz w:val="24"/>
          <w:szCs w:val="24"/>
          <w:lang w:val="pl-PL"/>
        </w:rPr>
        <w:t>ka opterećene razlučnim pravom.</w:t>
      </w:r>
    </w:p>
    <w:p w14:textId="77777777" w14:paraId="12ED44C0" w:rsidRDefault="000E1F39" w:rsidP="00E75F06" w:rsidR="000E1F39" w:rsidRPr="00544BB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33733E89" w:rsidRDefault="000E1F39" w:rsidP="000E1F39" w:rsidR="000E1F39" w:rsidRPr="00544BB4">
      <w:pPr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lastRenderedPageBreak/>
        <w:t xml:space="preserve">Mjesto i datum </w:t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14:textId="50229E68" w14:paraId="6732DDDE" w:rsidRDefault="008856B5" w:rsidP="000E1F39" w:rsidR="000E1F39" w:rsidRPr="00544BB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2013EE">
        <w:rPr>
          <w:rFonts w:hAnsi="Times New Roman" w:ascii="Times New Roman"/>
          <w:sz w:val="24"/>
          <w:szCs w:val="24"/>
          <w:lang w:val="pl-PL"/>
        </w:rPr>
        <w:t>2</w:t>
      </w:r>
      <w:r w:rsidR="00921097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21097">
        <w:rPr>
          <w:rFonts w:hAnsi="Times New Roman" w:ascii="Times New Roman"/>
          <w:sz w:val="24"/>
          <w:szCs w:val="24"/>
          <w:lang w:val="pl-PL"/>
        </w:rPr>
        <w:t>0</w:t>
      </w:r>
      <w:r w:rsidR="00EB6A9F">
        <w:rPr>
          <w:rFonts w:hAnsi="Times New Roman" w:ascii="Times New Roman"/>
          <w:sz w:val="24"/>
          <w:szCs w:val="24"/>
          <w:lang w:val="pl-PL"/>
        </w:rPr>
        <w:t>5</w:t>
      </w:r>
      <w:r w:rsidR="00124A13">
        <w:rPr>
          <w:rFonts w:hAnsi="Times New Roman" w:ascii="Times New Roman"/>
          <w:sz w:val="24"/>
          <w:szCs w:val="24"/>
          <w:lang w:val="pl-PL"/>
        </w:rPr>
        <w:t>.201</w:t>
      </w:r>
      <w:r w:rsidR="00921097">
        <w:rPr>
          <w:rFonts w:hAnsi="Times New Roman" w:ascii="Times New Roman"/>
          <w:sz w:val="24"/>
          <w:szCs w:val="24"/>
          <w:lang w:val="pl-PL"/>
        </w:rPr>
        <w:t>9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14:textId="77777777" w14:paraId="25766E28" w:rsidRDefault="00C61F72" w:rsidR="00C61F72" w:rsidRPr="00544BB4">
      <w:pPr>
        <w:rPr>
          <w:rFonts w:hAnsi="Times New Roman" w:ascii="Times New Roman"/>
          <w:sz w:val="24"/>
          <w:szCs w:val="24"/>
          <w:lang w:val="pl-PL"/>
        </w:rPr>
      </w:pPr>
    </w:p>
    <w:sectPr w:rsidR="00C61F72" w:rsidRPr="00544B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5C91B23"/>
    <w:multiLevelType w:val="hybridMultilevel"/>
    <w:tmpl w:val="5F8C0686"/>
    <w:lvl w:tplc="CA1E96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ED11024"/>
    <w:multiLevelType w:val="hybridMultilevel"/>
    <w:tmpl w:val="8AB4BA4C"/>
    <w:lvl w:tplc="B59A6FF6" w:ilvl="0">
      <w:start w:val="1"/>
      <w:numFmt w:val="lowerLetter"/>
      <w:lvlText w:val="%1)"/>
      <w:lvlJc w:val="left"/>
      <w:pPr>
        <w:ind w:hanging="360" w:left="72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108B7"/>
    <w:multiLevelType w:val="hybridMultilevel"/>
    <w:tmpl w:val="C6C64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73E14198"/>
    <w:multiLevelType w:val="hybridMultilevel"/>
    <w:tmpl w:val="300A4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AD67E1"/>
    <w:multiLevelType w:val="hybridMultilevel"/>
    <w:tmpl w:val="46E2B91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"/>
  </w:num>
  <w:num w:numId="11">
    <w:abstractNumId w:val="8"/>
  </w:num>
  <w:num w:numId="12">
    <w:abstractNumId w:val="11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C09"/>
    <w:rsid w:val="00064EC2"/>
    <w:rsid w:val="000A091F"/>
    <w:rsid w:val="000B06D8"/>
    <w:rsid w:val="000C4E18"/>
    <w:rsid w:val="000E1F39"/>
    <w:rsid w:val="00116106"/>
    <w:rsid w:val="00124A13"/>
    <w:rsid w:val="00177199"/>
    <w:rsid w:val="002013EE"/>
    <w:rsid w:val="00205248"/>
    <w:rsid w:val="00241FB4"/>
    <w:rsid w:val="00246568"/>
    <w:rsid w:val="00282C43"/>
    <w:rsid w:val="002A0AC0"/>
    <w:rsid w:val="0034259A"/>
    <w:rsid w:val="0038581D"/>
    <w:rsid w:val="003F4540"/>
    <w:rsid w:val="00473CA4"/>
    <w:rsid w:val="004F5D1A"/>
    <w:rsid w:val="00526695"/>
    <w:rsid w:val="00536233"/>
    <w:rsid w:val="00544BB4"/>
    <w:rsid w:val="00587413"/>
    <w:rsid w:val="005C04A4"/>
    <w:rsid w:val="006361EA"/>
    <w:rsid w:val="00636DA5"/>
    <w:rsid w:val="006520DC"/>
    <w:rsid w:val="006C1A3F"/>
    <w:rsid w:val="006D48DA"/>
    <w:rsid w:val="006D78B5"/>
    <w:rsid w:val="006E2DDF"/>
    <w:rsid w:val="00714BD3"/>
    <w:rsid w:val="00747189"/>
    <w:rsid w:val="00756CE8"/>
    <w:rsid w:val="007B1099"/>
    <w:rsid w:val="007C32A0"/>
    <w:rsid w:val="00801A58"/>
    <w:rsid w:val="008512FB"/>
    <w:rsid w:val="008856B5"/>
    <w:rsid w:val="008B2325"/>
    <w:rsid w:val="00921097"/>
    <w:rsid w:val="009B7D48"/>
    <w:rsid w:val="009E46C5"/>
    <w:rsid w:val="009E6410"/>
    <w:rsid w:val="00A208FA"/>
    <w:rsid w:val="00A30A89"/>
    <w:rsid w:val="00A3334A"/>
    <w:rsid w:val="00A571C1"/>
    <w:rsid w:val="00A71532"/>
    <w:rsid w:val="00B01310"/>
    <w:rsid w:val="00BA4E32"/>
    <w:rsid w:val="00BD3841"/>
    <w:rsid w:val="00BE0054"/>
    <w:rsid w:val="00C15B77"/>
    <w:rsid w:val="00C61F72"/>
    <w:rsid w:val="00CF43C5"/>
    <w:rsid w:val="00DB448D"/>
    <w:rsid w:val="00DF6650"/>
    <w:rsid w:val="00E141D4"/>
    <w:rsid w:val="00E21A9E"/>
    <w:rsid w:val="00E75F06"/>
    <w:rsid w:val="00EB42CB"/>
    <w:rsid w:val="00EB6A9F"/>
    <w:rsid w:val="00ED6647"/>
    <w:rsid w:val="00F46E90"/>
    <w:rsid w:val="00FB3787"/>
    <w:rsid w:val="00FB384D"/>
    <w:rsid w:val="00FB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7F0E74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6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647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6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6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6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64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1087</properties:Words>
  <properties:Characters>6548</properties:Characters>
  <properties:Lines>146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2019-05-22T07:21:00Z</dcterms:created>
  <dc:creator>ADMINIBM</dc:creator>
  <cp:lastModifiedBy>Vinka Mihalinčić</cp:lastModifiedBy>
  <cp:lastPrinted>2019-05-16T17:37:00Z</cp:lastPrinted>
  <dcterms:modified xmlns:xsi="http://www.w3.org/2001/XMLSchema-instance" xsi:type="dcterms:W3CDTF">2019-05-24T07:40:00Z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St-126/2015-86 / Podnesak - Izvješće stečajnog upravitelja (O20 Izvješće stečajnoga upravitelja o tijeku stečajnoga postupka i o stanju stečajne mase (čl. 89. st. 2. SZ)-22.05.2019(2) Radošević.docx)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