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1f10" w14:paraId="26b1f10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287650">
        <w:t>Osijek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287650">
        <w:t>Osijeku</w:t>
      </w:r>
      <w:r w:rsidR="00350ECE">
        <w:t xml:space="preserve">, </w:t>
      </w:r>
      <w:r w:rsidR="009745DD">
        <w:t xml:space="preserve">za otvaranje stečajnog postupka nad dužnikom </w:t>
      </w:r>
      <w:r w:rsidR="001F3B1C" w:rsidRPr="001F3B1C">
        <w:t>B&amp;R BAU j.d.o.o.</w:t>
      </w:r>
      <w:r w:rsidR="009745DD">
        <w:t xml:space="preserve">, </w:t>
      </w:r>
      <w:r w:rsidR="001F3B1C" w:rsidRPr="001F3B1C">
        <w:t>Belišće</w:t>
      </w:r>
      <w:r w:rsidR="009745DD">
        <w:t xml:space="preserve">, </w:t>
      </w:r>
      <w:r w:rsidR="001F3B1C" w:rsidRPr="001F3B1C">
        <w:t>I. G. Kovačića 65</w:t>
      </w:r>
      <w:r w:rsidR="009745DD">
        <w:t xml:space="preserve">, MBS: </w:t>
      </w:r>
      <w:r w:rsidR="001F3B1C" w:rsidRPr="001F3B1C">
        <w:t>030172016</w:t>
      </w:r>
      <w:r w:rsidR="009745DD">
        <w:t xml:space="preserve">, OIB: </w:t>
      </w:r>
      <w:r w:rsidR="001F3B1C" w:rsidRPr="001F3B1C">
        <w:t>94277829091</w:t>
      </w:r>
      <w:r w:rsidRPr="00B37760">
        <w:rPr>
          <w:color w:val="000000"/>
        </w:rPr>
        <w:t xml:space="preserve">, dana </w:t>
      </w:r>
      <w:r w:rsidR="001F3B1C">
        <w:rPr>
          <w:color w:val="000000"/>
        </w:rPr>
        <w:t>5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826A8">
        <w:t>B&amp;R BAU j.d.o.o., Belišće, I. G. Kovačića 65, MBS: 030172016, OIB: 94277829091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FE6FB2" w:rsidP="00FE6FB2" w:rsidR="00FE6FB2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Bojan </w:t>
      </w:r>
      <w:proofErr w:type="spellStart"/>
      <w:r>
        <w:t>Sudarević</w:t>
      </w:r>
      <w:proofErr w:type="spellEnd"/>
      <w:r>
        <w:t xml:space="preserve"> OIB: 97806800829 sa sjedištem i poslovnom adresom u Osijeku, Kardinala A. Stepinca 35 i adresom prebivališta u Osijeku, Trg bana Josipa Jelačića 27,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826A8">
        <w:t>B&amp;R BAU j.d.o.o., Belišće, I. G. Kovačića 65, MBS: 030172016, OIB: 94277829091</w:t>
      </w:r>
      <w:r w:rsidR="00CC054C">
        <w:t xml:space="preserve">, OIB: </w:t>
      </w:r>
      <w:r w:rsidR="00CC054C" w:rsidRPr="00BF0B12">
        <w:t>05013398426</w:t>
      </w:r>
      <w:r w:rsidR="005D0309">
        <w:t>,</w:t>
      </w:r>
      <w:r w:rsidR="005A3D9C">
        <w:t xml:space="preserve"> za dan</w:t>
      </w:r>
    </w:p>
    <w:p w:rsidRDefault="00A826A8" w:rsidP="00A826A8" w:rsidR="0085221D" w:rsidRPr="00A826A8">
      <w:pPr>
        <w:pStyle w:val="Odlomakpopisa"/>
        <w:numPr>
          <w:ilvl w:val="0"/>
          <w:numId w:val="16"/>
        </w:numPr>
        <w:jc w:val="center"/>
        <w:rPr>
          <w:b/>
        </w:rPr>
      </w:pPr>
      <w:r w:rsidRPr="00A826A8">
        <w:rPr>
          <w:b/>
          <w:color w:val="000000"/>
        </w:rPr>
        <w:t>travnja</w:t>
      </w:r>
      <w:r w:rsidR="00ED6F97" w:rsidRPr="00A826A8">
        <w:rPr>
          <w:b/>
          <w:color w:val="000000"/>
        </w:rPr>
        <w:t xml:space="preserve"> 201</w:t>
      </w:r>
      <w:r w:rsidR="00DB48D4" w:rsidRPr="00A826A8">
        <w:rPr>
          <w:b/>
          <w:color w:val="000000"/>
        </w:rPr>
        <w:t>8</w:t>
      </w:r>
      <w:r w:rsidR="00ED6F97" w:rsidRPr="00A826A8">
        <w:rPr>
          <w:b/>
          <w:color w:val="000000"/>
        </w:rPr>
        <w:t xml:space="preserve">. u </w:t>
      </w:r>
      <w:r>
        <w:rPr>
          <w:b/>
          <w:color w:val="000000"/>
        </w:rPr>
        <w:t>9</w:t>
      </w:r>
      <w:r w:rsidR="00FE73E4" w:rsidRPr="00A826A8">
        <w:rPr>
          <w:b/>
          <w:color w:val="000000"/>
        </w:rPr>
        <w:t>,</w:t>
      </w:r>
      <w:r w:rsidR="00CC054C" w:rsidRPr="00A826A8">
        <w:rPr>
          <w:b/>
          <w:color w:val="000000"/>
        </w:rPr>
        <w:t>2</w:t>
      </w:r>
      <w:r w:rsidR="00043877" w:rsidRPr="00A826A8">
        <w:rPr>
          <w:b/>
          <w:color w:val="000000"/>
        </w:rPr>
        <w:t>0</w:t>
      </w:r>
      <w:r w:rsidR="0085221D" w:rsidRPr="00A826A8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7B135C" w:rsidP="000E5A19" w:rsidR="007B135C" w:rsidRPr="000E5A19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 w:rsidRPr="000A5566">
        <w:t xml:space="preserve">Dana </w:t>
      </w:r>
      <w:r w:rsidR="000A5566">
        <w:t>9. listopada</w:t>
      </w:r>
      <w:r w:rsidRPr="000A5566">
        <w:t xml:space="preserve"> 2017. godine zaprimljen je na ovome sudu zahtjev FINE Regionalni centar Osijek, Podružnica Osijek, L. </w:t>
      </w:r>
      <w:proofErr w:type="spellStart"/>
      <w:r w:rsidRPr="000A5566">
        <w:t>Jägera</w:t>
      </w:r>
      <w:proofErr w:type="spellEnd"/>
      <w:r w:rsidRPr="000A5566">
        <w:t xml:space="preserve"> 3, OIB: 85821130368, klasa: 110-07/17-01/04 </w:t>
      </w:r>
      <w:proofErr w:type="spellStart"/>
      <w:r w:rsidRPr="000A5566">
        <w:t>Ur</w:t>
      </w:r>
      <w:proofErr w:type="spellEnd"/>
      <w:r w:rsidRPr="000A5566">
        <w:t>. broj 04-06-17-</w:t>
      </w:r>
      <w:r w:rsidR="000A5566">
        <w:t>4959</w:t>
      </w:r>
      <w:r w:rsidRPr="000A5566">
        <w:t xml:space="preserve"> od </w:t>
      </w:r>
      <w:r w:rsidR="00CC0A25">
        <w:t>6. listopada</w:t>
      </w:r>
      <w:r w:rsidRPr="000A5566">
        <w:t xml:space="preserve"> 2017. godine, za provedbu skraćenog stečajnog postupka nad dužnikom </w:t>
      </w:r>
      <w:r w:rsidR="00CC0A25" w:rsidRPr="001F3B1C">
        <w:t>B&amp;R BAU j.d.o.o.</w:t>
      </w:r>
      <w:r w:rsidR="00CC0A25">
        <w:t xml:space="preserve">, </w:t>
      </w:r>
      <w:r w:rsidR="00CC0A25" w:rsidRPr="001F3B1C">
        <w:t>Belišće</w:t>
      </w:r>
      <w:r w:rsidR="00CC0A25">
        <w:t xml:space="preserve">, </w:t>
      </w:r>
      <w:r w:rsidR="00CC0A25" w:rsidRPr="001F3B1C">
        <w:t>I. G. Kovačića 65</w:t>
      </w:r>
      <w:r w:rsidR="00CC0A25">
        <w:t xml:space="preserve">, MBS: </w:t>
      </w:r>
      <w:r w:rsidR="00CC0A25" w:rsidRPr="001F3B1C">
        <w:t>030172016</w:t>
      </w:r>
      <w:r w:rsidR="00CC0A25">
        <w:t xml:space="preserve">, OIB: </w:t>
      </w:r>
      <w:r w:rsidR="00CC0A25" w:rsidRPr="001F3B1C">
        <w:t>94277829091</w:t>
      </w:r>
      <w:r w:rsidRPr="000A5566"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DA223E">
        <w:t>5.</w:t>
      </w:r>
      <w:r w:rsidR="00A553AA">
        <w:t xml:space="preserve"> </w:t>
      </w:r>
      <w:r w:rsidR="00DA223E">
        <w:t>listopada</w:t>
      </w:r>
      <w:r w:rsidR="00A553AA">
        <w:t xml:space="preserve">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7F6F6A">
        <w:t>41.631,40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CB555F">
        <w:t>5. listopada</w:t>
      </w:r>
      <w:r w:rsidR="005B4A18">
        <w:t xml:space="preserve"> </w:t>
      </w:r>
      <w:r>
        <w:t xml:space="preserve">2017. godine te u svom podnesku od </w:t>
      </w:r>
      <w:r w:rsidR="00CB555F">
        <w:t xml:space="preserve">6. listopada </w:t>
      </w:r>
      <w:r>
        <w:t xml:space="preserve">2017. godine navodi da dužnik na dan </w:t>
      </w:r>
      <w:r w:rsidR="00CB555F">
        <w:t xml:space="preserve">5. listopada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690081">
        <w:t>HR623400091110782901 Privredna banka</w:t>
      </w:r>
      <w:r>
        <w:t xml:space="preserve">, te da na temelju čl. 112. st. 5. SZ-a dužnik na ime predujma za namirenje troškova stečajnog postupka na dan </w:t>
      </w:r>
      <w:r w:rsidR="000E790B">
        <w:t>5. listopada</w:t>
      </w:r>
      <w:r w:rsidR="00CB67B1">
        <w:t xml:space="preserve">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E00095">
        <w:t xml:space="preserve">Trgovački sud u Osijeku je dana </w:t>
      </w:r>
      <w:r w:rsidR="000E790B" w:rsidRPr="00E00095">
        <w:t xml:space="preserve">11. listopada </w:t>
      </w:r>
      <w:r w:rsidRPr="00E00095">
        <w:t>2017. godine objavio oglas na mrežnoj</w:t>
      </w:r>
      <w:r>
        <w:t xml:space="preserve"> stranici e-Oglasna ploča sudova pod poslovnim brojem </w:t>
      </w:r>
      <w:r w:rsidR="000E790B">
        <w:t>6</w:t>
      </w:r>
      <w:r>
        <w:t xml:space="preserve"> St-</w:t>
      </w:r>
      <w:r w:rsidR="000E790B">
        <w:t>1445</w:t>
      </w:r>
      <w:r>
        <w:t>/17-</w:t>
      </w:r>
      <w:r w:rsidR="000C0924">
        <w:t>3</w:t>
      </w:r>
      <w:r>
        <w:t xml:space="preserve"> od </w:t>
      </w:r>
      <w:r w:rsidR="000E790B">
        <w:t xml:space="preserve">11. listopada </w:t>
      </w:r>
      <w:r>
        <w:t>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4621DC">
        <w:t xml:space="preserve">25. listopada </w:t>
      </w:r>
      <w:r>
        <w:t xml:space="preserve">2017. godine, vjerovnik </w:t>
      </w:r>
      <w:r w:rsidR="00A12129">
        <w:rPr>
          <w:color w:val="000000"/>
        </w:rPr>
        <w:t xml:space="preserve">REPUBLIKA HRVATSKA, </w:t>
      </w:r>
      <w:r w:rsidR="00A12129">
        <w:t>Ministarstvo financija, Porezna uprava, Područni ured Osijek, OIB: 18683136487, koju zastupa Županijsko državno odvjetništvo u Osijeku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4621DC">
        <w:t>B&amp;R BAU j.d.o.o., Belišće, I. G. Kovačića 65, MBS: 030172016, OIB: 94277829091</w:t>
      </w:r>
      <w:r>
        <w:t xml:space="preserve">, uz koji prijedlog je dostavila dokaz o postojanju svoje tražbine i postojanju stečajnog razloga iz članka 6. stav 2. Stečajnog zakona: nesposobnosti za plaćanje.     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4621DC">
        <w:t>5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84A76" w:rsidP="00F84A76" w:rsidR="00F84A76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Bojanu </w:t>
      </w:r>
      <w:proofErr w:type="spellStart"/>
      <w:r>
        <w:t>Sudarević</w:t>
      </w:r>
      <w:proofErr w:type="spellEnd"/>
      <w:r>
        <w:t>, Osijek, Kardinala A. Stepinca 35 uz presliku lista 6-27</w:t>
      </w:r>
    </w:p>
    <w:p w:rsidRDefault="00F84A76" w:rsidP="00F84A76" w:rsidR="00F84A76">
      <w:pPr>
        <w:jc w:val="both"/>
      </w:pPr>
      <w:r>
        <w:t>-dužniku B&amp;R BAU j.d.o.o., Belišće, I. G. Kovačića 65</w:t>
      </w:r>
    </w:p>
    <w:p w:rsidRDefault="00F84A76" w:rsidP="00F84A76" w:rsidR="00F84A76">
      <w:pPr>
        <w:jc w:val="both"/>
      </w:pPr>
      <w:r>
        <w:t>-ŽDO GUO  Osijek</w:t>
      </w:r>
    </w:p>
    <w:p w:rsidRDefault="00F84A76" w:rsidP="00F84A76" w:rsidR="00F84A76">
      <w:pPr>
        <w:jc w:val="both"/>
      </w:pPr>
      <w:r>
        <w:t xml:space="preserve">-FINA </w:t>
      </w:r>
    </w:p>
    <w:p w:rsidRDefault="00F84A76" w:rsidP="00F84A76" w:rsidR="00F84A76">
      <w:pPr>
        <w:jc w:val="both"/>
      </w:pPr>
      <w:r>
        <w:t>-Ministarstvu pravosuđa RH, Zagreb, Ulica Grada Vukovara 49, elektroničkom poštom</w:t>
      </w:r>
    </w:p>
    <w:p w:rsidRDefault="00F84A76" w:rsidP="00F84A76" w:rsidR="00F84A76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uz prijedlog </w:t>
      </w:r>
    </w:p>
    <w:p w:rsidRDefault="00F84A76" w:rsidP="00F84A76" w:rsidR="006D3C3F" w:rsidRPr="00B37760">
      <w:pPr>
        <w:jc w:val="both"/>
      </w:pPr>
      <w:r>
        <w:t>-R 4.4.2018 u 9,20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630" w:rsidR="00EE6630">
      <w:r>
        <w:separator/>
      </w:r>
    </w:p>
  </w:endnote>
  <w:endnote w:id="0" w:type="continuationSeparator">
    <w:p w:rsidRDefault="00EE6630" w:rsidR="00EE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630" w:rsidR="00EE6630">
      <w:r>
        <w:separator/>
      </w:r>
    </w:p>
  </w:footnote>
  <w:footnote w:id="0" w:type="continuationSeparator">
    <w:p w:rsidRDefault="00EE6630" w:rsidR="00EE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E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F6D7C" w:rsidR="00CF6D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F6D7C">
      <w:t>7 St-1652/17-9</w:t>
    </w: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F6D7C">
      <w:t>1652</w:t>
    </w:r>
    <w:r w:rsidR="00705FB3">
      <w:t>/17-</w:t>
    </w:r>
    <w:r w:rsidR="00CF6D7C">
      <w:t>9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AB16D5"/>
    <w:multiLevelType w:val="hybridMultilevel"/>
    <w:tmpl w:val="6FAC76AA"/>
    <w:lvl w:tplc="4554FE60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5566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90B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3B1C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A7E23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21DC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081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35C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7F6F6A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3AA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26A8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55F"/>
    <w:rsid w:val="00CB67B1"/>
    <w:rsid w:val="00CB7057"/>
    <w:rsid w:val="00CC054C"/>
    <w:rsid w:val="00CC0A25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D7C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3E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095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E6630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4A76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6F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6D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3A7E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7E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7E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E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E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6D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3A7E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7E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7E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E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E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34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St-1652/2017</izvorni_sadrzaj>
    <derivirana_varijabla naziv="DomainObject.Predmet.OznakaBroj_1">St-1652/2017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B&amp;R BAU jednostavno društvo s ograničenom odgovornošću za graditeljstvo, trgovinu i usluge</izvorni_sadrzaj>
    <derivirana_varijabla naziv="DomainObject.Predmet.ProtustrankaFormated_1">  B&amp;R BAU jednostavno društvo s ograničenom odgovornošću za graditeljstvo, trgovinu i usluge</derivirana_varijabla>
  </DomainObject.Predmet.ProtustrankaFormated>
  <DomainObject.Predmet.ProtustrankaFormatedOIB>
    <izvorni_sadrzaj>  B&amp;R BAU jednostavno društvo s ograničenom odgovornošću za graditeljstvo, trgovinu i usluge, OIB 94277829091</izvorni_sadrzaj>
    <derivirana_varijabla naziv="DomainObject.Predmet.ProtustrankaFormatedOIB_1">  B&amp;R BAU jednostavno društvo s ograničenom odgovornošću za graditeljstvo, trgovinu i usluge, OIB 94277829091</derivirana_varijabla>
  </DomainObject.Predmet.ProtustrankaFormatedOIB>
  <DomainObject.Predmet.ProtustrankaFormatedWithAdress>
    <izvorni_sadrzaj> B&amp;R BAU jednostavno društvo s ograničenom odgovornošću za graditeljstvo, trgovinu i usluge, I. G. Kovačića 65, 31551 Belišće</izvorni_sadrzaj>
    <derivirana_varijabla naziv="DomainObject.Predmet.ProtustrankaFormatedWithAdress_1"> B&amp;R BAU jednostavno društvo s ograničenom odgovornošću za graditeljstvo, trgovinu i usluge, I. G. Kovačića 65, 31551 Belišće</derivirana_varijabla>
  </DomainObject.Predmet.ProtustrankaFormatedWithAdress>
  <DomainObject.Predmet.ProtustrankaFormatedWithAdressOIB>
    <izvorni_sadrzaj> B&amp;R BAU jednostavno društvo s ograničenom odgovornošću za graditeljstvo, trgovinu i usluge, OIB 94277829091, I. G. Kovačića 65, 31551 Belišće</izvorni_sadrzaj>
    <derivirana_varijabla naziv="DomainObject.Predmet.ProtustrankaFormatedWithAdressOIB_1"> B&amp;R BAU jednostavno društvo s ograničenom odgovornošću za graditeljstvo, trgovinu i usluge, OIB 94277829091, I. G. Kovačića 65, 31551 Belišće</derivirana_varijabla>
  </DomainObject.Predmet.ProtustrankaFormatedWithAdressOIB>
  <DomainObject.Predmet.ProtustrankaWithAdress>
    <izvorni_sadrzaj>B&amp;R BAU jednostavno društvo s ograničenom odgovornošću za graditeljstvo, trgovinu i usluge I. G. Kovačića 65, 31551 Belišće</izvorni_sadrzaj>
    <derivirana_varijabla naziv="DomainObject.Predmet.ProtustrankaWithAdress_1">B&amp;R BAU jednostavno društvo s ograničenom odgovornošću za graditeljstvo, trgovinu i usluge I. G. Kovačića 65, 31551 Belišće</derivirana_varijabla>
  </DomainObject.Predmet.ProtustrankaWithAdress>
  <DomainObject.Predmet.ProtustrankaWithAdressOIB>
    <izvorni_sadrzaj>B&amp;R BAU jednostavno društvo s ograničenom odgovornošću za graditeljstvo, trgovinu i usluge, OIB 94277829091, I. G. Kovačića 65, 31551 Belišće</izvorni_sadrzaj>
    <derivirana_varijabla naziv="DomainObject.Predmet.ProtustrankaWithAdressOIB_1">B&amp;R BAU jednostavno društvo s ograničenom odgovornošću za graditeljstvo, trgovinu i usluge, OIB 94277829091, I. G. Kovačića 65, 31551 Belišće</derivirana_varijabla>
  </DomainObject.Predmet.ProtustrankaWithAdressOIB>
  <DomainObject.Predmet.ProtustrankaNazivFormated>
    <izvorni_sadrzaj>B&amp;R BAU jednostavno društvo s ograničenom odgovornošću za graditeljstvo, trgovinu i usluge</izvorni_sadrzaj>
    <derivirana_varijabla naziv="DomainObject.Predmet.ProtustrankaNazivFormated_1">B&amp;R BAU jednostavno društvo s ograničenom odgovornošću za graditeljstvo, trgovinu i usluge</derivirana_varijabla>
  </DomainObject.Predmet.ProtustrankaNazivFormated>
  <DomainObject.Predmet.ProtustrankaNazivFormatedOIB>
    <izvorni_sadrzaj>B&amp;R BAU jednostavno društvo s ograničenom odgovornošću za graditeljstvo, trgovinu i usluge, OIB 94277829091</izvorni_sadrzaj>
    <derivirana_varijabla naziv="DomainObject.Predmet.ProtustrankaNazivFormatedOIB_1">B&amp;R BAU jednostavno društvo s ograničenom odgovornošću za graditeljstvo, trgovinu i usluge, OIB 94277829091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B&amp;R BAU jednostavno društvo s ograničenom odgovornošću za graditeljstvo, trgovinu i usluge</item>
    </izvorni_sadrzaj>
    <derivirana_varijabla naziv="DomainObject.Predmet.ProtuStrankaListFormated_1">
      <item>B&amp;R BAU jednostavno društvo s ograničenom odgovornošću za graditeljstvo, trgovinu i usluge</item>
    </derivirana_varijabla>
  </DomainObject.Predmet.ProtuStrankaListFormated>
  <DomainObject.Predmet.ProtuStrankaListFormatedOIB>
    <izvorni_sadrzaj>
      <item>B&amp;R BAU jednostavno društvo s ograničenom odgovornošću za graditeljstvo, trgovinu i usluge, OIB 94277829091</item>
    </izvorni_sadrzaj>
    <derivirana_varijabla naziv="DomainObject.Predmet.ProtuStrankaListFormatedOIB_1">
      <item>B&amp;R BAU jednostavno društvo s ograničenom odgovornošću za graditeljstvo, trgovinu i usluge, OIB 94277829091</item>
    </derivirana_varijabla>
  </DomainObject.Predmet.ProtuStrankaListFormatedOIB>
  <DomainObject.Predmet.ProtuStrankaListFormatedWithAdress>
    <izvorni_sadrzaj>
      <item>B&amp;R BAU jednostavno društvo s ograničenom odgovornošću za graditeljstvo, trgovinu i usluge, I. G. Kovačića 65, 31551 Belišće</item>
    </izvorni_sadrzaj>
    <derivirana_varijabla naziv="DomainObject.Predmet.ProtuStrankaListFormatedWithAdress_1">
      <item>B&amp;R BAU jednostavno društvo s ograničenom odgovornošću za graditeljstvo, trgovinu i usluge, I. G. Kovačića 65, 31551 Belišće</item>
    </derivirana_varijabla>
  </DomainObject.Predmet.ProtuStrankaListFormatedWithAdress>
  <DomainObject.Predmet.ProtuStrankaListFormatedWithAdressOIB>
    <izvorni_sadrzaj>
      <item>B&amp;R BAU jednostavno društvo s ograničenom odgovornošću za graditeljstvo, trgovinu i usluge, OIB 94277829091, I. G. Kovačića 65, 31551 Belišće</item>
    </izvorni_sadrzaj>
    <derivirana_varijabla naziv="DomainObject.Predmet.ProtuStrankaListFormatedWithAdressOIB_1">
      <item>B&amp;R BAU jednostavno društvo s ograničenom odgovornošću za graditeljstvo, trgovinu i usluge, OIB 94277829091, I. G. Kovačića 65, 31551 Belišće</item>
    </derivirana_varijabla>
  </DomainObject.Predmet.ProtuStrankaListFormatedWithAdressOIB>
  <DomainObject.Predmet.ProtuStrankaListNazivFormated>
    <izvorni_sadrzaj>
      <item>B&amp;R BAU jednostavno društvo s ograničenom odgovornošću za graditeljstvo, trgovinu i usluge</item>
    </izvorni_sadrzaj>
    <derivirana_varijabla naziv="DomainObject.Predmet.ProtuStrankaListNazivFormated_1">
      <item>B&amp;R BAU jednostavno društvo s ograničenom odgovornošću za graditeljstvo, trgovinu i usluge</item>
    </derivirana_varijabla>
  </DomainObject.Predmet.ProtuStrankaListNazivFormated>
  <DomainObject.Predmet.ProtuStrankaListNazivFormatedOIB>
    <izvorni_sadrzaj>
      <item>B&amp;R BAU jednostavno društvo s ograničenom odgovornošću za graditeljstvo, trgovinu i usluge, OIB 94277829091</item>
    </izvorni_sadrzaj>
    <derivirana_varijabla naziv="DomainObject.Predmet.ProtuStrankaListNazivFormatedOIB_1">
      <item>B&amp;R BAU jednostavno društvo s ograničenom odgovornošću za graditeljstvo, trgovinu i usluge, OIB 94277829091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B&amp;R BAU jednostavno društvo s ograničenom odgovornošću za graditeljstvo, trgovinu i usluge</izvorni_sadrzaj>
    <derivirana_varijabla naziv="DomainObject.Predmet.ProtustrankaIDrugi_1">B&amp;R BAU jednostavno društvo s ograničenom odgovornošću za graditeljstvo,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B&amp;R BAU jednostavno društvo s ograničenom odgovornošću za graditeljstvo, trgovinu i usluge, OIB 94277829091, I. G. Kovačića 65, 31551 Belišće</izvorni_sadrzaj>
    <derivirana_varijabla naziv="DomainObject.Predmet.ProtustrankaIDrugiAdressOIB_1">B&amp;R BAU jednostavno društvo s ograničenom odgovornošću za graditeljstvo, trgovinu i usluge, OIB 94277829091, I. G. Kovačića 65,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B&amp;R BAU jednostavno društvo s ograničenom odgovornošću za graditeljstvo, trgovinu i usluge</item>
      <item>RH MINISTARSTVO FINANCIJA POREZNA UPRAVA</item>
      <item>Županijsko državno odvjetništvo u Osijeku</item>
    </izvorni_sadrzaj>
    <derivirana_varijabla naziv="DomainObject.Predmet.SudioniciListNaziv_1">
      <item>B&amp;R BAU jednostavno društvo s ograničenom odgovornošću za graditeljstvo,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B&amp;R BAU jednostavno društvo s ograničenom odgovornošću za graditeljstvo, trgovinu i usluge, OIB 94277829091, I. G. Kovačića 65,31551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B&amp;R BAU jednostavno društvo s ograničenom odgovornošću za graditeljstvo, trgovinu i usluge, OIB 94277829091, I. G. Kovačića 65,31551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94277829091</item>
      <item>, OIB 18683136487</item>
      <item>, OIB 61379160880</item>
    </izvorni_sadrzaj>
    <derivirana_varijabla naziv="DomainObject.Predmet.SudioniciListNazivOIB_1">
      <item>, OIB 94277829091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1FEDE-5C59-48EC-9063-B2E8D853A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5514</properties:Characters>
  <properties:Lines>130</properties:Lines>
  <properties:Paragraphs>39</properties:Paragraphs>
  <properties:TotalTime>938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2018-02-05T11:42:00Z</cp:lastPrinted>
  <dcterms:modified xmlns:xsi="http://www.w3.org/2001/XMLSchema-instance" xsi:type="dcterms:W3CDTF">2018-02-05T11:42:00Z</dcterms:modified>
  <cp:revision>836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