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527" w:rsidR="00FA1366">
        <w:tc>
          <w:tcPr>
            <w:tcW w:type="dxa" w:w="3060"/>
          </w:tcPr>
          <w:p w:rsidRDefault="00FA1366" w:rsidR="00FA1366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14:textId="ec780ee" w14:paraId="ec780ee" w:rsidRDefault="00473527" w:rsidP="00473527" w:rsidR="00473527" w:rsidRPr="00276A06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276A06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 xml:space="preserve"> Republika Hrvatska</w:t>
      </w:r>
    </w:p>
    <w:p w:rsidRDefault="00473527" w:rsidP="00473527" w:rsidR="00473527" w:rsidRPr="00276A06">
      <w:pPr>
        <w:jc w:val="both"/>
      </w:pPr>
      <w:r w:rsidRPr="00276A06">
        <w:t xml:space="preserve"> Trgovački sud u Zagrebu</w:t>
      </w:r>
    </w:p>
    <w:p w:rsidRDefault="00473527" w:rsidP="00473527" w:rsidR="00473527" w:rsidRPr="00276A06">
      <w:pPr>
        <w:jc w:val="both"/>
      </w:pPr>
      <w:r w:rsidRPr="00276A06">
        <w:t xml:space="preserve">  Zagreb, Amruševa 2/II</w:t>
      </w:r>
    </w:p>
    <w:p w:rsidRDefault="00930602" w:rsidP="00473527" w:rsidR="00930602">
      <w:pPr>
        <w:jc w:val="right"/>
      </w:pPr>
    </w:p>
    <w:p w:rsidRDefault="004026C7" w:rsidP="004026C7" w:rsidR="004026C7" w:rsidRPr="008211D7">
      <w:pPr>
        <w:jc w:val="right"/>
      </w:pPr>
      <w:r w:rsidRPr="008211D7">
        <w:t>40.St-2</w:t>
      </w:r>
      <w:r w:rsidR="00AF2A1C">
        <w:t>353</w:t>
      </w:r>
      <w:r w:rsidRPr="008211D7">
        <w:t>/17</w:t>
      </w:r>
    </w:p>
    <w:p w:rsidRDefault="00473527" w:rsidP="00473527" w:rsidR="00473527">
      <w:pPr>
        <w:jc w:val="right"/>
      </w:pPr>
    </w:p>
    <w:p w:rsidRDefault="00473527" w:rsidP="00473527" w:rsidR="00473527">
      <w:pPr>
        <w:jc w:val="right"/>
      </w:pPr>
    </w:p>
    <w:p w:rsidRDefault="00473527" w:rsidP="00FA1366" w:rsidR="00473527">
      <w:pPr>
        <w:rPr>
          <w:b/>
        </w:rPr>
      </w:pPr>
    </w:p>
    <w:p w:rsidRDefault="00FA1366" w:rsidP="001629A0" w:rsidR="00FA1366" w:rsidRPr="00E21643">
      <w:pPr>
        <w:jc w:val="center"/>
        <w:rPr>
          <w:b/>
          <w:sz w:val="28"/>
          <w:szCs w:val="28"/>
          <w:lang w:eastAsia="en-US"/>
        </w:rPr>
      </w:pPr>
      <w:r w:rsidRPr="00E21643">
        <w:rPr>
          <w:b/>
          <w:sz w:val="28"/>
          <w:szCs w:val="28"/>
        </w:rPr>
        <w:t>Z A P I S N I K</w:t>
      </w:r>
    </w:p>
    <w:p w:rsidRDefault="00E21643" w:rsidP="00930602" w:rsidR="001D0480" w:rsidRPr="00E21643">
      <w:pPr>
        <w:jc w:val="center"/>
      </w:pPr>
      <w:r>
        <w:t>sa ročišta za glasovanje o planu  restrukturiranja</w:t>
      </w:r>
    </w:p>
    <w:p w:rsidRDefault="001D0480" w:rsidP="001D0480" w:rsidR="001D0480" w:rsidRPr="00E21643">
      <w:pPr>
        <w:jc w:val="center"/>
      </w:pPr>
      <w:r w:rsidRPr="00E21643">
        <w:t>(</w:t>
      </w:r>
      <w:r w:rsidR="00B60B09">
        <w:t>čl.</w:t>
      </w:r>
      <w:r w:rsidR="00930602" w:rsidRPr="00E21643">
        <w:t>55.</w:t>
      </w:r>
      <w:r w:rsidRPr="00E21643">
        <w:t xml:space="preserve"> Stečajnog Zakona, NN br. 71/15</w:t>
      </w:r>
      <w:r w:rsidR="001F4747">
        <w:t xml:space="preserve"> i 104/17:</w:t>
      </w:r>
      <w:r w:rsidRPr="00E21643">
        <w:t xml:space="preserve"> dalje SZ</w:t>
      </w:r>
      <w:r w:rsidR="00930602" w:rsidRPr="00E21643">
        <w:t>)</w:t>
      </w:r>
    </w:p>
    <w:p w:rsidRDefault="00FA1366" w:rsidP="00FA1366" w:rsidR="00FA1366">
      <w:pPr>
        <w:jc w:val="center"/>
        <w:rPr>
          <w:b/>
        </w:rPr>
      </w:pPr>
    </w:p>
    <w:p w:rsidRDefault="002F3B00" w:rsidP="00930602" w:rsidR="00930602">
      <w:pPr>
        <w:ind w:firstLine="708"/>
        <w:jc w:val="center"/>
      </w:pPr>
      <w:r>
        <w:t>o</w:t>
      </w:r>
      <w:r w:rsidR="00FA1366">
        <w:t xml:space="preserve">držanog dana </w:t>
      </w:r>
      <w:r w:rsidR="00AF2A1C">
        <w:t>10.svibnja</w:t>
      </w:r>
      <w:r w:rsidR="0047123A">
        <w:t xml:space="preserve"> 2018</w:t>
      </w:r>
      <w:r w:rsidR="00FA1366">
        <w:t xml:space="preserve">. na Trgovačkom sudu u Zagrebu u </w:t>
      </w:r>
      <w:r w:rsidR="00930602">
        <w:t>postupku predstečajne nagodbe nad dužnikom</w:t>
      </w:r>
    </w:p>
    <w:p w:rsidRDefault="00AF2A1C" w:rsidP="00473527" w:rsidR="00473527">
      <w:pPr>
        <w:ind w:firstLine="708"/>
        <w:jc w:val="center"/>
      </w:pPr>
      <w:r w:rsidRPr="002B49CC">
        <w:t>PET-PROM  d.o.o., Zagreb, Vrtni put 5., OIB 67247311476</w:t>
      </w:r>
      <w:r w:rsidR="00F23279" w:rsidRPr="00747FC8">
        <w:t xml:space="preserve"> </w:t>
      </w:r>
    </w:p>
    <w:p w:rsidRDefault="00FA1366" w:rsidP="00FA1366" w:rsidR="00FA1366">
      <w:pPr>
        <w:jc w:val="center"/>
      </w:pPr>
    </w:p>
    <w:p w:rsidRDefault="00FA1366" w:rsidP="00FA1366" w:rsidR="00FA1366">
      <w:pPr>
        <w:jc w:val="both"/>
      </w:pPr>
      <w:r>
        <w:t>Nazočni od suda:</w:t>
      </w:r>
    </w:p>
    <w:p w:rsidRDefault="00FA1366" w:rsidP="00FA1366" w:rsidR="00FA1366">
      <w:pPr>
        <w:jc w:val="both"/>
      </w:pPr>
      <w:r>
        <w:t>Ante Galić, sudac</w:t>
      </w:r>
    </w:p>
    <w:p w:rsidRDefault="00FA1366" w:rsidP="00FA1366" w:rsidR="00FA1366">
      <w:pPr>
        <w:jc w:val="both"/>
      </w:pPr>
      <w:r>
        <w:t>Valentina Delač, zapisničar</w:t>
      </w:r>
    </w:p>
    <w:p w:rsidRDefault="00FA1366" w:rsidP="00FA1366" w:rsidR="00FA1366">
      <w:pPr>
        <w:jc w:val="both"/>
      </w:pPr>
    </w:p>
    <w:p w:rsidRDefault="00FA1366" w:rsidP="001609D4" w:rsidR="001609D4" w:rsidRPr="00345BF1">
      <w:pPr>
        <w:ind w:left="705"/>
      </w:pPr>
      <w:r>
        <w:t>Utvrđuje se da je pristupi</w:t>
      </w:r>
      <w:r w:rsidR="00B3114F">
        <w:t>o povjer</w:t>
      </w:r>
      <w:r w:rsidR="00BA19C5">
        <w:t>e</w:t>
      </w:r>
      <w:r w:rsidR="00B3114F">
        <w:t xml:space="preserve">nik predstečajne nagodbe </w:t>
      </w:r>
      <w:r w:rsidR="001609D4">
        <w:t>Tibor Toth</w:t>
      </w:r>
    </w:p>
    <w:p w:rsidRDefault="00FA1366" w:rsidP="00FA1366" w:rsidR="00FA1366">
      <w:pPr>
        <w:jc w:val="both"/>
      </w:pPr>
    </w:p>
    <w:p w:rsidRDefault="00FA1366" w:rsidP="00FA1366" w:rsidR="00FA1366">
      <w:pPr>
        <w:jc w:val="both"/>
      </w:pPr>
      <w:r>
        <w:t>Započeto u</w:t>
      </w:r>
      <w:r w:rsidR="00276A06">
        <w:t xml:space="preserve"> </w:t>
      </w:r>
      <w:r w:rsidR="003C41FA">
        <w:t>11</w:t>
      </w:r>
      <w:r w:rsidR="00F23279">
        <w:t>,30</w:t>
      </w:r>
      <w:r w:rsidR="00276A06">
        <w:t xml:space="preserve"> </w:t>
      </w:r>
      <w:r>
        <w:t>sati.</w:t>
      </w:r>
    </w:p>
    <w:p w:rsidRDefault="00FA1366" w:rsidP="00FA1366" w:rsidR="00FA1366">
      <w:pPr>
        <w:jc w:val="both"/>
      </w:pPr>
    </w:p>
    <w:p w:rsidRDefault="00FA1366" w:rsidP="00FA1366" w:rsidR="00FA1366">
      <w:pPr>
        <w:jc w:val="both"/>
      </w:pPr>
      <w:r>
        <w:tab/>
      </w:r>
      <w:r w:rsidR="00295CF7">
        <w:t>S</w:t>
      </w:r>
      <w:r>
        <w:t xml:space="preserve">ud utvrđuje da su pristupili slijedeći vjerovnici: </w:t>
      </w:r>
    </w:p>
    <w:p w:rsidRDefault="005076E5" w:rsidP="00FA1366" w:rsidR="005076E5">
      <w:pPr>
        <w:jc w:val="both"/>
      </w:pPr>
    </w:p>
    <w:p w:rsidRDefault="00D903B0" w:rsidP="005076E5" w:rsidR="005076E5" w:rsidRPr="00D903B0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 w:rsidRPr="00D903B0">
        <w:rPr>
          <w:sz w:val="24"/>
          <w:szCs w:val="24"/>
        </w:rPr>
        <w:t>KENT BANK d.d. – Marijana Hrvo</w:t>
      </w:r>
      <w:r w:rsidR="00FF40EA">
        <w:rPr>
          <w:sz w:val="24"/>
          <w:szCs w:val="24"/>
        </w:rPr>
        <w:t>je</w:t>
      </w:r>
      <w:r w:rsidRPr="00D903B0">
        <w:rPr>
          <w:sz w:val="24"/>
          <w:szCs w:val="24"/>
        </w:rPr>
        <w:t xml:space="preserve"> Bekina, pun. po zaposlenju, pun. u spisu</w:t>
      </w:r>
    </w:p>
    <w:p w:rsidRDefault="00D903B0" w:rsidP="005076E5" w:rsidR="00D903B0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AKORN DISTRIBUTION, </w:t>
      </w:r>
      <w:r w:rsidR="00FF40EA">
        <w:rPr>
          <w:sz w:val="24"/>
          <w:szCs w:val="24"/>
        </w:rPr>
        <w:t>AUTOKLUB SIGET</w:t>
      </w:r>
      <w:r>
        <w:rPr>
          <w:sz w:val="24"/>
          <w:szCs w:val="24"/>
        </w:rPr>
        <w:t xml:space="preserve">, </w:t>
      </w:r>
      <w:r w:rsidR="00FF40EA">
        <w:rPr>
          <w:sz w:val="24"/>
          <w:szCs w:val="24"/>
        </w:rPr>
        <w:t xml:space="preserve">APSOLUTE </w:t>
      </w:r>
      <w:r w:rsidR="009242D0">
        <w:rPr>
          <w:sz w:val="24"/>
          <w:szCs w:val="24"/>
        </w:rPr>
        <w:t xml:space="preserve">,ACO GRAĐEVISNKI ELELMENTI, </w:t>
      </w:r>
      <w:r>
        <w:rPr>
          <w:sz w:val="24"/>
          <w:szCs w:val="24"/>
        </w:rPr>
        <w:t xml:space="preserve">  D.O.O. AE DIFICIUM , GRIA d.o.o.,  ALFA MONT OBRT,  ALING d.o.o. Zagreb , ALTERA GRUPA d.o.o.,   AQUA NAVIS d.o.o., ARDOR ADRIA NOVA,  ASSAABNOY CROATIA  AUDAX AUTO GRIFON,  AUTO LIM-LAK, vl. Obrta Vlado Štefanec, AUTO PARTNER d.o.op.-, AUTO SERVIS V.M.O.LOVRIĆ, BAKANT d.o.o., BIT KONTROLA d.o.o.,  BMK INFORMATIKA j.d</w:t>
      </w:r>
      <w:r w:rsidR="009242D0">
        <w:rPr>
          <w:sz w:val="24"/>
          <w:szCs w:val="24"/>
        </w:rPr>
        <w:t>.</w:t>
      </w:r>
      <w:r>
        <w:rPr>
          <w:sz w:val="24"/>
          <w:szCs w:val="24"/>
        </w:rPr>
        <w:t>o., BORNA MONT j.d.o., BRAVARIJA GRUBIŠIĆ Vl. Dubravko Gru</w:t>
      </w:r>
      <w:r w:rsidR="009242D0">
        <w:rPr>
          <w:sz w:val="24"/>
          <w:szCs w:val="24"/>
        </w:rPr>
        <w:t>b</w:t>
      </w:r>
      <w:r>
        <w:rPr>
          <w:sz w:val="24"/>
          <w:szCs w:val="24"/>
        </w:rPr>
        <w:t xml:space="preserve">išić, B.M.D. d.o.o.  kao </w:t>
      </w:r>
      <w:r w:rsidR="009242D0">
        <w:rPr>
          <w:sz w:val="24"/>
          <w:szCs w:val="24"/>
        </w:rPr>
        <w:t>upravitelj</w:t>
      </w:r>
      <w:r>
        <w:rPr>
          <w:sz w:val="24"/>
          <w:szCs w:val="24"/>
        </w:rPr>
        <w:t xml:space="preserve"> stambene zgrade Jakoba Gotovca 25, BALAKOVIĆ d.o.o., BANJ d.o.o.,  BART ELEKTTRONIKA d.o.o.,   BEN-TEM d.o.o., BILJKO d.o.o., BM-KLIVENT Vl. Boris Makar,  BOROVAC d.o.o.,  BRAVARIJA GRACIJANO, BS MECH d.o.o.,  C AUTOMOBIL IMPORT d.o.o.,  CM CEJ ECO CON d.o.o.,  CONDITOR d.o.o.,  CROM d.o.o., </w:t>
      </w:r>
      <w:r w:rsidR="009242D0">
        <w:rPr>
          <w:sz w:val="24"/>
          <w:szCs w:val="24"/>
        </w:rPr>
        <w:t xml:space="preserve"> DERIGO REFIGERATION, DQS ZAGREB</w:t>
      </w:r>
      <w:r>
        <w:rPr>
          <w:sz w:val="24"/>
          <w:szCs w:val="24"/>
        </w:rPr>
        <w:t xml:space="preserve">  d.o.o., DAKLMACIJA KLIMA, DM-COOMERC d.o.ol.,  DOMA-TRANS d.o.o. , BRIN d.o.o.,  DUO STep, dura flex D.O.O., EMPER MOBILNI SISTEMI d.o.o.,  E-KOLEKTOR d.o.o.,  EL MAKOTA d.o.o.,  ELEKTRA d.o.o., ELEKTRO OBRT Dado Vl. Alenka Uranić, ELELKTRO SERVIS-UJEVIĆ,  </w:t>
      </w:r>
      <w:r w:rsidR="009242D0">
        <w:rPr>
          <w:sz w:val="24"/>
          <w:szCs w:val="24"/>
        </w:rPr>
        <w:t>ELEKTROKOVINA</w:t>
      </w:r>
      <w:r>
        <w:rPr>
          <w:sz w:val="24"/>
          <w:szCs w:val="24"/>
        </w:rPr>
        <w:t xml:space="preserve"> </w:t>
      </w:r>
      <w:r w:rsidR="00FF40EA">
        <w:rPr>
          <w:sz w:val="24"/>
          <w:szCs w:val="24"/>
        </w:rPr>
        <w:t>d.o.o.</w:t>
      </w:r>
      <w:r>
        <w:rPr>
          <w:sz w:val="24"/>
          <w:szCs w:val="24"/>
        </w:rPr>
        <w:t xml:space="preserve">. , </w:t>
      </w:r>
      <w:r w:rsidR="009242D0">
        <w:rPr>
          <w:sz w:val="24"/>
          <w:szCs w:val="24"/>
        </w:rPr>
        <w:t>ELEKTROMEHANIKA</w:t>
      </w:r>
      <w:r>
        <w:rPr>
          <w:sz w:val="24"/>
          <w:szCs w:val="24"/>
        </w:rPr>
        <w:t xml:space="preserve"> d.o.o.,  ELEKTROSERVIS d.o.o., ELEKTRO-TEAM d.o.o.,  E-GRI d.o.o.,  VJEKOSLAV MARKOVIĆ VK. Obr  ELTERM,  </w:t>
      </w:r>
      <w:r w:rsidR="009242D0">
        <w:rPr>
          <w:sz w:val="24"/>
          <w:szCs w:val="24"/>
        </w:rPr>
        <w:t>EUROMONT INTRO</w:t>
      </w:r>
      <w:r>
        <w:rPr>
          <w:sz w:val="24"/>
          <w:szCs w:val="24"/>
        </w:rPr>
        <w:t xml:space="preserve"> D.O.O.,  FERRUM FAGO d.o.o.,  VIVE TRADING AG, FFARGO INTERIJERI d.o.o.,  FELLER d.o.o.,  FITTICH CH d.o.o.,  FRIGO – PENDŽAH, FRIŠČIĆ SERVIS j.d.o.,  </w:t>
      </w:r>
      <w:r w:rsidR="009242D0">
        <w:rPr>
          <w:sz w:val="24"/>
          <w:szCs w:val="24"/>
        </w:rPr>
        <w:t>GIP</w:t>
      </w:r>
      <w:r w:rsidR="00FF40EA">
        <w:rPr>
          <w:sz w:val="24"/>
          <w:szCs w:val="24"/>
        </w:rPr>
        <w:t xml:space="preserve"> d.o.o. </w:t>
      </w:r>
      <w:r w:rsidR="00FF40EA">
        <w:rPr>
          <w:sz w:val="24"/>
          <w:szCs w:val="24"/>
        </w:rPr>
        <w:lastRenderedPageBreak/>
        <w:t>GENERALIĆ d.o.o.,  GORAN I ZORAN d.o.o.,  GRABAR d.o.o.,  GRANDIS d.o.o, GUBERAC SERVIS, HUŠTIN d.o.o.  i  dr. 237 vjerovnika , a sve prema popisu vjerovnika koji se dostavljaju sudu u spi, svi zastupani po odvjetniku Ivan Kapor odvjetnik iz Zagreba, prema punomoći koje predaje u spis.</w:t>
      </w:r>
    </w:p>
    <w:p w:rsidRDefault="00FF40EA" w:rsidP="005076E5" w:rsidR="00FF40EA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KOMUNALNO TRGOVAČKO DRUŠTVO IVAN d.o.o.- zastupano po odvj. Petra Vuksanović u zz odvj. Vjež. Barbara Baneli </w:t>
      </w:r>
    </w:p>
    <w:p w:rsidRDefault="00FF40EA" w:rsidP="005076E5" w:rsidR="00FF40EA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EPTA INTERNATIONAL kft- zastupano po Andrija Ležaić, odvj.</w:t>
      </w:r>
    </w:p>
    <w:p w:rsidRDefault="00FF40EA" w:rsidP="005076E5" w:rsidR="00FF40EA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ERSTE FACTORING- zastupano po Tomislav Čalić odvj. U zz  Mirna Tomašević odvj. Vježbenica </w:t>
      </w:r>
    </w:p>
    <w:p w:rsidRDefault="00FF40EA" w:rsidP="005076E5" w:rsidR="00FF40EA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GE HUNGARY  KFT- po pun. Marko Krpan, odvjetnik u zz Petra Bilić, odvjetnica, punomoć predaje u spis</w:t>
      </w:r>
    </w:p>
    <w:p w:rsidRDefault="00FF40EA" w:rsidP="005076E5" w:rsidR="00FF40EA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KONE d.o.o. – po pun. Katarina Krvavica odvj. Pun. u spisu</w:t>
      </w:r>
    </w:p>
    <w:p w:rsidRDefault="00FF40EA" w:rsidP="005076E5" w:rsidR="00FF40EA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INA IND.NAFTE d.d. po pun. Domagoj MIhašek, pun. uz prijavu</w:t>
      </w:r>
    </w:p>
    <w:p w:rsidRDefault="00FF40EA" w:rsidP="005076E5" w:rsidR="00FF40EA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>VODOSKOK d.d. po odvj Sandra Grilec, u zz Ivan Kršak odvj. Vježb.</w:t>
      </w:r>
    </w:p>
    <w:p w:rsidRDefault="00FF40EA" w:rsidP="005076E5" w:rsidR="00FF40EA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PHILIPS LIHTING ROMANIA S.rl.  zastupano po odvj Danijela Simeunović u zz Filip Dmitrašinović, odvj. Vje. Pun. u spisu</w:t>
      </w:r>
    </w:p>
    <w:p w:rsidRDefault="00FF40EA" w:rsidP="005076E5" w:rsidR="00FF40EA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ADIKO BANK d.d.- po pun. Iva  Salina, pun. po zaposlenju </w:t>
      </w:r>
    </w:p>
    <w:p w:rsidRDefault="00FF40EA" w:rsidP="005076E5" w:rsidR="00FF40EA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DIAMANT-REZ d.o.o.  zastupano po odvj. Petar Car. U zz Petar Petrović odvj. Vježbenik</w:t>
      </w:r>
    </w:p>
    <w:p w:rsidRDefault="00FF40EA" w:rsidP="005076E5" w:rsidR="00FF40EA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PANASONIC MARKETING EUROP GmBh- Podružnica u Češkoj- po pun. Ana Pehar</w:t>
      </w:r>
    </w:p>
    <w:p w:rsidRDefault="00FF40EA" w:rsidP="005076E5" w:rsidR="00FF40EA">
      <w:pPr>
        <w:pStyle w:val="Odlomakpopisa"/>
        <w:numPr>
          <w:ilvl w:val="0"/>
          <w:numId w:val="31"/>
        </w:numPr>
        <w:jc w:val="both"/>
        <w:rPr>
          <w:sz w:val="24"/>
          <w:szCs w:val="24"/>
        </w:rPr>
      </w:pPr>
      <w:r>
        <w:rPr>
          <w:sz w:val="24"/>
          <w:szCs w:val="24"/>
        </w:rPr>
        <w:t>FOND ZA ZAŠ. OKOLIŠA I  ENERG. UČINKOVITOST- po pun. Valetić Goran</w:t>
      </w:r>
    </w:p>
    <w:p w:rsidRDefault="002642C6" w:rsidP="00FA1366" w:rsidR="002642C6">
      <w:pPr>
        <w:jc w:val="both"/>
      </w:pPr>
    </w:p>
    <w:p w:rsidRDefault="00FA1366" w:rsidP="00731A00" w:rsidR="00731A00">
      <w:pPr>
        <w:jc w:val="both"/>
      </w:pPr>
      <w:r>
        <w:tab/>
        <w:t>Utvrđuje se da je</w:t>
      </w:r>
      <w:r w:rsidR="00731A00">
        <w:t>:</w:t>
      </w:r>
    </w:p>
    <w:p w:rsidRDefault="00731A00" w:rsidP="00731A00" w:rsidR="002A7682">
      <w:pPr>
        <w:ind w:firstLine="708"/>
        <w:jc w:val="both"/>
      </w:pPr>
      <w:r>
        <w:t>-</w:t>
      </w:r>
      <w:r w:rsidR="002642C6">
        <w:t xml:space="preserve">održavanje današnjeg ročišta određeno </w:t>
      </w:r>
      <w:r w:rsidR="000A50CB">
        <w:t xml:space="preserve">zaključkom </w:t>
      </w:r>
      <w:r w:rsidR="002642C6">
        <w:t xml:space="preserve">od </w:t>
      </w:r>
      <w:r w:rsidR="008004D8">
        <w:t>11.travnja</w:t>
      </w:r>
      <w:r w:rsidR="005F4EB5">
        <w:t xml:space="preserve"> 2018</w:t>
      </w:r>
      <w:r w:rsidR="00B60B09">
        <w:t>.</w:t>
      </w:r>
      <w:r w:rsidR="00587A06">
        <w:t>, koj</w:t>
      </w:r>
      <w:r w:rsidR="000A50CB">
        <w:t xml:space="preserve">i zaključak </w:t>
      </w:r>
      <w:r w:rsidR="00587A06">
        <w:t xml:space="preserve">je objavljen na e-oglasnoj ploči Trgovačkog suda u Zagrebu dana </w:t>
      </w:r>
      <w:r w:rsidR="008004D8">
        <w:t>11.travnja</w:t>
      </w:r>
      <w:r w:rsidR="005F4EB5">
        <w:t xml:space="preserve"> 2018</w:t>
      </w:r>
      <w:r w:rsidR="00B60B09">
        <w:t>.</w:t>
      </w:r>
      <w:r w:rsidR="002A7682">
        <w:t xml:space="preserve"> </w:t>
      </w:r>
    </w:p>
    <w:p w:rsidRDefault="001629A0" w:rsidP="00731A00" w:rsidR="001629A0">
      <w:pPr>
        <w:ind w:firstLine="708"/>
        <w:jc w:val="both"/>
      </w:pPr>
      <w:r>
        <w:t xml:space="preserve">-izmjenjeni plan restrukturiranja dužnika objavljen an e-Oglasna ploča Trgovačkog suda u Zagrebu dana </w:t>
      </w:r>
      <w:r w:rsidR="00145124">
        <w:t xml:space="preserve">13.travnja </w:t>
      </w:r>
      <w:r w:rsidR="00523CD2">
        <w:t xml:space="preserve"> 2018.</w:t>
      </w:r>
    </w:p>
    <w:p w:rsidRDefault="000A50CB" w:rsidP="00731A00" w:rsidR="00731A00">
      <w:pPr>
        <w:ind w:firstLine="708"/>
        <w:jc w:val="both"/>
      </w:pPr>
      <w:r>
        <w:t xml:space="preserve">-do dana održavanja današnjeg ročišta za glasovanje sudu je pozivom na gornji broj spisa </w:t>
      </w:r>
      <w:r w:rsidR="005019F9">
        <w:t>dostavljeno</w:t>
      </w:r>
      <w:r w:rsidR="00E451D3">
        <w:t xml:space="preserve"> </w:t>
      </w:r>
      <w:r w:rsidR="00AF72DC">
        <w:rPr>
          <w:color w:val="FF0000"/>
          <w:highlight w:val="yellow"/>
        </w:rPr>
        <w:t>257</w:t>
      </w:r>
      <w:r w:rsidR="00D23328">
        <w:t xml:space="preserve"> </w:t>
      </w:r>
      <w:r w:rsidR="005019F9">
        <w:t>popunjeni</w:t>
      </w:r>
      <w:r w:rsidR="00284D86">
        <w:t>h</w:t>
      </w:r>
      <w:r w:rsidR="005019F9">
        <w:t xml:space="preserve"> obrazac</w:t>
      </w:r>
      <w:r w:rsidR="00295CF7">
        <w:t>a</w:t>
      </w:r>
      <w:r w:rsidR="005019F9">
        <w:t xml:space="preserve"> za glasovanje (obrazac br.11.</w:t>
      </w:r>
      <w:r w:rsidR="0021111D">
        <w:t xml:space="preserve"> </w:t>
      </w:r>
      <w:r w:rsidR="005019F9">
        <w:t>Pravilnik</w:t>
      </w:r>
      <w:r w:rsidR="0021111D">
        <w:t>a</w:t>
      </w:r>
      <w:r w:rsidR="005019F9">
        <w:t xml:space="preserve"> o sadržaju i obliku obrazaca na kojima se podnose podnesci u predstečajnom i stečajnom postupku</w:t>
      </w:r>
      <w:r w:rsidR="0021111D">
        <w:t xml:space="preserve">,  </w:t>
      </w:r>
      <w:r w:rsidR="005019F9">
        <w:t>N.N.br, 197/15)</w:t>
      </w:r>
      <w:r w:rsidR="00284D86">
        <w:t xml:space="preserve"> od vjerovnika i to:</w:t>
      </w:r>
    </w:p>
    <w:p w:rsidRDefault="00145124" w:rsidP="00731A00" w:rsidR="00145124">
      <w:pPr>
        <w:ind w:firstLine="708"/>
        <w:jc w:val="both"/>
      </w:pPr>
      <w:r>
        <w:t xml:space="preserve">1.GRADSKA PLINARA </w:t>
      </w:r>
      <w:r w:rsidR="007311A5">
        <w:t>KRAPINA</w:t>
      </w:r>
    </w:p>
    <w:p w:rsidRDefault="007311A5" w:rsidP="00731A00" w:rsidR="007311A5">
      <w:pPr>
        <w:ind w:firstLine="708"/>
        <w:jc w:val="both"/>
      </w:pPr>
      <w:r>
        <w:t>2.</w:t>
      </w:r>
      <w:r w:rsidR="00554D61">
        <w:t>PASTOR - TVA</w:t>
      </w:r>
      <w:r>
        <w:t xml:space="preserve"> </w:t>
      </w:r>
      <w:r w:rsidR="00554D61">
        <w:t>d.d.</w:t>
      </w:r>
    </w:p>
    <w:p w:rsidRDefault="00554D61" w:rsidP="00731A00" w:rsidR="00554D61">
      <w:pPr>
        <w:ind w:firstLine="708"/>
        <w:jc w:val="both"/>
      </w:pPr>
      <w:r>
        <w:t>3.</w:t>
      </w:r>
      <w:r w:rsidR="004940E6">
        <w:t>FOND ZA ZAŠTITU OKOLIŠA I ENERGETSKU UČINKOVOTOST</w:t>
      </w:r>
      <w:r w:rsidR="00907AA1">
        <w:t xml:space="preserve"> </w:t>
      </w:r>
      <w:r w:rsidR="00907AA1" w:rsidRPr="00B25931">
        <w:rPr>
          <w:i/>
        </w:rPr>
        <w:t>(nije zaokružio ZA/PROTIV)</w:t>
      </w:r>
      <w:r w:rsidR="004940E6">
        <w:t xml:space="preserve"> </w:t>
      </w:r>
    </w:p>
    <w:p w:rsidRDefault="00EC3B14" w:rsidP="00731A00" w:rsidR="00145124">
      <w:pPr>
        <w:ind w:firstLine="708"/>
        <w:jc w:val="both"/>
      </w:pPr>
      <w:r>
        <w:t>4.ZUMTOBEL lighting GmbH, Austrija</w:t>
      </w:r>
    </w:p>
    <w:p w:rsidRDefault="00EC3B14" w:rsidP="00731A00" w:rsidR="00EC3B14">
      <w:pPr>
        <w:ind w:firstLine="708"/>
        <w:jc w:val="both"/>
      </w:pPr>
      <w:r>
        <w:t>5.Odvjetičko društvo Borić&amp;T</w:t>
      </w:r>
      <w:r w:rsidR="00907AA1">
        <w:t>o</w:t>
      </w:r>
      <w:r>
        <w:t>š</w:t>
      </w:r>
    </w:p>
    <w:p w:rsidRDefault="00907AA1" w:rsidP="00731A00" w:rsidR="00907AA1">
      <w:pPr>
        <w:ind w:firstLine="708"/>
        <w:jc w:val="both"/>
      </w:pPr>
      <w:r>
        <w:t>6.KREDITNA BANKA ZAGREB d.d.</w:t>
      </w:r>
    </w:p>
    <w:p w:rsidRDefault="00FF0C9E" w:rsidP="00731A00" w:rsidR="00FF0C9E">
      <w:pPr>
        <w:ind w:firstLine="708"/>
        <w:jc w:val="both"/>
      </w:pPr>
      <w:r>
        <w:t xml:space="preserve">7.Grad Novi Vinodolski </w:t>
      </w:r>
    </w:p>
    <w:p w:rsidRDefault="00FF0C9E" w:rsidP="00731A00" w:rsidR="00FF0C9E">
      <w:pPr>
        <w:ind w:firstLine="708"/>
        <w:jc w:val="both"/>
      </w:pPr>
      <w:r>
        <w:t>8.Erste Card Club d.o.o.</w:t>
      </w:r>
    </w:p>
    <w:p w:rsidRDefault="00FF0C9E" w:rsidP="00731A00" w:rsidR="00FF0C9E">
      <w:pPr>
        <w:ind w:firstLine="708"/>
        <w:jc w:val="both"/>
      </w:pPr>
      <w:r>
        <w:t>9.</w:t>
      </w:r>
      <w:r w:rsidR="00D32DB2">
        <w:t>ALLIANZ ZAGREB d.d.</w:t>
      </w:r>
    </w:p>
    <w:p w:rsidRDefault="00D32DB2" w:rsidP="00731A00" w:rsidR="00D32DB2">
      <w:pPr>
        <w:ind w:firstLine="708"/>
        <w:jc w:val="both"/>
      </w:pPr>
      <w:r>
        <w:t>10.</w:t>
      </w:r>
      <w:r w:rsidR="00596FA3">
        <w:t>KONE d.o.o.</w:t>
      </w:r>
      <w:r w:rsidR="00596FA3" w:rsidRPr="00596FA3">
        <w:t xml:space="preserve"> </w:t>
      </w:r>
      <w:r w:rsidR="00596FA3" w:rsidRPr="00B25931">
        <w:rPr>
          <w:i/>
        </w:rPr>
        <w:t>(nije zaokružio ZA/PROTIV)</w:t>
      </w:r>
      <w:r w:rsidR="00D9335D" w:rsidRPr="00B25931">
        <w:rPr>
          <w:i/>
        </w:rPr>
        <w:t>,</w:t>
      </w:r>
      <w:r w:rsidR="00D9335D">
        <w:t xml:space="preserve"> </w:t>
      </w:r>
    </w:p>
    <w:p w:rsidRDefault="00596FA3" w:rsidP="00731A00" w:rsidR="00596FA3">
      <w:pPr>
        <w:ind w:firstLine="708"/>
        <w:jc w:val="both"/>
      </w:pPr>
      <w:r>
        <w:t>11. Republika Hrvatska, Ministarstvo financija (uskrata suglasnosti</w:t>
      </w:r>
      <w:r w:rsidR="00083A31">
        <w:t xml:space="preserve"> - protiv</w:t>
      </w:r>
      <w:r>
        <w:t>)</w:t>
      </w:r>
    </w:p>
    <w:p w:rsidRDefault="00A85B91" w:rsidP="00731A00" w:rsidR="00A85B91">
      <w:pPr>
        <w:ind w:firstLine="708"/>
        <w:jc w:val="both"/>
      </w:pPr>
      <w:r>
        <w:t>12.UNIQUA</w:t>
      </w:r>
    </w:p>
    <w:p w:rsidRDefault="00A85B91" w:rsidP="00731A00" w:rsidR="00A85B91">
      <w:pPr>
        <w:ind w:firstLine="708"/>
        <w:jc w:val="both"/>
      </w:pPr>
      <w:r>
        <w:t>13.SPAN d.o.o.</w:t>
      </w:r>
    </w:p>
    <w:p w:rsidRDefault="00A85B91" w:rsidP="00731A00" w:rsidR="00D9335D">
      <w:pPr>
        <w:ind w:firstLine="708"/>
        <w:jc w:val="both"/>
      </w:pPr>
      <w:r>
        <w:t xml:space="preserve">14.KLEMM SIGURNOST </w:t>
      </w:r>
      <w:r w:rsidR="00D9335D">
        <w:t>d.o.o.</w:t>
      </w:r>
    </w:p>
    <w:p w:rsidRDefault="006F63C3" w:rsidP="00731A00" w:rsidR="006F63C3">
      <w:pPr>
        <w:ind w:firstLine="708"/>
        <w:jc w:val="both"/>
      </w:pPr>
      <w:r>
        <w:t xml:space="preserve">15.EXPLORIA d.o.o. </w:t>
      </w:r>
    </w:p>
    <w:p w:rsidRDefault="00C179A6" w:rsidP="00731A00" w:rsidR="00C179A6">
      <w:pPr>
        <w:ind w:firstLine="708"/>
        <w:jc w:val="both"/>
      </w:pPr>
      <w:r>
        <w:t>16.PHILIPS LIGHTING ROMANIA</w:t>
      </w:r>
    </w:p>
    <w:p w:rsidRDefault="00C179A6" w:rsidP="00731A00" w:rsidR="00596FA3">
      <w:pPr>
        <w:ind w:firstLine="708"/>
        <w:jc w:val="both"/>
      </w:pPr>
      <w:r>
        <w:t>17.VATRO-PROMET d.o.o.philips</w:t>
      </w:r>
      <w:r w:rsidR="00A85B91">
        <w:t>span D.O.O.</w:t>
      </w:r>
      <w:r w:rsidR="00596FA3">
        <w:t xml:space="preserve"> </w:t>
      </w:r>
    </w:p>
    <w:p w:rsidRDefault="00AF72DC" w:rsidP="00AF72DC" w:rsidR="00AF72DC">
      <w:pPr>
        <w:ind w:firstLine="708"/>
        <w:jc w:val="both"/>
      </w:pPr>
      <w:r>
        <w:lastRenderedPageBreak/>
        <w:t>18.AKORN DISTRIBUTION d.o.o..</w:t>
      </w:r>
    </w:p>
    <w:p w:rsidRDefault="00AF72DC" w:rsidP="00AF72DC" w:rsidR="00AF72DC">
      <w:pPr>
        <w:ind w:firstLine="708"/>
        <w:jc w:val="both"/>
      </w:pPr>
      <w:r>
        <w:t>19.ARNEG S.p.A.</w:t>
      </w:r>
    </w:p>
    <w:p w:rsidRDefault="00AF72DC" w:rsidP="00AF72DC" w:rsidR="00AF72DC">
      <w:pPr>
        <w:ind w:firstLine="708"/>
        <w:jc w:val="both"/>
      </w:pPr>
      <w:r>
        <w:t>20.AUTO KLUB "SIGET", Zagreb</w:t>
      </w:r>
    </w:p>
    <w:p w:rsidRDefault="00AF72DC" w:rsidP="00AF72DC" w:rsidR="00AF72DC">
      <w:pPr>
        <w:ind w:firstLine="708"/>
        <w:jc w:val="both"/>
      </w:pPr>
      <w:r>
        <w:t>21.ABSOLUTE d.o.o., Zagreb</w:t>
      </w:r>
    </w:p>
    <w:p w:rsidRDefault="00AF72DC" w:rsidP="00AF72DC" w:rsidR="00AF72DC">
      <w:pPr>
        <w:ind w:firstLine="708"/>
        <w:jc w:val="both"/>
      </w:pPr>
      <w:r>
        <w:t>22.ACO GRAĐEVINSKI ELEMENTI d.o.o.</w:t>
      </w:r>
    </w:p>
    <w:p w:rsidRDefault="00AF72DC" w:rsidP="00AF72DC" w:rsidR="00AF72DC">
      <w:pPr>
        <w:ind w:firstLine="708"/>
        <w:jc w:val="both"/>
      </w:pPr>
      <w:r>
        <w:t>23.AEDIFICIUM j.d.o.o., Dugo Selo</w:t>
      </w:r>
    </w:p>
    <w:p w:rsidRDefault="00AF72DC" w:rsidP="00AF72DC" w:rsidR="00AF72DC">
      <w:pPr>
        <w:ind w:firstLine="708"/>
        <w:jc w:val="both"/>
      </w:pPr>
      <w:r>
        <w:t>24.AKMADŽIĆ MARINA</w:t>
      </w:r>
    </w:p>
    <w:p w:rsidRDefault="00AF72DC" w:rsidP="00AF72DC" w:rsidR="00AF72DC">
      <w:pPr>
        <w:ind w:firstLine="708"/>
        <w:jc w:val="both"/>
      </w:pPr>
      <w:r>
        <w:t>25.AKMADŽIĆ ZDENKA</w:t>
      </w:r>
    </w:p>
    <w:p w:rsidRDefault="00AF72DC" w:rsidP="00AF72DC" w:rsidR="00AF72DC">
      <w:pPr>
        <w:ind w:firstLine="708"/>
        <w:jc w:val="both"/>
      </w:pPr>
      <w:r>
        <w:t>26.ALFA-MONT OBRT</w:t>
      </w:r>
    </w:p>
    <w:p w:rsidRDefault="00AF72DC" w:rsidP="00AF72DC" w:rsidR="00AF72DC">
      <w:pPr>
        <w:ind w:firstLine="708"/>
        <w:jc w:val="both"/>
      </w:pPr>
      <w:r>
        <w:t>27.ALING d.o.o., Zagreb</w:t>
      </w:r>
    </w:p>
    <w:p w:rsidRDefault="00AF72DC" w:rsidP="00AF72DC" w:rsidR="00AF72DC">
      <w:pPr>
        <w:ind w:firstLine="708"/>
        <w:jc w:val="both"/>
      </w:pPr>
      <w:r>
        <w:t>28.ALTERRA GRUPA  d.o.o.</w:t>
      </w:r>
    </w:p>
    <w:p w:rsidRDefault="00AF72DC" w:rsidP="00AF72DC" w:rsidR="00AF72DC">
      <w:pPr>
        <w:ind w:firstLine="708"/>
        <w:jc w:val="both"/>
      </w:pPr>
      <w:r>
        <w:t>29.AQUA NAVIS d.o.o.</w:t>
      </w:r>
    </w:p>
    <w:p w:rsidRDefault="00AF72DC" w:rsidP="00AF72DC" w:rsidR="00AF72DC">
      <w:pPr>
        <w:ind w:firstLine="708"/>
        <w:jc w:val="both"/>
      </w:pPr>
      <w:r>
        <w:t>30.ARDOR d.o.o.</w:t>
      </w:r>
    </w:p>
    <w:p w:rsidRDefault="00AF72DC" w:rsidP="00AF72DC" w:rsidR="00AF72DC">
      <w:pPr>
        <w:ind w:firstLine="708"/>
        <w:jc w:val="both"/>
      </w:pPr>
      <w:r>
        <w:t>31.ARIJA NOVA d.o.o., Zadar</w:t>
      </w:r>
    </w:p>
    <w:p w:rsidRDefault="00AF72DC" w:rsidP="00AF72DC" w:rsidR="00AF72DC">
      <w:pPr>
        <w:ind w:firstLine="708"/>
        <w:jc w:val="both"/>
      </w:pPr>
      <w:r>
        <w:t>32.ASSA ABLOY CROATIA d.o.o., Bjelovar</w:t>
      </w:r>
    </w:p>
    <w:p w:rsidRDefault="00AF72DC" w:rsidP="00AF72DC" w:rsidR="00AF72DC">
      <w:pPr>
        <w:ind w:firstLine="708"/>
        <w:jc w:val="both"/>
      </w:pPr>
      <w:r>
        <w:t>33.AUDAX d.o.o., Dugopolje</w:t>
      </w:r>
    </w:p>
    <w:p w:rsidRDefault="00AF72DC" w:rsidP="00AF72DC" w:rsidR="00AF72DC">
      <w:pPr>
        <w:ind w:firstLine="708"/>
        <w:jc w:val="both"/>
      </w:pPr>
      <w:r>
        <w:t>34.AUTO GRIFON d.o.o.,Zagreb</w:t>
      </w:r>
    </w:p>
    <w:p w:rsidRDefault="00AF72DC" w:rsidP="00AF72DC" w:rsidR="00AF72DC">
      <w:pPr>
        <w:ind w:firstLine="708"/>
        <w:jc w:val="both"/>
      </w:pPr>
      <w:r>
        <w:t>35.AUTO LIM-LAK, vl. Vlado Štefanac</w:t>
      </w:r>
    </w:p>
    <w:p w:rsidRDefault="00AF72DC" w:rsidP="00AF72DC" w:rsidR="00AF72DC">
      <w:pPr>
        <w:ind w:firstLine="708"/>
        <w:jc w:val="both"/>
      </w:pPr>
      <w:r>
        <w:t>36.AUTO PARTNER D.O.O., KOPRIVNICA</w:t>
      </w:r>
    </w:p>
    <w:p w:rsidRDefault="00AF72DC" w:rsidP="00AF72DC" w:rsidR="00AF72DC">
      <w:pPr>
        <w:ind w:firstLine="708"/>
        <w:jc w:val="both"/>
      </w:pPr>
      <w:r>
        <w:t>37.AUTO SERVIS P.M.O. LOVRIĆ</w:t>
      </w:r>
    </w:p>
    <w:p w:rsidRDefault="00AF72DC" w:rsidP="00AF72DC" w:rsidR="00AF72DC">
      <w:pPr>
        <w:ind w:firstLine="708"/>
        <w:jc w:val="both"/>
      </w:pPr>
      <w:r>
        <w:t>38.AUTOFLOTA d.o.o.</w:t>
      </w:r>
    </w:p>
    <w:p w:rsidRDefault="00AF72DC" w:rsidP="00AF72DC" w:rsidR="00AF72DC">
      <w:pPr>
        <w:ind w:firstLine="708"/>
        <w:jc w:val="both"/>
      </w:pPr>
      <w:r>
        <w:t>39.BAKANT d.o.o., Stobreć</w:t>
      </w:r>
    </w:p>
    <w:p w:rsidRDefault="00AF72DC" w:rsidP="00AF72DC" w:rsidR="00AF72DC">
      <w:pPr>
        <w:ind w:firstLine="708"/>
        <w:jc w:val="both"/>
      </w:pPr>
      <w:r>
        <w:t>40.BID KONTROLA d.o.o.</w:t>
      </w:r>
    </w:p>
    <w:p w:rsidRDefault="00AF72DC" w:rsidP="00AF72DC" w:rsidR="00AF72DC">
      <w:pPr>
        <w:ind w:firstLine="708"/>
        <w:jc w:val="both"/>
      </w:pPr>
      <w:r>
        <w:t>41.BMK INFORMATIKA j.d.o.o.</w:t>
      </w:r>
    </w:p>
    <w:p w:rsidRDefault="00AF72DC" w:rsidP="00AF72DC" w:rsidR="00AF72DC">
      <w:pPr>
        <w:ind w:firstLine="708"/>
        <w:jc w:val="both"/>
      </w:pPr>
      <w:r>
        <w:t>42.BORNA MONT j.d.o.o.</w:t>
      </w:r>
    </w:p>
    <w:p w:rsidRDefault="00AF72DC" w:rsidP="00AF72DC" w:rsidR="00AF72DC">
      <w:pPr>
        <w:ind w:firstLine="708"/>
        <w:jc w:val="both"/>
      </w:pPr>
      <w:r>
        <w:t>43.BRAVARIJA GRUBIŠIĆ, vl.Dubravka Grubišić</w:t>
      </w:r>
    </w:p>
    <w:p w:rsidRDefault="00AF72DC" w:rsidP="00AF72DC" w:rsidR="00AF72DC">
      <w:pPr>
        <w:ind w:firstLine="708"/>
        <w:jc w:val="both"/>
      </w:pPr>
      <w:r>
        <w:t>44.B M D d.o.o. kao upravitelj Stambene zgrade Jakova Gotovca 25</w:t>
      </w:r>
    </w:p>
    <w:p w:rsidRDefault="00AF72DC" w:rsidP="00AF72DC" w:rsidR="00AF72DC">
      <w:pPr>
        <w:ind w:firstLine="708"/>
        <w:jc w:val="both"/>
      </w:pPr>
      <w:r>
        <w:t>45.BALAKOVIĆ d.o.o., Osijek</w:t>
      </w:r>
    </w:p>
    <w:p w:rsidRDefault="00AF72DC" w:rsidP="00AF72DC" w:rsidR="00AF72DC">
      <w:pPr>
        <w:ind w:firstLine="708"/>
        <w:jc w:val="both"/>
      </w:pPr>
      <w:r>
        <w:t>46.BANJ d.o.o.</w:t>
      </w:r>
    </w:p>
    <w:p w:rsidRDefault="00AF72DC" w:rsidP="00AF72DC" w:rsidR="00AF72DC">
      <w:pPr>
        <w:ind w:firstLine="708"/>
        <w:jc w:val="both"/>
      </w:pPr>
      <w:r>
        <w:t>47.BART ELEKTRONIKA d.o.o., Sisak</w:t>
      </w:r>
    </w:p>
    <w:p w:rsidRDefault="00AF72DC" w:rsidP="00AF72DC" w:rsidR="00AF72DC">
      <w:pPr>
        <w:ind w:firstLine="708"/>
        <w:jc w:val="both"/>
      </w:pPr>
      <w:r>
        <w:t>48.BILKO d.o.o., Zagreb</w:t>
      </w:r>
    </w:p>
    <w:p w:rsidRDefault="00AF72DC" w:rsidP="00AF72DC" w:rsidR="00AF72DC">
      <w:pPr>
        <w:ind w:firstLine="708"/>
        <w:jc w:val="both"/>
      </w:pPr>
      <w:r>
        <w:t>49.BM-KLIVENT vlo.Boris Makar</w:t>
      </w:r>
    </w:p>
    <w:p w:rsidRDefault="00AF72DC" w:rsidP="00AF72DC" w:rsidR="00AF72DC">
      <w:pPr>
        <w:ind w:firstLine="708"/>
        <w:jc w:val="both"/>
      </w:pPr>
      <w:r>
        <w:t>50.BOROVAC d.o.o., Metković</w:t>
      </w:r>
    </w:p>
    <w:p w:rsidRDefault="00AF72DC" w:rsidP="00AF72DC" w:rsidR="00AF72DC">
      <w:pPr>
        <w:ind w:firstLine="708"/>
        <w:jc w:val="both"/>
      </w:pPr>
      <w:r>
        <w:t>51.BRAVARIJA GRACIJANO</w:t>
      </w:r>
    </w:p>
    <w:p w:rsidRDefault="00AF72DC" w:rsidP="00AF72DC" w:rsidR="00AF72DC">
      <w:pPr>
        <w:ind w:firstLine="708"/>
        <w:jc w:val="both"/>
      </w:pPr>
      <w:r>
        <w:t>52.BS MECH d.o.o.(ZIG-ZAG)</w:t>
      </w:r>
    </w:p>
    <w:p w:rsidRDefault="00AF72DC" w:rsidP="00AF72DC" w:rsidR="00AF72DC">
      <w:pPr>
        <w:ind w:firstLine="708"/>
        <w:jc w:val="both"/>
      </w:pPr>
      <w:r>
        <w:t>53.C Automobil Import d.o.o.</w:t>
      </w:r>
    </w:p>
    <w:p w:rsidRDefault="00AF72DC" w:rsidP="00AF72DC" w:rsidR="00AF72DC">
      <w:pPr>
        <w:ind w:firstLine="708"/>
        <w:jc w:val="both"/>
      </w:pPr>
      <w:r>
        <w:t>54.CMC EKOCON d.o.o., Buzet</w:t>
      </w:r>
    </w:p>
    <w:p w:rsidRDefault="00AF72DC" w:rsidP="00AF72DC" w:rsidR="00AF72DC">
      <w:pPr>
        <w:ind w:firstLine="708"/>
        <w:jc w:val="both"/>
      </w:pPr>
      <w:r>
        <w:t>55.CONDITOR d.o.o.</w:t>
      </w:r>
    </w:p>
    <w:p w:rsidRDefault="00AF72DC" w:rsidP="00AF72DC" w:rsidR="00AF72DC">
      <w:pPr>
        <w:ind w:firstLine="708"/>
        <w:jc w:val="both"/>
      </w:pPr>
      <w:r>
        <w:t>56.CROM d.o.o., Zagreb</w:t>
      </w:r>
    </w:p>
    <w:p w:rsidRDefault="00AF72DC" w:rsidP="00AF72DC" w:rsidR="00AF72DC">
      <w:pPr>
        <w:ind w:firstLine="708"/>
        <w:jc w:val="both"/>
      </w:pPr>
      <w:r>
        <w:t>57.DE RIGO REFRIGERATION</w:t>
      </w:r>
    </w:p>
    <w:p w:rsidRDefault="00AF72DC" w:rsidP="00292CDA" w:rsidR="00AF72DC">
      <w:pPr>
        <w:ind w:left="708"/>
        <w:jc w:val="both"/>
      </w:pPr>
      <w:r>
        <w:t>58.DQS ZAGREB društvo s ograničenom odgovornošću za potvrđivanje sukladnosti poslovnih sustava</w:t>
      </w:r>
    </w:p>
    <w:p w:rsidRDefault="00AF72DC" w:rsidP="00AF72DC" w:rsidR="00AF72DC">
      <w:pPr>
        <w:ind w:firstLine="708"/>
        <w:jc w:val="both"/>
      </w:pPr>
      <w:r>
        <w:t>59.DALMACIJA KLIMA d.o.o., Split</w:t>
      </w:r>
    </w:p>
    <w:p w:rsidRDefault="00AF72DC" w:rsidP="00AF72DC" w:rsidR="00AF72DC">
      <w:pPr>
        <w:ind w:firstLine="708"/>
        <w:jc w:val="both"/>
      </w:pPr>
      <w:r>
        <w:t>60.DM-COMMERC d.o.o.</w:t>
      </w:r>
    </w:p>
    <w:p w:rsidRDefault="00AF72DC" w:rsidP="00AF72DC" w:rsidR="00AF72DC">
      <w:pPr>
        <w:ind w:firstLine="708"/>
        <w:jc w:val="both"/>
      </w:pPr>
      <w:r>
        <w:t>61.DOMO-TRANS d.o.o.</w:t>
      </w:r>
    </w:p>
    <w:p w:rsidRDefault="00AF72DC" w:rsidP="00AF72DC" w:rsidR="00AF72DC">
      <w:pPr>
        <w:ind w:firstLine="708"/>
        <w:jc w:val="both"/>
      </w:pPr>
      <w:r>
        <w:t>62.DRIM d.o.o.</w:t>
      </w:r>
    </w:p>
    <w:p w:rsidRDefault="00AF72DC" w:rsidP="00AF72DC" w:rsidR="00AF72DC">
      <w:pPr>
        <w:ind w:firstLine="708"/>
        <w:jc w:val="both"/>
      </w:pPr>
      <w:r>
        <w:t>63.DUO STEP</w:t>
      </w:r>
    </w:p>
    <w:p w:rsidRDefault="00AF72DC" w:rsidP="00AF72DC" w:rsidR="00AF72DC">
      <w:pPr>
        <w:ind w:firstLine="708"/>
        <w:jc w:val="both"/>
      </w:pPr>
      <w:r>
        <w:t>64.DURAFLEX d.o.o.</w:t>
      </w:r>
    </w:p>
    <w:p w:rsidRDefault="00AF72DC" w:rsidP="00AF72DC" w:rsidR="00AF72DC">
      <w:pPr>
        <w:ind w:firstLine="708"/>
        <w:jc w:val="both"/>
      </w:pPr>
      <w:r>
        <w:t>65.EMPOR, HLADILNI SISTEMI d.o.o.</w:t>
      </w:r>
    </w:p>
    <w:p w:rsidRDefault="00AF72DC" w:rsidP="00AF72DC" w:rsidR="00AF72DC">
      <w:pPr>
        <w:ind w:firstLine="708"/>
        <w:jc w:val="both"/>
      </w:pPr>
      <w:r>
        <w:t>66.EUROVENT SISTEMI d.o.o.</w:t>
      </w:r>
    </w:p>
    <w:p w:rsidRDefault="00AF72DC" w:rsidP="00AF72DC" w:rsidR="00AF72DC">
      <w:pPr>
        <w:ind w:firstLine="708"/>
        <w:jc w:val="both"/>
      </w:pPr>
      <w:r>
        <w:lastRenderedPageBreak/>
        <w:t>67.E-KOLEKTOR d.o.o.</w:t>
      </w:r>
    </w:p>
    <w:p w:rsidRDefault="00AF72DC" w:rsidP="00AF72DC" w:rsidR="00AF72DC">
      <w:pPr>
        <w:ind w:firstLine="708"/>
        <w:jc w:val="both"/>
      </w:pPr>
      <w:r>
        <w:t>68.EL BAKOTA d.o.o.</w:t>
      </w:r>
    </w:p>
    <w:p w:rsidRDefault="00AF72DC" w:rsidP="00AF72DC" w:rsidR="00AF72DC">
      <w:pPr>
        <w:ind w:firstLine="708"/>
        <w:jc w:val="both"/>
      </w:pPr>
      <w:r>
        <w:t>69.ELEKTRA d.o.o.</w:t>
      </w:r>
    </w:p>
    <w:p w:rsidRDefault="00AF72DC" w:rsidP="00AF72DC" w:rsidR="00AF72DC">
      <w:pPr>
        <w:ind w:firstLine="708"/>
        <w:jc w:val="both"/>
      </w:pPr>
      <w:r>
        <w:t>70.ELEKTRO OBRT DADO vl.Alenka Uranić</w:t>
      </w:r>
    </w:p>
    <w:p w:rsidRDefault="00AF72DC" w:rsidP="00AF72DC" w:rsidR="00AF72DC">
      <w:pPr>
        <w:ind w:firstLine="708"/>
        <w:jc w:val="both"/>
      </w:pPr>
      <w:r>
        <w:t>71.ELEKTRO SERVIS - VUJEVIĆ, Knin</w:t>
      </w:r>
    </w:p>
    <w:p w:rsidRDefault="00AF72DC" w:rsidP="00AF72DC" w:rsidR="00AF72DC">
      <w:pPr>
        <w:ind w:firstLine="708"/>
        <w:jc w:val="both"/>
      </w:pPr>
      <w:r>
        <w:t>72.ELEKTROKOVINA d.o.o., Hrvatski Leskovac</w:t>
      </w:r>
    </w:p>
    <w:p w:rsidRDefault="00AF72DC" w:rsidP="00AF72DC" w:rsidR="00AF72DC">
      <w:pPr>
        <w:ind w:firstLine="708"/>
        <w:jc w:val="both"/>
      </w:pPr>
      <w:r>
        <w:t>73.ELEKTROMEHANIKA PODREKA d.o.o.</w:t>
      </w:r>
    </w:p>
    <w:p w:rsidRDefault="00AF72DC" w:rsidP="00AF72DC" w:rsidR="00AF72DC">
      <w:pPr>
        <w:ind w:firstLine="708"/>
        <w:jc w:val="both"/>
      </w:pPr>
      <w:r>
        <w:t>74.ELEKTROSERVIS d.o.o.</w:t>
      </w:r>
    </w:p>
    <w:p w:rsidRDefault="00AF72DC" w:rsidP="00AF72DC" w:rsidR="00AF72DC">
      <w:pPr>
        <w:ind w:firstLine="708"/>
        <w:jc w:val="both"/>
      </w:pPr>
      <w:r>
        <w:t>75.ELEKTRO-TEAM d.o.o.</w:t>
      </w:r>
    </w:p>
    <w:p w:rsidRDefault="00AF72DC" w:rsidP="00AF72DC" w:rsidR="00AF72DC">
      <w:pPr>
        <w:ind w:firstLine="708"/>
        <w:jc w:val="both"/>
      </w:pPr>
      <w:r>
        <w:t>76.EL-GRI d.o.o.</w:t>
      </w:r>
    </w:p>
    <w:p w:rsidRDefault="00AF72DC" w:rsidP="00AF72DC" w:rsidR="00AF72DC">
      <w:pPr>
        <w:ind w:firstLine="708"/>
        <w:jc w:val="both"/>
      </w:pPr>
      <w:r>
        <w:t>77.ELTERM vl. Vjekoslav Markovčić</w:t>
      </w:r>
    </w:p>
    <w:p w:rsidRDefault="00AF72DC" w:rsidP="00AF72DC" w:rsidR="00AF72DC">
      <w:pPr>
        <w:ind w:firstLine="708"/>
        <w:jc w:val="both"/>
      </w:pPr>
      <w:r>
        <w:t>78.EUROMONT INTRO d.o.o.</w:t>
      </w:r>
    </w:p>
    <w:p w:rsidRDefault="00AF72DC" w:rsidP="00AF72DC" w:rsidR="00AF72DC">
      <w:pPr>
        <w:ind w:firstLine="708"/>
        <w:jc w:val="both"/>
      </w:pPr>
      <w:r>
        <w:t>79.FERRUM FAGO d.o.o.</w:t>
      </w:r>
    </w:p>
    <w:p w:rsidRDefault="00AF72DC" w:rsidP="00AF72DC" w:rsidR="00AF72DC">
      <w:pPr>
        <w:ind w:firstLine="708"/>
        <w:jc w:val="both"/>
      </w:pPr>
      <w:r>
        <w:t>80.FIVE TRADING AG</w:t>
      </w:r>
    </w:p>
    <w:p w:rsidRDefault="00AF72DC" w:rsidP="00AF72DC" w:rsidR="00AF72DC">
      <w:pPr>
        <w:ind w:firstLine="708"/>
        <w:jc w:val="both"/>
      </w:pPr>
      <w:r>
        <w:t>81.FARBO INTERIJERI d.o.o.</w:t>
      </w:r>
    </w:p>
    <w:p w:rsidRDefault="00AF72DC" w:rsidP="00AF72DC" w:rsidR="00AF72DC">
      <w:pPr>
        <w:ind w:firstLine="708"/>
        <w:jc w:val="both"/>
      </w:pPr>
      <w:r>
        <w:t>82.FELLER d.o.o., Ivanić grad</w:t>
      </w:r>
    </w:p>
    <w:p w:rsidRDefault="00AF72DC" w:rsidP="00AF72DC" w:rsidR="00AF72DC">
      <w:pPr>
        <w:ind w:firstLine="708"/>
        <w:jc w:val="both"/>
      </w:pPr>
      <w:r>
        <w:t>83.FINANCIJSKA AGENCIJA</w:t>
      </w:r>
    </w:p>
    <w:p w:rsidRDefault="00AF72DC" w:rsidP="00AF72DC" w:rsidR="00AF72DC">
      <w:pPr>
        <w:ind w:firstLine="708"/>
        <w:jc w:val="both"/>
      </w:pPr>
      <w:r>
        <w:t>84.FITTICH CH d.o.o., Zagreb</w:t>
      </w:r>
    </w:p>
    <w:p w:rsidRDefault="00AF72DC" w:rsidP="00AF72DC" w:rsidR="00AF72DC">
      <w:pPr>
        <w:ind w:firstLine="708"/>
        <w:jc w:val="both"/>
      </w:pPr>
      <w:r>
        <w:t>85.FRIGO-PENĐAK j.d.o.o., vl. Mario Penđak</w:t>
      </w:r>
    </w:p>
    <w:p w:rsidRDefault="00AF72DC" w:rsidP="00AF72DC" w:rsidR="00AF72DC">
      <w:pPr>
        <w:ind w:firstLine="708"/>
        <w:jc w:val="both"/>
      </w:pPr>
      <w:r>
        <w:t>86.FRIŠČIĆ SERVIS j.d.o.o., Ivanec</w:t>
      </w:r>
    </w:p>
    <w:p w:rsidRDefault="00AF72DC" w:rsidP="00AF72DC" w:rsidR="00AF72DC">
      <w:pPr>
        <w:ind w:firstLine="708"/>
        <w:jc w:val="both"/>
      </w:pPr>
      <w:r>
        <w:t>87.GIP d.o.o., Zagreb</w:t>
      </w:r>
    </w:p>
    <w:p w:rsidRDefault="00AF72DC" w:rsidP="00AF72DC" w:rsidR="00AF72DC">
      <w:pPr>
        <w:ind w:firstLine="708"/>
        <w:jc w:val="both"/>
      </w:pPr>
      <w:r>
        <w:t>88.GENERALIĆ d.o.o.</w:t>
      </w:r>
    </w:p>
    <w:p w:rsidRDefault="00AF72DC" w:rsidP="00AF72DC" w:rsidR="00AF72DC">
      <w:pPr>
        <w:ind w:firstLine="708"/>
        <w:jc w:val="both"/>
      </w:pPr>
      <w:r>
        <w:t>89.GORAN i ZORAN d.o.o., Solin</w:t>
      </w:r>
    </w:p>
    <w:p w:rsidRDefault="00AF72DC" w:rsidP="00AF72DC" w:rsidR="00AF72DC">
      <w:pPr>
        <w:ind w:firstLine="708"/>
        <w:jc w:val="both"/>
      </w:pPr>
      <w:r>
        <w:t>90.GRABAR D.O.O., VARAŽDIN</w:t>
      </w:r>
    </w:p>
    <w:p w:rsidRDefault="00AF72DC" w:rsidP="00AF72DC" w:rsidR="00AF72DC">
      <w:pPr>
        <w:ind w:firstLine="708"/>
        <w:jc w:val="both"/>
      </w:pPr>
      <w:r>
        <w:t>91.GRANDIS d.o.o.,Velika Gorica</w:t>
      </w:r>
    </w:p>
    <w:p w:rsidRDefault="00AF72DC" w:rsidP="00AF72DC" w:rsidR="00AF72DC">
      <w:pPr>
        <w:ind w:firstLine="708"/>
        <w:jc w:val="both"/>
      </w:pPr>
      <w:r>
        <w:t>92.GUŠTIN d.o.o., Ozalj</w:t>
      </w:r>
    </w:p>
    <w:p w:rsidRDefault="00AF72DC" w:rsidP="00AF72DC" w:rsidR="00AF72DC">
      <w:pPr>
        <w:ind w:firstLine="708"/>
        <w:jc w:val="both"/>
      </w:pPr>
      <w:r>
        <w:t>93.HOK OSIGURANJE d.d., Zagreb</w:t>
      </w:r>
    </w:p>
    <w:p w:rsidRDefault="00AF72DC" w:rsidP="00AF72DC" w:rsidR="00AF72DC">
      <w:pPr>
        <w:ind w:firstLine="708"/>
        <w:jc w:val="both"/>
      </w:pPr>
      <w:r>
        <w:t>94.H&amp;B INSTALACIJE POŽEGA</w:t>
      </w:r>
    </w:p>
    <w:p w:rsidRDefault="00AF72DC" w:rsidP="00AF72DC" w:rsidR="00AF72DC">
      <w:pPr>
        <w:ind w:firstLine="708"/>
        <w:jc w:val="both"/>
      </w:pPr>
      <w:r>
        <w:t>95.HERMI d.o.o., Sv.Ivan Zelina</w:t>
      </w:r>
    </w:p>
    <w:p w:rsidRDefault="00AF72DC" w:rsidP="00AF72DC" w:rsidR="00AF72DC">
      <w:pPr>
        <w:ind w:firstLine="708"/>
        <w:jc w:val="both"/>
      </w:pPr>
      <w:r>
        <w:t>96.HL Distribution Center Europe sp.z.o.o.</w:t>
      </w:r>
    </w:p>
    <w:p w:rsidRDefault="00AF72DC" w:rsidP="00AF72DC" w:rsidR="00AF72DC">
      <w:pPr>
        <w:ind w:firstLine="708"/>
        <w:jc w:val="both"/>
      </w:pPr>
      <w:r>
        <w:t>97.HOKKAIDO 1000 d.o.o.</w:t>
      </w:r>
    </w:p>
    <w:p w:rsidRDefault="00AF72DC" w:rsidP="00AF72DC" w:rsidR="00AF72DC">
      <w:pPr>
        <w:ind w:firstLine="708"/>
        <w:jc w:val="both"/>
      </w:pPr>
      <w:r>
        <w:t>98.HRVATSKA STRUČNA UDRUGA ZA PLIN, ZAGREB</w:t>
      </w:r>
    </w:p>
    <w:p w:rsidRDefault="00AF72DC" w:rsidP="00AF72DC" w:rsidR="00AF72DC">
      <w:pPr>
        <w:ind w:firstLine="708"/>
        <w:jc w:val="both"/>
      </w:pPr>
      <w:r>
        <w:t>99.HRVATSKE VODE, pravna osoba za upravljanje vodama</w:t>
      </w:r>
    </w:p>
    <w:p w:rsidRDefault="00AF72DC" w:rsidP="00AF72DC" w:rsidR="00AF72DC">
      <w:pPr>
        <w:ind w:firstLine="708"/>
        <w:jc w:val="both"/>
      </w:pPr>
      <w:r>
        <w:t>100.I.F. INTERFRIGO d.o.o.</w:t>
      </w:r>
    </w:p>
    <w:p w:rsidRDefault="00AF72DC" w:rsidP="00AF72DC" w:rsidR="00AF72DC">
      <w:pPr>
        <w:ind w:firstLine="708"/>
        <w:jc w:val="both"/>
      </w:pPr>
      <w:r>
        <w:t>101.IDE KLIMA d.o.o.</w:t>
      </w:r>
    </w:p>
    <w:p w:rsidRDefault="00AF72DC" w:rsidP="00AF72DC" w:rsidR="00AF72DC">
      <w:pPr>
        <w:ind w:firstLine="708"/>
        <w:jc w:val="both"/>
      </w:pPr>
      <w:r>
        <w:t>102.IDEALAN STIL d.o.o.</w:t>
      </w:r>
    </w:p>
    <w:p w:rsidRDefault="00AF72DC" w:rsidP="00AF72DC" w:rsidR="00AF72DC">
      <w:pPr>
        <w:ind w:firstLine="708"/>
        <w:jc w:val="both"/>
      </w:pPr>
      <w:r>
        <w:t>103.IMP CRPKE-ZAGREB d.o.o.</w:t>
      </w:r>
    </w:p>
    <w:p w:rsidRDefault="00AF72DC" w:rsidP="00AF72DC" w:rsidR="00AF72DC">
      <w:pPr>
        <w:ind w:firstLine="708"/>
        <w:jc w:val="both"/>
      </w:pPr>
      <w:r>
        <w:t>104.IMP TERMOTEHNIKA REGULACIJA d.o.o.</w:t>
      </w:r>
    </w:p>
    <w:p w:rsidRDefault="00AF72DC" w:rsidP="00AF72DC" w:rsidR="00AF72DC">
      <w:pPr>
        <w:ind w:firstLine="708"/>
        <w:jc w:val="both"/>
      </w:pPr>
      <w:r>
        <w:t>105.INTERFRIGO S.R.L.</w:t>
      </w:r>
    </w:p>
    <w:p w:rsidRDefault="00AF72DC" w:rsidP="00AF72DC" w:rsidR="00AF72DC">
      <w:pPr>
        <w:ind w:firstLine="708"/>
        <w:jc w:val="both"/>
      </w:pPr>
      <w:r>
        <w:t>106.ITRON Ganz Meter Company Ltd.</w:t>
      </w:r>
    </w:p>
    <w:p w:rsidRDefault="00AF72DC" w:rsidP="00AF72DC" w:rsidR="00AF72DC">
      <w:pPr>
        <w:ind w:firstLine="708"/>
        <w:jc w:val="both"/>
      </w:pPr>
      <w:r>
        <w:t>107.IDM-GRADNJA d.o.o., Našice</w:t>
      </w:r>
    </w:p>
    <w:p w:rsidRDefault="00AF72DC" w:rsidP="00AF72DC" w:rsidR="00AF72DC">
      <w:pPr>
        <w:ind w:firstLine="708"/>
        <w:jc w:val="both"/>
      </w:pPr>
      <w:r>
        <w:t>108.IMC INŽENJERING-SERVIS I MONTAŽA d.o.o.</w:t>
      </w:r>
    </w:p>
    <w:p w:rsidRDefault="00AF72DC" w:rsidP="00AF72DC" w:rsidR="00AF72DC">
      <w:pPr>
        <w:ind w:firstLine="708"/>
        <w:jc w:val="both"/>
      </w:pPr>
      <w:r>
        <w:t>109.ING ATEST d.o.o.</w:t>
      </w:r>
    </w:p>
    <w:p w:rsidRDefault="00AF72DC" w:rsidP="00AF72DC" w:rsidR="00AF72DC">
      <w:pPr>
        <w:ind w:firstLine="708"/>
        <w:jc w:val="both"/>
      </w:pPr>
      <w:r>
        <w:t>110.INSPEKT d.o.o., Zagreb</w:t>
      </w:r>
    </w:p>
    <w:p w:rsidRDefault="00AF72DC" w:rsidP="00AF72DC" w:rsidR="00AF72DC">
      <w:pPr>
        <w:ind w:firstLine="708"/>
        <w:jc w:val="both"/>
      </w:pPr>
      <w:r>
        <w:t>111.INSPEKT-ING 1 d.o.o. Osijek</w:t>
      </w:r>
    </w:p>
    <w:p w:rsidRDefault="00AF72DC" w:rsidP="00AF72DC" w:rsidR="00AF72DC">
      <w:pPr>
        <w:ind w:firstLine="708"/>
        <w:jc w:val="both"/>
      </w:pPr>
      <w:r>
        <w:t>112.INSTRUKTAŽNI CENTAR, Križevci</w:t>
      </w:r>
    </w:p>
    <w:p w:rsidRDefault="00AF72DC" w:rsidP="00AF72DC" w:rsidR="00AF72DC">
      <w:pPr>
        <w:ind w:firstLine="708"/>
        <w:jc w:val="both"/>
      </w:pPr>
      <w:r>
        <w:t>113.IPC d.o.o., Čakovec</w:t>
      </w:r>
    </w:p>
    <w:p w:rsidRDefault="00AF72DC" w:rsidP="00AF72DC" w:rsidR="00AF72DC">
      <w:pPr>
        <w:ind w:firstLine="708"/>
        <w:jc w:val="both"/>
      </w:pPr>
      <w:r>
        <w:t>114.ISKRAEMECO Sarajevo</w:t>
      </w:r>
    </w:p>
    <w:p w:rsidRDefault="00AF72DC" w:rsidP="00AF72DC" w:rsidR="00AF72DC">
      <w:pPr>
        <w:ind w:firstLine="708"/>
        <w:jc w:val="both"/>
      </w:pPr>
      <w:r>
        <w:t>115.ISTRABENZ PLINI d.o.o., Bakar</w:t>
      </w:r>
    </w:p>
    <w:p w:rsidRDefault="00AF72DC" w:rsidP="00AF72DC" w:rsidR="00AF72DC">
      <w:pPr>
        <w:ind w:firstLine="708"/>
        <w:jc w:val="both"/>
      </w:pPr>
      <w:r>
        <w:t>116.ITALSERRANDE ROLOVRATA PROIZV. d.o.o.</w:t>
      </w:r>
    </w:p>
    <w:p w:rsidRDefault="00AF72DC" w:rsidP="00AF72DC" w:rsidR="00AF72DC">
      <w:pPr>
        <w:ind w:firstLine="708"/>
        <w:jc w:val="both"/>
      </w:pPr>
      <w:r>
        <w:lastRenderedPageBreak/>
        <w:t>117.IZO-ING d.o.o.</w:t>
      </w:r>
    </w:p>
    <w:p w:rsidRDefault="00AF72DC" w:rsidP="00AF72DC" w:rsidR="00AF72DC">
      <w:pPr>
        <w:ind w:firstLine="708"/>
        <w:jc w:val="both"/>
      </w:pPr>
      <w:r>
        <w:t>118.JADRANSKI LUKSUZNI HOTELI d.d.</w:t>
      </w:r>
    </w:p>
    <w:p w:rsidRDefault="00AF72DC" w:rsidP="00AF72DC" w:rsidR="00AF72DC">
      <w:pPr>
        <w:ind w:firstLine="708"/>
        <w:jc w:val="both"/>
      </w:pPr>
      <w:r>
        <w:t>119.JAVNI BILJEŽNIK - ANICA HUKELJ</w:t>
      </w:r>
    </w:p>
    <w:p w:rsidRDefault="00AF72DC" w:rsidP="00AF72DC" w:rsidR="00AF72DC">
      <w:pPr>
        <w:ind w:firstLine="708"/>
        <w:jc w:val="both"/>
      </w:pPr>
      <w:r>
        <w:t>120.JAVNI BILJEŽNIK - JOŽICA RUŽDJAK</w:t>
      </w:r>
    </w:p>
    <w:p w:rsidRDefault="00AF72DC" w:rsidP="00AF72DC" w:rsidR="00AF72DC">
      <w:pPr>
        <w:ind w:firstLine="708"/>
        <w:jc w:val="both"/>
      </w:pPr>
      <w:r>
        <w:t>121.JUREN GAMMA d.o.o</w:t>
      </w:r>
    </w:p>
    <w:p w:rsidRDefault="00AF72DC" w:rsidP="00AF72DC" w:rsidR="00AF72DC">
      <w:pPr>
        <w:ind w:firstLine="708"/>
        <w:jc w:val="both"/>
      </w:pPr>
      <w:r>
        <w:t>122.KLIMAOPREMA d.d., Samobor</w:t>
      </w:r>
    </w:p>
    <w:p w:rsidRDefault="00AF72DC" w:rsidP="00AF72DC" w:rsidR="00AF72DC">
      <w:pPr>
        <w:ind w:firstLine="708"/>
        <w:jc w:val="both"/>
      </w:pPr>
      <w:r>
        <w:t>123.KARIKA KLIMATIZACIJA d.o.o.</w:t>
      </w:r>
    </w:p>
    <w:p w:rsidRDefault="00AF72DC" w:rsidP="00AF72DC" w:rsidR="00AF72DC">
      <w:pPr>
        <w:ind w:firstLine="708"/>
        <w:jc w:val="both"/>
      </w:pPr>
      <w:r>
        <w:t>124.KIN.SI d.o.o.</w:t>
      </w:r>
    </w:p>
    <w:p w:rsidRDefault="00AF72DC" w:rsidP="00AF72DC" w:rsidR="00AF72DC">
      <w:pPr>
        <w:ind w:firstLine="708"/>
        <w:jc w:val="both"/>
      </w:pPr>
      <w:r>
        <w:t>125.KOMUNALNO TRGOVAČKO DRUŠTVO IVANJ d.o.o.</w:t>
      </w:r>
    </w:p>
    <w:p w:rsidRDefault="00AF72DC" w:rsidP="00AF72DC" w:rsidR="00AF72DC">
      <w:pPr>
        <w:ind w:firstLine="708"/>
        <w:jc w:val="both"/>
      </w:pPr>
      <w:r>
        <w:t>126.KORONA d.o.o.</w:t>
      </w:r>
    </w:p>
    <w:p w:rsidRDefault="00AF72DC" w:rsidP="00AF72DC" w:rsidR="00AF72DC">
      <w:pPr>
        <w:ind w:firstLine="708"/>
        <w:jc w:val="both"/>
      </w:pPr>
      <w:r>
        <w:t>127.KO-SA uslužni obrt, vl.Ivica Sarić</w:t>
      </w:r>
    </w:p>
    <w:p w:rsidRDefault="00AF72DC" w:rsidP="00AF72DC" w:rsidR="00AF72DC">
      <w:pPr>
        <w:ind w:firstLine="708"/>
        <w:jc w:val="both"/>
      </w:pPr>
      <w:r>
        <w:t>128.KROLID d.o.o.</w:t>
      </w:r>
    </w:p>
    <w:p w:rsidRDefault="00AF72DC" w:rsidP="00AF72DC" w:rsidR="00AF72DC">
      <w:pPr>
        <w:ind w:firstLine="708"/>
        <w:jc w:val="both"/>
      </w:pPr>
      <w:r>
        <w:t>129.KVB, vl. Dominik Guliš, Sv.Nedjelja</w:t>
      </w:r>
    </w:p>
    <w:p w:rsidRDefault="00AF72DC" w:rsidP="00AF72DC" w:rsidR="00AF72DC">
      <w:pPr>
        <w:ind w:firstLine="708"/>
        <w:jc w:val="both"/>
      </w:pPr>
      <w:r>
        <w:t>130.LIPAPROMET d.o.o., Zagreb</w:t>
      </w:r>
    </w:p>
    <w:p w:rsidRDefault="00AF72DC" w:rsidP="00AF72DC" w:rsidR="00AF72DC">
      <w:pPr>
        <w:ind w:firstLine="708"/>
        <w:jc w:val="both"/>
      </w:pPr>
      <w:r>
        <w:t>131.LEDO d.d., Zagreb</w:t>
      </w:r>
    </w:p>
    <w:p w:rsidRDefault="00AF72DC" w:rsidP="00AF72DC" w:rsidR="00AF72DC">
      <w:pPr>
        <w:ind w:firstLine="708"/>
        <w:jc w:val="both"/>
      </w:pPr>
      <w:r>
        <w:t>132.LEGURA d.o.o., Osijek</w:t>
      </w:r>
    </w:p>
    <w:p w:rsidRDefault="00AF72DC" w:rsidP="00AF72DC" w:rsidR="00AF72DC">
      <w:pPr>
        <w:ind w:firstLine="708"/>
        <w:jc w:val="both"/>
      </w:pPr>
      <w:r>
        <w:t>133.LIMARIJA VOLDIN - OBRT, vl. JOSIP VOLDIN</w:t>
      </w:r>
    </w:p>
    <w:p w:rsidRDefault="00AF72DC" w:rsidP="00AF72DC" w:rsidR="00AF72DC">
      <w:pPr>
        <w:ind w:firstLine="708"/>
        <w:jc w:val="both"/>
      </w:pPr>
      <w:r>
        <w:t>134.LIQUIDUS PROJEKTI d.o.o.</w:t>
      </w:r>
    </w:p>
    <w:p w:rsidRDefault="00AF72DC" w:rsidP="00AF72DC" w:rsidR="00AF72DC">
      <w:pPr>
        <w:ind w:firstLine="708"/>
        <w:jc w:val="both"/>
      </w:pPr>
      <w:r>
        <w:t>135.LOUD &amp; LOUDER d.o.o. Beograd</w:t>
      </w:r>
    </w:p>
    <w:p w:rsidRDefault="00AF72DC" w:rsidP="00AF72DC" w:rsidR="00AF72DC">
      <w:pPr>
        <w:ind w:firstLine="708"/>
        <w:jc w:val="both"/>
      </w:pPr>
      <w:r>
        <w:t>136.L-PROFIL d.o.o.</w:t>
      </w:r>
    </w:p>
    <w:p w:rsidRDefault="00AF72DC" w:rsidP="00AF72DC" w:rsidR="00AF72DC">
      <w:pPr>
        <w:ind w:firstLine="708"/>
        <w:jc w:val="both"/>
      </w:pPr>
      <w:r>
        <w:t>137.MESSER Croatia Plin d.o.o., Zaprešić</w:t>
      </w:r>
    </w:p>
    <w:p w:rsidRDefault="00AF72DC" w:rsidP="00AF72DC" w:rsidR="00AF72DC">
      <w:pPr>
        <w:ind w:firstLine="708"/>
        <w:jc w:val="both"/>
      </w:pPr>
      <w:r>
        <w:t>138.MIJAKS-M d.o.o.</w:t>
      </w:r>
    </w:p>
    <w:p w:rsidRDefault="00AF72DC" w:rsidP="00AF72DC" w:rsidR="00AF72DC">
      <w:pPr>
        <w:ind w:firstLine="708"/>
        <w:jc w:val="both"/>
      </w:pPr>
      <w:r>
        <w:t>139.MITSUBISHI ELECTRIC (CLIMAVENETA)</w:t>
      </w:r>
    </w:p>
    <w:p w:rsidRDefault="00AF72DC" w:rsidP="00AF72DC" w:rsidR="00AF72DC">
      <w:pPr>
        <w:ind w:firstLine="708"/>
        <w:jc w:val="both"/>
      </w:pPr>
      <w:r>
        <w:t>140.MONDEL S.r.l.</w:t>
      </w:r>
    </w:p>
    <w:p w:rsidRDefault="00AF72DC" w:rsidP="00AF72DC" w:rsidR="00AF72DC">
      <w:pPr>
        <w:ind w:firstLine="708"/>
        <w:jc w:val="both"/>
      </w:pPr>
      <w:r>
        <w:t>141.MONOMEDIA d.o.o.</w:t>
      </w:r>
    </w:p>
    <w:p w:rsidRDefault="00AF72DC" w:rsidP="00AF72DC" w:rsidR="00AF72DC">
      <w:pPr>
        <w:ind w:firstLine="708"/>
        <w:jc w:val="both"/>
      </w:pPr>
      <w:r>
        <w:t>142.MAČEK TVORNICA VIJAKA ZAGREB d.o.o.</w:t>
      </w:r>
    </w:p>
    <w:p w:rsidRDefault="00AF72DC" w:rsidP="00AF72DC" w:rsidR="00AF72DC">
      <w:pPr>
        <w:ind w:firstLine="708"/>
        <w:jc w:val="both"/>
      </w:pPr>
      <w:r>
        <w:t>143.MAGURO d.o.o.</w:t>
      </w:r>
    </w:p>
    <w:p w:rsidRDefault="00AF72DC" w:rsidP="00AF72DC" w:rsidR="00AF72DC">
      <w:pPr>
        <w:ind w:firstLine="708"/>
        <w:jc w:val="both"/>
      </w:pPr>
      <w:r>
        <w:t>144.MARJAN AUTO d.o.o., Split</w:t>
      </w:r>
    </w:p>
    <w:p w:rsidRDefault="00AF72DC" w:rsidP="00AF72DC" w:rsidR="00AF72DC">
      <w:pPr>
        <w:ind w:firstLine="708"/>
        <w:jc w:val="both"/>
      </w:pPr>
      <w:r>
        <w:t>145.MARPA d.o.o.</w:t>
      </w:r>
    </w:p>
    <w:p w:rsidRDefault="00AF72DC" w:rsidP="00AF72DC" w:rsidR="00AF72DC">
      <w:pPr>
        <w:ind w:firstLine="708"/>
        <w:jc w:val="both"/>
      </w:pPr>
      <w:r>
        <w:t>146.MATEL d.o.o., Zagreb</w:t>
      </w:r>
    </w:p>
    <w:p w:rsidRDefault="00AF72DC" w:rsidP="00AF72DC" w:rsidR="00AF72DC">
      <w:pPr>
        <w:ind w:firstLine="708"/>
        <w:jc w:val="both"/>
      </w:pPr>
      <w:r>
        <w:t>147.MB-USLUGE Obrt</w:t>
      </w:r>
    </w:p>
    <w:p w:rsidRDefault="00AF72DC" w:rsidP="00AF72DC" w:rsidR="00AF72DC">
      <w:pPr>
        <w:ind w:firstLine="708"/>
        <w:jc w:val="both"/>
      </w:pPr>
      <w:r>
        <w:t>148.METALOPLAST vl.Stjepan Pejak</w:t>
      </w:r>
    </w:p>
    <w:p w:rsidRDefault="00AF72DC" w:rsidP="00AF72DC" w:rsidR="00AF72DC">
      <w:pPr>
        <w:ind w:firstLine="708"/>
        <w:jc w:val="both"/>
      </w:pPr>
      <w:r>
        <w:t>149.METALPROM d.o.o.</w:t>
      </w:r>
    </w:p>
    <w:p w:rsidRDefault="00AF72DC" w:rsidP="00AF72DC" w:rsidR="00AF72DC">
      <w:pPr>
        <w:ind w:firstLine="708"/>
        <w:jc w:val="both"/>
      </w:pPr>
      <w:r>
        <w:t>150.METAL-TRGOVINA-FILKO d.o.o.</w:t>
      </w:r>
    </w:p>
    <w:p w:rsidRDefault="00AF72DC" w:rsidP="00AF72DC" w:rsidR="00AF72DC">
      <w:pPr>
        <w:ind w:firstLine="708"/>
        <w:jc w:val="both"/>
      </w:pPr>
      <w:r>
        <w:t>151.METRONET d.d., Zagreb</w:t>
      </w:r>
    </w:p>
    <w:p w:rsidRDefault="00AF72DC" w:rsidP="00AF72DC" w:rsidR="00AF72DC">
      <w:pPr>
        <w:ind w:firstLine="708"/>
        <w:jc w:val="both"/>
      </w:pPr>
      <w:r>
        <w:t>152.METRONIK  SUSTAVI d.o.o.</w:t>
      </w:r>
    </w:p>
    <w:p w:rsidRDefault="00AF72DC" w:rsidP="00AF72DC" w:rsidR="00AF72DC">
      <w:pPr>
        <w:ind w:firstLine="708"/>
        <w:jc w:val="both"/>
      </w:pPr>
      <w:r>
        <w:t>153.MILOC d.o.o., Bjelovar</w:t>
      </w:r>
    </w:p>
    <w:p w:rsidRDefault="00AF72DC" w:rsidP="00AF72DC" w:rsidR="00AF72DC">
      <w:pPr>
        <w:ind w:firstLine="708"/>
        <w:jc w:val="both"/>
      </w:pPr>
      <w:r>
        <w:t>154.MONTIZO j.d.o.o., A.Šangulin, Zagreb</w:t>
      </w:r>
    </w:p>
    <w:p w:rsidRDefault="00AF72DC" w:rsidP="00AF72DC" w:rsidR="00AF72DC">
      <w:pPr>
        <w:ind w:firstLine="708"/>
        <w:jc w:val="both"/>
      </w:pPr>
      <w:r>
        <w:t>155.MORULA d.o.o., Podstrana</w:t>
      </w:r>
    </w:p>
    <w:p w:rsidRDefault="00AF72DC" w:rsidP="00AF72DC" w:rsidR="00AF72DC">
      <w:pPr>
        <w:ind w:firstLine="708"/>
        <w:jc w:val="both"/>
      </w:pPr>
      <w:r>
        <w:t>156.MPR Obrt, vl.Željko Mališ</w:t>
      </w:r>
    </w:p>
    <w:p w:rsidRDefault="00AF72DC" w:rsidP="00AF72DC" w:rsidR="00AF72DC">
      <w:pPr>
        <w:ind w:firstLine="708"/>
        <w:jc w:val="both"/>
      </w:pPr>
      <w:r>
        <w:t>157.NENO INSTALACIJE j.d.o.o.</w:t>
      </w:r>
    </w:p>
    <w:p w:rsidRDefault="00AF72DC" w:rsidP="00AF72DC" w:rsidR="00AF72DC">
      <w:pPr>
        <w:ind w:firstLine="708"/>
        <w:jc w:val="both"/>
      </w:pPr>
      <w:r>
        <w:t>158.NOBL TRUCKS D.O.O.</w:t>
      </w:r>
    </w:p>
    <w:p w:rsidRDefault="00AF72DC" w:rsidP="00AF72DC" w:rsidR="00AF72DC">
      <w:pPr>
        <w:ind w:firstLine="708"/>
        <w:jc w:val="both"/>
      </w:pPr>
      <w:r>
        <w:t>159.NOVO-SYSTEMS d.o.o., Zagreb</w:t>
      </w:r>
    </w:p>
    <w:p w:rsidRDefault="00AF72DC" w:rsidP="00AF72DC" w:rsidR="00AF72DC">
      <w:pPr>
        <w:ind w:firstLine="708"/>
        <w:jc w:val="both"/>
      </w:pPr>
      <w:r>
        <w:t>160.ODVJ.DRUŠTVO GJURGJAN &amp; ŠRIBAR RADIĆ</w:t>
      </w:r>
    </w:p>
    <w:p w:rsidRDefault="00AF72DC" w:rsidP="00AF72DC" w:rsidR="00AF72DC">
      <w:pPr>
        <w:ind w:firstLine="708"/>
        <w:jc w:val="both"/>
      </w:pPr>
      <w:r>
        <w:t>161.ORCUS HILT d.o.o.</w:t>
      </w:r>
    </w:p>
    <w:p w:rsidRDefault="00AF72DC" w:rsidP="00AF72DC" w:rsidR="00AF72DC">
      <w:pPr>
        <w:ind w:firstLine="708"/>
        <w:jc w:val="both"/>
      </w:pPr>
      <w:r>
        <w:t>162.OTPREMNIK d.o.o., Zagreb</w:t>
      </w:r>
    </w:p>
    <w:p w:rsidRDefault="00AF72DC" w:rsidP="00AF72DC" w:rsidR="00AF72DC">
      <w:pPr>
        <w:ind w:firstLine="708"/>
        <w:jc w:val="both"/>
      </w:pPr>
      <w:r>
        <w:t>163.OBRT PLAMENKO vl.Zlatko Alerić</w:t>
      </w:r>
    </w:p>
    <w:p w:rsidRDefault="00AF72DC" w:rsidP="00AF72DC" w:rsidR="00AF72DC">
      <w:pPr>
        <w:ind w:firstLine="708"/>
        <w:jc w:val="both"/>
      </w:pPr>
      <w:r>
        <w:t>164.OBRT TINA vl.Valentina Šimunić-Premerl</w:t>
      </w:r>
    </w:p>
    <w:p w:rsidRDefault="00AF72DC" w:rsidP="00AF72DC" w:rsidR="00AF72DC">
      <w:pPr>
        <w:ind w:firstLine="708"/>
        <w:jc w:val="both"/>
      </w:pPr>
      <w:r>
        <w:t>165.Obrt za prod., ugrad.i održ.-KLARIĆ</w:t>
      </w:r>
    </w:p>
    <w:p w:rsidRDefault="00AF72DC" w:rsidP="00AF72DC" w:rsidR="00AF72DC">
      <w:pPr>
        <w:ind w:firstLine="708"/>
        <w:jc w:val="both"/>
      </w:pPr>
      <w:r>
        <w:t>166.Obrt za usl.i trg.DANDY, vl.M.Marković</w:t>
      </w:r>
    </w:p>
    <w:p w:rsidRDefault="00AF72DC" w:rsidP="00AF72DC" w:rsidR="00AF72DC">
      <w:pPr>
        <w:ind w:firstLine="708"/>
        <w:jc w:val="both"/>
      </w:pPr>
      <w:r>
        <w:lastRenderedPageBreak/>
        <w:t>167.ORIOELEKTRO vl.Leonardo Orešković</w:t>
      </w:r>
    </w:p>
    <w:p w:rsidRDefault="00AF72DC" w:rsidP="00AF72DC" w:rsidR="00AF72DC">
      <w:pPr>
        <w:ind w:firstLine="708"/>
        <w:jc w:val="both"/>
      </w:pPr>
      <w:r>
        <w:t>168.OZONE PLUS d.o.o., Zagreb</w:t>
      </w:r>
    </w:p>
    <w:p w:rsidRDefault="00AF72DC" w:rsidP="00AF72DC" w:rsidR="00AF72DC">
      <w:pPr>
        <w:ind w:firstLine="708"/>
        <w:jc w:val="both"/>
      </w:pPr>
      <w:r>
        <w:t>169.PET-PROM d.o.o., BEOGRAD</w:t>
      </w:r>
    </w:p>
    <w:p w:rsidRDefault="00AF72DC" w:rsidP="00AF72DC" w:rsidR="00AF72DC">
      <w:pPr>
        <w:ind w:firstLine="708"/>
        <w:jc w:val="both"/>
      </w:pPr>
      <w:r>
        <w:t>170.PET-PROM d.o.o., SLOVENIJA</w:t>
      </w:r>
    </w:p>
    <w:p w:rsidRDefault="00AF72DC" w:rsidP="00AF72DC" w:rsidR="00AF72DC">
      <w:pPr>
        <w:ind w:firstLine="708"/>
        <w:jc w:val="both"/>
      </w:pPr>
      <w:r>
        <w:t>171.PET-PROM NEKRETNINE d.o.o., Zgb.</w:t>
      </w:r>
    </w:p>
    <w:p w:rsidRDefault="00AF72DC" w:rsidP="00AF72DC" w:rsidR="00AF72DC">
      <w:pPr>
        <w:ind w:firstLine="708"/>
        <w:jc w:val="both"/>
      </w:pPr>
      <w:r>
        <w:t>172.PETROKOV d.o.o., Zagreb</w:t>
      </w:r>
    </w:p>
    <w:p w:rsidRDefault="00AF72DC" w:rsidP="00AF72DC" w:rsidR="00AF72DC">
      <w:pPr>
        <w:ind w:firstLine="708"/>
        <w:jc w:val="both"/>
      </w:pPr>
      <w:r>
        <w:t>173.PETROL d.o.o., Zagreb</w:t>
      </w:r>
    </w:p>
    <w:p w:rsidRDefault="00AF72DC" w:rsidP="00AF72DC" w:rsidR="00AF72DC">
      <w:pPr>
        <w:ind w:firstLine="708"/>
        <w:jc w:val="both"/>
      </w:pPr>
      <w:r>
        <w:t>174.PIPELIFE CIJEVNI SUSTAVI  d.o.o.</w:t>
      </w:r>
    </w:p>
    <w:p w:rsidRDefault="00AF72DC" w:rsidP="00AF72DC" w:rsidR="00AF72DC">
      <w:pPr>
        <w:ind w:firstLine="708"/>
        <w:jc w:val="both"/>
      </w:pPr>
      <w:r>
        <w:t>175.PMB TEHNIČKA ZAŠTITA Vl. Marko Butorac</w:t>
      </w:r>
    </w:p>
    <w:p w:rsidRDefault="00AF72DC" w:rsidP="00AF72DC" w:rsidR="00AF72DC">
      <w:pPr>
        <w:ind w:firstLine="708"/>
        <w:jc w:val="both"/>
      </w:pPr>
      <w:r>
        <w:t>176.PROJEKTGRADNJA d.o.o.</w:t>
      </w:r>
    </w:p>
    <w:p w:rsidRDefault="00AF72DC" w:rsidP="00AF72DC" w:rsidR="00AF72DC">
      <w:pPr>
        <w:ind w:firstLine="708"/>
        <w:jc w:val="both"/>
      </w:pPr>
      <w:r>
        <w:t>177.PALK d.o.o., Zagreb</w:t>
      </w:r>
    </w:p>
    <w:p w:rsidRDefault="00AF72DC" w:rsidP="00AF72DC" w:rsidR="00AF72DC">
      <w:pPr>
        <w:ind w:firstLine="708"/>
        <w:jc w:val="both"/>
      </w:pPr>
      <w:r>
        <w:t>178.PANTERA PROJEKT d.o.o.</w:t>
      </w:r>
    </w:p>
    <w:p w:rsidRDefault="00AF72DC" w:rsidP="00AF72DC" w:rsidR="00AF72DC">
      <w:pPr>
        <w:ind w:firstLine="708"/>
        <w:jc w:val="both"/>
      </w:pPr>
      <w:r>
        <w:t>179.PBP GRADNJA d.o.o.</w:t>
      </w:r>
    </w:p>
    <w:p w:rsidRDefault="00AF72DC" w:rsidP="00AF72DC" w:rsidR="00AF72DC">
      <w:pPr>
        <w:ind w:firstLine="708"/>
        <w:jc w:val="both"/>
      </w:pPr>
      <w:r>
        <w:t>180.PELAGIUS NOVIGRAD d.o.o.</w:t>
      </w:r>
    </w:p>
    <w:p w:rsidRDefault="00AF72DC" w:rsidP="00AF72DC" w:rsidR="00AF72DC">
      <w:pPr>
        <w:ind w:firstLine="708"/>
        <w:jc w:val="both"/>
      </w:pPr>
      <w:r>
        <w:t>181.PEMO d.o.o.</w:t>
      </w:r>
    </w:p>
    <w:p w:rsidRDefault="00AF72DC" w:rsidP="00AF72DC" w:rsidR="00AF72DC">
      <w:pPr>
        <w:ind w:firstLine="708"/>
        <w:jc w:val="both"/>
      </w:pPr>
      <w:r>
        <w:t>182.PET-IT-DUO d.o.o.</w:t>
      </w:r>
    </w:p>
    <w:p w:rsidRDefault="00AF72DC" w:rsidP="00AF72DC" w:rsidR="00AF72DC">
      <w:pPr>
        <w:ind w:firstLine="708"/>
        <w:jc w:val="both"/>
      </w:pPr>
      <w:r>
        <w:t>183.PETRA ŠIMIĆ</w:t>
      </w:r>
    </w:p>
    <w:p w:rsidRDefault="00AF72DC" w:rsidP="00AF72DC" w:rsidR="00AF72DC">
      <w:pPr>
        <w:ind w:firstLine="708"/>
        <w:jc w:val="both"/>
      </w:pPr>
      <w:r>
        <w:t>184.PETREKOVIĆ Uslužni obrt, vl. K. Majcan</w:t>
      </w:r>
    </w:p>
    <w:p w:rsidRDefault="00AF72DC" w:rsidP="00AF72DC" w:rsidR="00AF72DC">
      <w:pPr>
        <w:ind w:firstLine="708"/>
        <w:jc w:val="both"/>
      </w:pPr>
      <w:r>
        <w:t>185.PINOKIO vl. Elvis Čepek</w:t>
      </w:r>
    </w:p>
    <w:p w:rsidRDefault="00AF72DC" w:rsidP="00AF72DC" w:rsidR="00AF72DC">
      <w:pPr>
        <w:ind w:firstLine="708"/>
        <w:jc w:val="both"/>
      </w:pPr>
      <w:r>
        <w:t>186.PIREKO d.o.o., Oroslavlje</w:t>
      </w:r>
    </w:p>
    <w:p w:rsidRDefault="00AF72DC" w:rsidP="00AF72DC" w:rsidR="00AF72DC">
      <w:pPr>
        <w:ind w:firstLine="708"/>
        <w:jc w:val="both"/>
      </w:pPr>
      <w:r>
        <w:t>187.PricewaterhouseCoopers d.o.o.</w:t>
      </w:r>
    </w:p>
    <w:p w:rsidRDefault="00AF72DC" w:rsidP="00AF72DC" w:rsidR="00AF72DC">
      <w:pPr>
        <w:ind w:firstLine="708"/>
        <w:jc w:val="both"/>
      </w:pPr>
      <w:r>
        <w:t>188.PRIJEVOZNIČKI OBRT BORISLAV DEUR</w:t>
      </w:r>
    </w:p>
    <w:p w:rsidRDefault="00AF72DC" w:rsidP="00AF72DC" w:rsidR="00AF72DC">
      <w:pPr>
        <w:ind w:firstLine="708"/>
        <w:jc w:val="both"/>
      </w:pPr>
      <w:r>
        <w:t>189.PRIMORCI d.o.o.</w:t>
      </w:r>
    </w:p>
    <w:p w:rsidRDefault="00AF72DC" w:rsidP="00AF72DC" w:rsidR="00AF72DC">
      <w:pPr>
        <w:ind w:firstLine="708"/>
        <w:jc w:val="both"/>
      </w:pPr>
      <w:r>
        <w:t>190.PRINT STUDIO d.o.o., Zagreb</w:t>
      </w:r>
    </w:p>
    <w:p w:rsidRDefault="00AF72DC" w:rsidP="00AF72DC" w:rsidR="00AF72DC">
      <w:pPr>
        <w:ind w:firstLine="708"/>
        <w:jc w:val="both"/>
      </w:pPr>
      <w:r>
        <w:t>191.PRO AUTOMATIKA d.o.o.</w:t>
      </w:r>
    </w:p>
    <w:p w:rsidRDefault="00AF72DC" w:rsidP="00AF72DC" w:rsidR="00AF72DC">
      <w:pPr>
        <w:ind w:firstLine="708"/>
        <w:jc w:val="both"/>
      </w:pPr>
      <w:r>
        <w:t>192.PRO.KOP, vl.Alberto Petrović</w:t>
      </w:r>
    </w:p>
    <w:p w:rsidRDefault="00AF72DC" w:rsidP="00AF72DC" w:rsidR="00AF72DC">
      <w:pPr>
        <w:ind w:firstLine="708"/>
        <w:jc w:val="both"/>
      </w:pPr>
      <w:r>
        <w:t>193.PROFI BAUCENTAR d.o.o.</w:t>
      </w:r>
    </w:p>
    <w:p w:rsidRDefault="00AF72DC" w:rsidP="00AF72DC" w:rsidR="00AF72DC">
      <w:pPr>
        <w:ind w:firstLine="708"/>
        <w:jc w:val="both"/>
      </w:pPr>
      <w:r>
        <w:t>194.PROMET GRAĐENJE d.o.o., Požega</w:t>
      </w:r>
    </w:p>
    <w:p w:rsidRDefault="00AF72DC" w:rsidP="00AF72DC" w:rsidR="00AF72DC">
      <w:pPr>
        <w:ind w:firstLine="708"/>
        <w:jc w:val="both"/>
      </w:pPr>
      <w:r>
        <w:t>195.PROMMING d.o.o.</w:t>
      </w:r>
    </w:p>
    <w:p w:rsidRDefault="00AF72DC" w:rsidP="00AF72DC" w:rsidR="00AF72DC">
      <w:pPr>
        <w:ind w:firstLine="708"/>
        <w:jc w:val="both"/>
      </w:pPr>
      <w:r>
        <w:t>196.PROTUPOŽARNI SISTEMI j.d.o.o.</w:t>
      </w:r>
    </w:p>
    <w:p w:rsidRDefault="00AF72DC" w:rsidP="00AF72DC" w:rsidR="00AF72DC">
      <w:pPr>
        <w:ind w:firstLine="708"/>
        <w:jc w:val="both"/>
      </w:pPr>
      <w:r>
        <w:t>197.PTP-ZAPREŠIĆ d.o.o., Zaprešić</w:t>
      </w:r>
    </w:p>
    <w:p w:rsidRDefault="00AF72DC" w:rsidP="00AF72DC" w:rsidR="00AF72DC">
      <w:pPr>
        <w:ind w:firstLine="708"/>
        <w:jc w:val="both"/>
      </w:pPr>
      <w:r>
        <w:t>198.RAJIĆ USLUGE d.o.o.</w:t>
      </w:r>
    </w:p>
    <w:p w:rsidRDefault="00AF72DC" w:rsidP="00AF72DC" w:rsidR="00AF72DC">
      <w:pPr>
        <w:ind w:firstLine="708"/>
        <w:jc w:val="both"/>
      </w:pPr>
      <w:r>
        <w:t>199.R.B.S. d.o.o.</w:t>
      </w:r>
    </w:p>
    <w:p w:rsidRDefault="00AF72DC" w:rsidP="00AF72DC" w:rsidR="00AF72DC">
      <w:pPr>
        <w:ind w:firstLine="708"/>
        <w:jc w:val="both"/>
      </w:pPr>
      <w:r>
        <w:t>200.RECORTEX GRUPA d.o.o., Zagreb</w:t>
      </w:r>
    </w:p>
    <w:p w:rsidRDefault="00AF72DC" w:rsidP="00AF72DC" w:rsidR="00AF72DC">
      <w:pPr>
        <w:ind w:firstLine="708"/>
        <w:jc w:val="both"/>
      </w:pPr>
      <w:r>
        <w:t>201.REHAK USLUGE d.o.o.</w:t>
      </w:r>
    </w:p>
    <w:p w:rsidRDefault="00AF72DC" w:rsidP="00AF72DC" w:rsidR="00AF72DC">
      <w:pPr>
        <w:ind w:firstLine="708"/>
        <w:jc w:val="both"/>
      </w:pPr>
      <w:r>
        <w:t>202.RENA-PROM d.o.o.</w:t>
      </w:r>
    </w:p>
    <w:p w:rsidRDefault="00AF72DC" w:rsidP="00AF72DC" w:rsidR="00AF72DC">
      <w:pPr>
        <w:ind w:firstLine="708"/>
        <w:jc w:val="both"/>
      </w:pPr>
      <w:r>
        <w:t>203.RIDIS d.o.o., Rijeka</w:t>
      </w:r>
    </w:p>
    <w:p w:rsidRDefault="00AF72DC" w:rsidP="00AF72DC" w:rsidR="00AF72DC">
      <w:pPr>
        <w:ind w:firstLine="708"/>
        <w:jc w:val="both"/>
      </w:pPr>
      <w:r>
        <w:t>204.ROTOMETAL PROMET d.o.o.</w:t>
      </w:r>
    </w:p>
    <w:p w:rsidRDefault="00AF72DC" w:rsidP="00AF72DC" w:rsidR="00AF72DC">
      <w:pPr>
        <w:ind w:firstLine="708"/>
        <w:jc w:val="both"/>
      </w:pPr>
      <w:r>
        <w:t>205.SCH-SCHACHERMAYER d.o.o.</w:t>
      </w:r>
    </w:p>
    <w:p w:rsidRDefault="00AF72DC" w:rsidP="00AF72DC" w:rsidR="00AF72DC">
      <w:pPr>
        <w:ind w:firstLine="708"/>
        <w:jc w:val="both"/>
      </w:pPr>
      <w:r>
        <w:t>206.SBT d.o.o.</w:t>
      </w:r>
    </w:p>
    <w:p w:rsidRDefault="00AF72DC" w:rsidP="00AF72DC" w:rsidR="00AF72DC">
      <w:pPr>
        <w:ind w:firstLine="708"/>
        <w:jc w:val="both"/>
      </w:pPr>
      <w:r>
        <w:t>207.STROJOPROMET - ZAGREB d.o.o.</w:t>
      </w:r>
    </w:p>
    <w:p w:rsidRDefault="00AF72DC" w:rsidP="00AF72DC" w:rsidR="00AF72DC">
      <w:pPr>
        <w:ind w:firstLine="708"/>
        <w:jc w:val="both"/>
      </w:pPr>
      <w:r>
        <w:t>208.SA BIŠĆAN d.o.o.</w:t>
      </w:r>
    </w:p>
    <w:p w:rsidRDefault="00AF72DC" w:rsidP="00AF72DC" w:rsidR="00AF72DC">
      <w:pPr>
        <w:ind w:firstLine="708"/>
        <w:jc w:val="both"/>
      </w:pPr>
      <w:r>
        <w:t>209.SAFIR d.o.o., Zagreb</w:t>
      </w:r>
    </w:p>
    <w:p w:rsidRDefault="00AF72DC" w:rsidP="00AF72DC" w:rsidR="00AF72DC">
      <w:pPr>
        <w:ind w:firstLine="708"/>
        <w:jc w:val="both"/>
      </w:pPr>
      <w:r>
        <w:t>210.SAMOBORKA d.d.,Samobor</w:t>
      </w:r>
    </w:p>
    <w:p w:rsidRDefault="00AF72DC" w:rsidP="00AF72DC" w:rsidR="00AF72DC">
      <w:pPr>
        <w:ind w:firstLine="708"/>
        <w:jc w:val="both"/>
      </w:pPr>
      <w:r>
        <w:t>211.SANKOVIĆI vl.Zdravko Bulum</w:t>
      </w:r>
    </w:p>
    <w:p w:rsidRDefault="00AF72DC" w:rsidP="00AF72DC" w:rsidR="00AF72DC">
      <w:pPr>
        <w:ind w:firstLine="708"/>
        <w:jc w:val="both"/>
      </w:pPr>
      <w:r>
        <w:t>212.SERVIS KUĆANSKIH APARATA, FRIGO,</w:t>
      </w:r>
    </w:p>
    <w:p w:rsidRDefault="00AF72DC" w:rsidP="00AF72DC" w:rsidR="00AF72DC">
      <w:pPr>
        <w:ind w:firstLine="708"/>
        <w:jc w:val="both"/>
      </w:pPr>
      <w:r>
        <w:t>213.SIKA CROATIA d.o.o.</w:t>
      </w:r>
    </w:p>
    <w:p w:rsidRDefault="00AF72DC" w:rsidP="00AF72DC" w:rsidR="00AF72DC">
      <w:pPr>
        <w:ind w:firstLine="708"/>
        <w:jc w:val="both"/>
      </w:pPr>
      <w:r>
        <w:t>214.SMIT COMMERCE d.o.o., Gornji Stupnik</w:t>
      </w:r>
    </w:p>
    <w:p w:rsidRDefault="00AF72DC" w:rsidP="00AF72DC" w:rsidR="00AF72DC">
      <w:pPr>
        <w:ind w:firstLine="708"/>
        <w:jc w:val="both"/>
      </w:pPr>
      <w:r>
        <w:t>215.SOLARVENTPROJEKT d.o.o.</w:t>
      </w:r>
    </w:p>
    <w:p w:rsidRDefault="00AF72DC" w:rsidP="00AF72DC" w:rsidR="00AF72DC">
      <w:pPr>
        <w:ind w:firstLine="708"/>
        <w:jc w:val="both"/>
      </w:pPr>
      <w:r>
        <w:t>216.SPEC.ORD.MEDIC.RADA dr.J.Božin-Juračić</w:t>
      </w:r>
    </w:p>
    <w:p w:rsidRDefault="00AF72DC" w:rsidP="00AF72DC" w:rsidR="00AF72DC">
      <w:pPr>
        <w:ind w:firstLine="708"/>
        <w:jc w:val="both"/>
      </w:pPr>
      <w:r>
        <w:lastRenderedPageBreak/>
        <w:t>217.SPECIJALNA OPREMA - LUČKO d.o.o.</w:t>
      </w:r>
    </w:p>
    <w:p w:rsidRDefault="00AF72DC" w:rsidP="00AF72DC" w:rsidR="00AF72DC">
      <w:pPr>
        <w:ind w:firstLine="708"/>
        <w:jc w:val="both"/>
      </w:pPr>
      <w:r>
        <w:t>218.STILGLAS d.o.o.</w:t>
      </w:r>
    </w:p>
    <w:p w:rsidRDefault="00AF72DC" w:rsidP="00AF72DC" w:rsidR="00AF72DC">
      <w:pPr>
        <w:ind w:firstLine="708"/>
        <w:jc w:val="both"/>
      </w:pPr>
      <w:r>
        <w:t>219.STRENUUS d.o.o.</w:t>
      </w:r>
    </w:p>
    <w:p w:rsidRDefault="00AF72DC" w:rsidP="00AF72DC" w:rsidR="00AF72DC">
      <w:pPr>
        <w:ind w:firstLine="708"/>
        <w:jc w:val="both"/>
      </w:pPr>
      <w:r>
        <w:t>220.SUMA OBRT ZA USLUGE GRAĐEV.STROJEVIMA,</w:t>
      </w:r>
    </w:p>
    <w:p w:rsidRDefault="00AF72DC" w:rsidP="00AF72DC" w:rsidR="00AF72DC">
      <w:pPr>
        <w:ind w:firstLine="708"/>
        <w:jc w:val="both"/>
      </w:pPr>
      <w:r>
        <w:t>221.ŠAH-MAT d.o.o.</w:t>
      </w:r>
    </w:p>
    <w:p w:rsidRDefault="00AF72DC" w:rsidP="00AF72DC" w:rsidR="00AF72DC">
      <w:pPr>
        <w:ind w:firstLine="708"/>
        <w:jc w:val="both"/>
      </w:pPr>
      <w:r>
        <w:t>222.ŠKALAC INSTALACIJE d.o.o.</w:t>
      </w:r>
    </w:p>
    <w:p w:rsidRDefault="00AF72DC" w:rsidP="00AF72DC" w:rsidR="00AF72DC">
      <w:pPr>
        <w:ind w:firstLine="708"/>
        <w:jc w:val="both"/>
      </w:pPr>
      <w:r>
        <w:t>223.ŠTASNI d.o.o., Zagreb</w:t>
      </w:r>
    </w:p>
    <w:p w:rsidRDefault="00AF72DC" w:rsidP="00AF72DC" w:rsidR="00AF72DC">
      <w:pPr>
        <w:ind w:firstLine="708"/>
        <w:jc w:val="both"/>
      </w:pPr>
      <w:r>
        <w:t>224.TPZ d.o.o.</w:t>
      </w:r>
    </w:p>
    <w:p w:rsidRDefault="00AF72DC" w:rsidP="00AF72DC" w:rsidR="00AF72DC">
      <w:pPr>
        <w:ind w:firstLine="708"/>
        <w:jc w:val="both"/>
      </w:pPr>
      <w:r>
        <w:t>225.TAPETARIJA DJURIĆ</w:t>
      </w:r>
    </w:p>
    <w:p w:rsidRDefault="00AF72DC" w:rsidP="00AF72DC" w:rsidR="00AF72DC">
      <w:pPr>
        <w:ind w:firstLine="708"/>
        <w:jc w:val="both"/>
      </w:pPr>
      <w:r>
        <w:t>226.TEHNIČAR COPYSERVIS d.o.o.</w:t>
      </w:r>
    </w:p>
    <w:p w:rsidRDefault="00AF72DC" w:rsidP="00AF72DC" w:rsidR="00AF72DC">
      <w:pPr>
        <w:ind w:firstLine="708"/>
        <w:jc w:val="both"/>
      </w:pPr>
      <w:r>
        <w:t>227.TEHNO SERVIS vl. Matej Cerić</w:t>
      </w:r>
    </w:p>
    <w:p w:rsidRDefault="00AF72DC" w:rsidP="00AF72DC" w:rsidR="00AF72DC">
      <w:pPr>
        <w:ind w:firstLine="708"/>
        <w:jc w:val="both"/>
      </w:pPr>
      <w:r>
        <w:t>228.TEHNOGUMA d.o.o.</w:t>
      </w:r>
    </w:p>
    <w:p w:rsidRDefault="00AF72DC" w:rsidP="00AF72DC" w:rsidR="00AF72DC">
      <w:pPr>
        <w:ind w:firstLine="708"/>
        <w:jc w:val="both"/>
      </w:pPr>
      <w:r>
        <w:t>229.TEPIH CENTAR d.o.o., Zagreb</w:t>
      </w:r>
    </w:p>
    <w:p w:rsidRDefault="00AF72DC" w:rsidP="00AF72DC" w:rsidR="00AF72DC">
      <w:pPr>
        <w:ind w:firstLine="708"/>
        <w:jc w:val="both"/>
      </w:pPr>
      <w:r>
        <w:t>230.TERMAG d.o.o.</w:t>
      </w:r>
    </w:p>
    <w:p w:rsidRDefault="00AF72DC" w:rsidP="00AF72DC" w:rsidR="00AF72DC">
      <w:pPr>
        <w:ind w:firstLine="708"/>
        <w:jc w:val="both"/>
      </w:pPr>
      <w:r>
        <w:t>231.TERMOLAKIRERSKA RADIONA VIDOVIĆ</w:t>
      </w:r>
    </w:p>
    <w:p w:rsidRDefault="00AF72DC" w:rsidP="00AF72DC" w:rsidR="00AF72DC">
      <w:pPr>
        <w:ind w:firstLine="708"/>
        <w:jc w:val="both"/>
      </w:pPr>
      <w:r>
        <w:t>232.TERMOMONT vl.Danijel Hunjadi</w:t>
      </w:r>
    </w:p>
    <w:p w:rsidRDefault="00AF72DC" w:rsidP="00AF72DC" w:rsidR="00AF72DC">
      <w:pPr>
        <w:ind w:firstLine="708"/>
        <w:jc w:val="both"/>
      </w:pPr>
      <w:r>
        <w:t>233.TERMONT OBRT vl.Boris Goljevšček</w:t>
      </w:r>
    </w:p>
    <w:p w:rsidRDefault="00AF72DC" w:rsidP="00AF72DC" w:rsidR="00AF72DC">
      <w:pPr>
        <w:ind w:firstLine="708"/>
        <w:jc w:val="both"/>
      </w:pPr>
      <w:r>
        <w:t>234.TERMOSOFT- I.R. montaža uređ.za grijanje</w:t>
      </w:r>
    </w:p>
    <w:p w:rsidRDefault="00AF72DC" w:rsidP="00AF72DC" w:rsidR="00AF72DC">
      <w:pPr>
        <w:ind w:firstLine="708"/>
        <w:jc w:val="both"/>
      </w:pPr>
      <w:r>
        <w:t>235.TIM NOVAK d.o.o.</w:t>
      </w:r>
    </w:p>
    <w:p w:rsidRDefault="00AF72DC" w:rsidP="00AF72DC" w:rsidR="00AF72DC">
      <w:pPr>
        <w:ind w:firstLine="708"/>
        <w:jc w:val="both"/>
      </w:pPr>
      <w:r>
        <w:t>236.TISAK d.d., Zagreb</w:t>
      </w:r>
    </w:p>
    <w:p w:rsidRDefault="00AF72DC" w:rsidP="00AF72DC" w:rsidR="00AF72DC">
      <w:pPr>
        <w:ind w:firstLine="708"/>
        <w:jc w:val="both"/>
      </w:pPr>
      <w:r>
        <w:t>237.TOXIKON d.o.o.</w:t>
      </w:r>
    </w:p>
    <w:p w:rsidRDefault="00AF72DC" w:rsidP="00AF72DC" w:rsidR="00AF72DC">
      <w:pPr>
        <w:ind w:firstLine="708"/>
        <w:jc w:val="both"/>
      </w:pPr>
      <w:r>
        <w:t>238.TRGOMETAL d.o.o.</w:t>
      </w:r>
    </w:p>
    <w:p w:rsidRDefault="00AF72DC" w:rsidP="00AF72DC" w:rsidR="00AF72DC">
      <w:pPr>
        <w:ind w:firstLine="708"/>
        <w:jc w:val="both"/>
      </w:pPr>
      <w:r>
        <w:t>239.TROMONT d.o.o., Split</w:t>
      </w:r>
    </w:p>
    <w:p w:rsidRDefault="00AF72DC" w:rsidP="00AF72DC" w:rsidR="00AF72DC">
      <w:pPr>
        <w:ind w:firstLine="708"/>
        <w:jc w:val="both"/>
      </w:pPr>
      <w:r>
        <w:t>240.UP LIFTS d.o.o.</w:t>
      </w:r>
    </w:p>
    <w:p w:rsidRDefault="00AF72DC" w:rsidP="00AF72DC" w:rsidR="00AF72DC">
      <w:pPr>
        <w:ind w:firstLine="708"/>
        <w:jc w:val="both"/>
      </w:pPr>
      <w:r>
        <w:t>241.URED 2D d.o.o</w:t>
      </w:r>
    </w:p>
    <w:p w:rsidRDefault="00AF72DC" w:rsidP="00AF72DC" w:rsidR="00AF72DC">
      <w:pPr>
        <w:ind w:firstLine="708"/>
        <w:jc w:val="both"/>
      </w:pPr>
      <w:r>
        <w:t>242.Ured osl.inž.geodezije vl.Goran Kopljar</w:t>
      </w:r>
    </w:p>
    <w:p w:rsidRDefault="00AF72DC" w:rsidP="00AF72DC" w:rsidR="00AF72DC">
      <w:pPr>
        <w:ind w:firstLine="708"/>
        <w:jc w:val="both"/>
      </w:pPr>
      <w:r>
        <w:t>243.URED OVL.ARHIT. vl.Ksenija Brlobašić</w:t>
      </w:r>
    </w:p>
    <w:p w:rsidRDefault="00AF72DC" w:rsidP="00AF72DC" w:rsidR="00AF72DC">
      <w:pPr>
        <w:ind w:firstLine="708"/>
        <w:jc w:val="both"/>
      </w:pPr>
      <w:r>
        <w:t>244.VENTILACIJSKI SISTEMI MIKEC d.o.o.</w:t>
      </w:r>
    </w:p>
    <w:p w:rsidRDefault="00AF72DC" w:rsidP="00AF72DC" w:rsidR="00AF72DC">
      <w:pPr>
        <w:ind w:firstLine="708"/>
        <w:jc w:val="both"/>
      </w:pPr>
      <w:r>
        <w:t>245.VIESSMANN d.o.o., Zagreb</w:t>
      </w:r>
    </w:p>
    <w:p w:rsidRDefault="00AF72DC" w:rsidP="00AF72DC" w:rsidR="00AF72DC">
      <w:pPr>
        <w:ind w:firstLine="708"/>
        <w:jc w:val="both"/>
      </w:pPr>
      <w:r>
        <w:t>246.VIP NET d.o.o.</w:t>
      </w:r>
    </w:p>
    <w:p w:rsidRDefault="00AF72DC" w:rsidP="00AF72DC" w:rsidR="00AF72DC">
      <w:pPr>
        <w:ind w:firstLine="708"/>
        <w:jc w:val="both"/>
      </w:pPr>
      <w:r>
        <w:t>247.VOD d.o.o.</w:t>
      </w:r>
    </w:p>
    <w:p w:rsidRDefault="00AF72DC" w:rsidP="00AF72DC" w:rsidR="00AF72DC">
      <w:pPr>
        <w:ind w:firstLine="708"/>
        <w:jc w:val="both"/>
      </w:pPr>
      <w:r>
        <w:t>248.VODOLIMARIJA GRGEC d.o.o.</w:t>
      </w:r>
    </w:p>
    <w:p w:rsidRDefault="00AF72DC" w:rsidP="00AF72DC" w:rsidR="00AF72DC">
      <w:pPr>
        <w:ind w:firstLine="708"/>
        <w:jc w:val="both"/>
      </w:pPr>
      <w:r>
        <w:t>249.VELTEH D.O.O., ZAGREB</w:t>
      </w:r>
    </w:p>
    <w:p w:rsidRDefault="00AF72DC" w:rsidP="00AF72DC" w:rsidR="00AF72DC">
      <w:pPr>
        <w:ind w:firstLine="708"/>
        <w:jc w:val="both"/>
      </w:pPr>
      <w:r>
        <w:t>250.VE-TRGO d.o.o., Zagreb</w:t>
      </w:r>
    </w:p>
    <w:p w:rsidRDefault="00AF72DC" w:rsidP="00AF72DC" w:rsidR="00AF72DC">
      <w:pPr>
        <w:ind w:firstLine="708"/>
        <w:jc w:val="both"/>
      </w:pPr>
      <w:r>
        <w:t>251.VIZOR d.o.o. Varaždin</w:t>
      </w:r>
    </w:p>
    <w:p w:rsidRDefault="00AF72DC" w:rsidP="00AF72DC" w:rsidR="00AF72DC">
      <w:pPr>
        <w:ind w:firstLine="708"/>
        <w:jc w:val="both"/>
      </w:pPr>
      <w:r>
        <w:t>252.VODOS j.d.o.o.</w:t>
      </w:r>
    </w:p>
    <w:p w:rsidRDefault="00AF72DC" w:rsidP="00AF72DC" w:rsidR="00AF72DC">
      <w:pPr>
        <w:ind w:firstLine="708"/>
        <w:jc w:val="both"/>
      </w:pPr>
      <w:r>
        <w:t>253.VULKAL d.o.o., Zagreb</w:t>
      </w:r>
    </w:p>
    <w:p w:rsidRDefault="00AF72DC" w:rsidP="00AF72DC" w:rsidR="00AF72DC">
      <w:pPr>
        <w:ind w:firstLine="708"/>
        <w:jc w:val="both"/>
      </w:pPr>
      <w:r>
        <w:t>254.ZAVOD ZA INTEGRALNU KONTROLU d.o.o.</w:t>
      </w:r>
    </w:p>
    <w:p w:rsidRDefault="00AF72DC" w:rsidP="00AF72DC" w:rsidR="00AF72DC">
      <w:pPr>
        <w:ind w:firstLine="708"/>
        <w:jc w:val="both"/>
      </w:pPr>
      <w:r>
        <w:t>255.ZB-MIS d.o.o., Zagreb</w:t>
      </w:r>
    </w:p>
    <w:p w:rsidRDefault="00AF72DC" w:rsidP="00AF72DC" w:rsidR="00AF72DC">
      <w:pPr>
        <w:ind w:firstLine="708"/>
        <w:jc w:val="both"/>
      </w:pPr>
      <w:r>
        <w:t>256.ZG-MONT, OBRT ZA USLUGE,UGOST.I TRG.</w:t>
      </w:r>
    </w:p>
    <w:p w:rsidRDefault="00AF72DC" w:rsidP="00AF72DC" w:rsidR="00AF72DC">
      <w:pPr>
        <w:ind w:firstLine="708"/>
        <w:jc w:val="both"/>
      </w:pPr>
      <w:r>
        <w:t>257.ZONA ZAŠTITE d.o.o.</w:t>
      </w:r>
    </w:p>
    <w:p w:rsidRDefault="00145124" w:rsidP="00731A00" w:rsidR="00145124">
      <w:pPr>
        <w:ind w:firstLine="708"/>
        <w:jc w:val="both"/>
      </w:pPr>
    </w:p>
    <w:p w:rsidRDefault="0093792C" w:rsidP="00731A00" w:rsidR="00FA1366">
      <w:pPr>
        <w:ind w:firstLine="708"/>
        <w:jc w:val="both"/>
      </w:pPr>
      <w:r w:rsidRPr="00E21643">
        <w:t>-na e-oglasnoj ploči suda je dana</w:t>
      </w:r>
      <w:r w:rsidR="003C1577">
        <w:t xml:space="preserve"> </w:t>
      </w:r>
      <w:r w:rsidR="002B7CA3">
        <w:t xml:space="preserve">11.travnja </w:t>
      </w:r>
      <w:r w:rsidR="00A0732F">
        <w:t>2018.</w:t>
      </w:r>
      <w:r w:rsidR="00A0732F" w:rsidRPr="00A0732F">
        <w:t xml:space="preserve"> </w:t>
      </w:r>
      <w:r w:rsidR="00A0732F" w:rsidRPr="00E21643">
        <w:t xml:space="preserve">objavljen </w:t>
      </w:r>
      <w:r w:rsidRPr="00E21643">
        <w:t>popis vjerovnika i prava glasa koja vjerovnicima pripadaju (članak 57. S</w:t>
      </w:r>
      <w:r w:rsidR="00073089">
        <w:t>Z)</w:t>
      </w:r>
      <w:r w:rsidR="001452E9" w:rsidRPr="00E21643">
        <w:t xml:space="preserve">, </w:t>
      </w:r>
    </w:p>
    <w:p w:rsidRDefault="00073089" w:rsidP="00731A00" w:rsidR="00073089" w:rsidRPr="00E21643">
      <w:pPr>
        <w:ind w:firstLine="708"/>
        <w:jc w:val="both"/>
      </w:pPr>
    </w:p>
    <w:p w:rsidRDefault="00284D86" w:rsidP="00FA1366" w:rsidR="00D568BE" w:rsidRPr="00E21643">
      <w:pPr>
        <w:ind w:firstLine="720"/>
        <w:jc w:val="both"/>
      </w:pPr>
      <w:r w:rsidRPr="00E21643">
        <w:t>S</w:t>
      </w:r>
      <w:r w:rsidR="00FA1366" w:rsidRPr="00E21643">
        <w:t xml:space="preserve">ud upoznaje nazočne </w:t>
      </w:r>
      <w:r w:rsidR="00F32DD3" w:rsidRPr="00E21643">
        <w:t xml:space="preserve">kako prema članku </w:t>
      </w:r>
      <w:r w:rsidR="00FA1366" w:rsidRPr="00E21643">
        <w:t xml:space="preserve">da </w:t>
      </w:r>
      <w:r w:rsidR="00D568BE" w:rsidRPr="00E21643">
        <w:t xml:space="preserve">se </w:t>
      </w:r>
      <w:r w:rsidR="00FA1366" w:rsidRPr="00E21643">
        <w:t>prema č</w:t>
      </w:r>
      <w:r w:rsidR="00B25931">
        <w:t>l</w:t>
      </w:r>
      <w:r w:rsidRPr="00E21643">
        <w:t xml:space="preserve">anku 59. stavak 2. SZ-a </w:t>
      </w:r>
      <w:r w:rsidR="00FA1366" w:rsidRPr="00E21643">
        <w:t>smatra da</w:t>
      </w:r>
      <w:r w:rsidR="00D568BE" w:rsidRPr="00E21643">
        <w:t xml:space="preserve"> su vjerovnici prihvatili plan restrukturiranja ako je:</w:t>
      </w:r>
    </w:p>
    <w:p w:rsidRDefault="00D568BE" w:rsidP="00FA1366" w:rsidR="00D568BE" w:rsidRPr="00E21643">
      <w:pPr>
        <w:ind w:firstLine="720"/>
        <w:jc w:val="both"/>
      </w:pPr>
      <w:r w:rsidRPr="00E21643">
        <w:t>-za prihvaćanje plana glasovala većina svih vjerovnika i ako</w:t>
      </w:r>
    </w:p>
    <w:p w:rsidRDefault="00D568BE" w:rsidP="00FA1366" w:rsidR="00D36CEC" w:rsidRPr="00E21643">
      <w:pPr>
        <w:ind w:firstLine="720"/>
        <w:jc w:val="both"/>
      </w:pPr>
      <w:r w:rsidRPr="00E21643">
        <w:t xml:space="preserve">-u svakoj skupini zbroj tražbina vjerovnika koji su glasovali za prihvaćanje plana </w:t>
      </w:r>
      <w:r w:rsidR="00D36CEC" w:rsidRPr="00E21643">
        <w:t>dvostruko prelazi zbroj tražbina koji su glasovali protiv prihvaćanja plana restrukturiranja</w:t>
      </w:r>
    </w:p>
    <w:p w:rsidRDefault="00D36CEC" w:rsidP="00FA1366" w:rsidR="00D36CEC">
      <w:pPr>
        <w:ind w:firstLine="720"/>
        <w:jc w:val="both"/>
      </w:pPr>
    </w:p>
    <w:p w:rsidRDefault="00ED41B1" w:rsidP="00FA1366" w:rsidR="00ED41B1" w:rsidRPr="00E21643">
      <w:pPr>
        <w:ind w:firstLine="720"/>
        <w:jc w:val="both"/>
      </w:pPr>
      <w:r>
        <w:t>Utvrđuje se da je podneskom od 8. svibnja 2018.g. Republika Hrvatska Ministarstvo financija povukla prijavu tražbine.</w:t>
      </w:r>
    </w:p>
    <w:p w:rsidRDefault="00FA1366" w:rsidP="00FA1366" w:rsidR="00FA1366" w:rsidRPr="00E21643">
      <w:pPr>
        <w:jc w:val="both"/>
      </w:pPr>
    </w:p>
    <w:p w:rsidRDefault="00FA1366" w:rsidP="00FA1366" w:rsidR="00FA1366" w:rsidRPr="00E21643">
      <w:pPr>
        <w:ind w:firstLine="720"/>
        <w:jc w:val="both"/>
        <w:rPr>
          <w:b/>
        </w:rPr>
      </w:pPr>
      <w:r w:rsidRPr="00E21643">
        <w:rPr>
          <w:b/>
        </w:rPr>
        <w:t xml:space="preserve">Prelazi se na raspravljanje o </w:t>
      </w:r>
      <w:r w:rsidR="001452E9" w:rsidRPr="00E21643">
        <w:rPr>
          <w:b/>
        </w:rPr>
        <w:t>izm</w:t>
      </w:r>
      <w:r w:rsidR="00D76DF2" w:rsidRPr="00E21643">
        <w:rPr>
          <w:b/>
        </w:rPr>
        <w:t>i</w:t>
      </w:r>
      <w:r w:rsidR="001452E9" w:rsidRPr="00E21643">
        <w:rPr>
          <w:b/>
        </w:rPr>
        <w:t>jenjenom planu restrukturiranja dužnika</w:t>
      </w:r>
    </w:p>
    <w:p w:rsidRDefault="00FA1366" w:rsidP="00FA1366" w:rsidR="00FA1366" w:rsidRPr="00E21643">
      <w:pPr>
        <w:ind w:firstLine="720"/>
        <w:jc w:val="both"/>
      </w:pPr>
    </w:p>
    <w:p w:rsidRDefault="0093792C" w:rsidP="00FA1366" w:rsidR="0093792C" w:rsidRPr="00E21643">
      <w:pPr>
        <w:ind w:firstLine="720"/>
        <w:jc w:val="both"/>
      </w:pPr>
      <w:r w:rsidRPr="00E21643">
        <w:t>ZZ d</w:t>
      </w:r>
      <w:r w:rsidR="00D36CEC" w:rsidRPr="00E21643">
        <w:t xml:space="preserve">užnik u bitnome izlaže </w:t>
      </w:r>
      <w:r w:rsidRPr="00E21643">
        <w:t xml:space="preserve"> plan </w:t>
      </w:r>
      <w:r w:rsidR="001452E9" w:rsidRPr="00E21643">
        <w:t xml:space="preserve">restrukturiranja </w:t>
      </w:r>
      <w:r w:rsidRPr="00E21643">
        <w:t xml:space="preserve"> </w:t>
      </w:r>
    </w:p>
    <w:p w:rsidRDefault="00FA1366" w:rsidP="00FA1366" w:rsidR="00FA1366" w:rsidRPr="00E21643">
      <w:pPr>
        <w:ind w:firstLine="720"/>
        <w:jc w:val="both"/>
      </w:pPr>
    </w:p>
    <w:p w:rsidRDefault="00B34B5F" w:rsidP="00FA1366" w:rsidR="00B34B5F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  <w:r w:rsidRPr="00E21643">
        <w:t xml:space="preserve">Nitko se ne javlja za riječ. </w:t>
      </w:r>
    </w:p>
    <w:p w:rsidRDefault="00FA1366" w:rsidP="00FA1366" w:rsidR="00FA1366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  <w:rPr>
          <w:b/>
        </w:rPr>
      </w:pPr>
      <w:r w:rsidRPr="00E21643">
        <w:rPr>
          <w:b/>
        </w:rPr>
        <w:t xml:space="preserve">Prelazi se na glasovanje o </w:t>
      </w:r>
      <w:r w:rsidR="00F32DD3" w:rsidRPr="00E21643">
        <w:rPr>
          <w:b/>
        </w:rPr>
        <w:t>planu restrukturiranja</w:t>
      </w:r>
    </w:p>
    <w:p w:rsidRDefault="00FA1366" w:rsidP="00FA1366" w:rsidR="00FA1366" w:rsidRPr="00E21643">
      <w:pPr>
        <w:ind w:firstLine="720"/>
        <w:jc w:val="both"/>
      </w:pPr>
    </w:p>
    <w:p w:rsidRDefault="00FA1366" w:rsidP="00FA1366" w:rsidR="00FA1366" w:rsidRPr="00E21643">
      <w:pPr>
        <w:ind w:firstLine="720"/>
        <w:jc w:val="both"/>
      </w:pPr>
    </w:p>
    <w:p w:rsidRDefault="00587D04" w:rsidP="00FA1366" w:rsidR="00303D33">
      <w:pPr>
        <w:ind w:firstLine="720"/>
        <w:jc w:val="both"/>
      </w:pPr>
      <w:r>
        <w:t>S</w:t>
      </w:r>
      <w:r w:rsidR="00FA1366" w:rsidRPr="00E21643">
        <w:t xml:space="preserve">ud objavljuje da su prema </w:t>
      </w:r>
      <w:r w:rsidR="002A7682">
        <w:t>planu restrukturiranja</w:t>
      </w:r>
      <w:r w:rsidR="00FA1366" w:rsidRPr="00E21643">
        <w:t xml:space="preserve">  </w:t>
      </w:r>
      <w:r w:rsidR="00303D33" w:rsidRPr="00E21643">
        <w:t xml:space="preserve">vjerovnici razvrstani u </w:t>
      </w:r>
      <w:r>
        <w:t xml:space="preserve">tri skupine </w:t>
      </w:r>
    </w:p>
    <w:p w:rsidRDefault="00587D04" w:rsidP="00FA1366" w:rsidR="00587D04">
      <w:pPr>
        <w:ind w:firstLine="720"/>
        <w:jc w:val="both"/>
      </w:pPr>
    </w:p>
    <w:p w:rsidRDefault="003D11A6" w:rsidP="003D11A6" w:rsidR="003D11A6" w:rsidRPr="00E21643">
      <w:pPr>
        <w:ind w:firstLine="720"/>
        <w:jc w:val="both"/>
      </w:pPr>
      <w:r w:rsidRPr="00E21643">
        <w:t xml:space="preserve">Sud utvrđuje da su se </w:t>
      </w:r>
      <w:r w:rsidR="00323268">
        <w:rPr>
          <w:highlight w:val="yellow"/>
        </w:rPr>
        <w:t>257</w:t>
      </w:r>
      <w:r w:rsidR="00323268">
        <w:t xml:space="preserve"> </w:t>
      </w:r>
      <w:r w:rsidRPr="00E21643">
        <w:t>vjerovni</w:t>
      </w:r>
      <w:r w:rsidR="000748DC">
        <w:t>ka</w:t>
      </w:r>
      <w:r w:rsidRPr="00E21643">
        <w:t xml:space="preserve"> pisano na obrascu </w:t>
      </w:r>
      <w:r>
        <w:t xml:space="preserve">br. </w:t>
      </w:r>
      <w:r w:rsidRPr="00E21643">
        <w:t>11.</w:t>
      </w:r>
      <w:r>
        <w:t xml:space="preserve"> </w:t>
      </w:r>
      <w:r w:rsidRPr="00E21643">
        <w:t>izjasnil</w:t>
      </w:r>
      <w:r w:rsidR="000748DC">
        <w:t>o</w:t>
      </w:r>
      <w:r w:rsidRPr="00E21643">
        <w:t xml:space="preserve">, odnosno poziva svakog od nazočnih vjerovnika u pojedinoj skupini pojedinačno se izjasniti glasuje li </w:t>
      </w:r>
      <w:r w:rsidRPr="00E21643">
        <w:rPr>
          <w:b/>
        </w:rPr>
        <w:t>za</w:t>
      </w:r>
      <w:r w:rsidRPr="00E21643">
        <w:t xml:space="preserve"> ili </w:t>
      </w:r>
      <w:r w:rsidRPr="00E21643">
        <w:rPr>
          <w:b/>
        </w:rPr>
        <w:t>protiv</w:t>
      </w:r>
      <w:r w:rsidRPr="00E21643">
        <w:t xml:space="preserve"> prihvaćanja  plana restrukturiranja</w:t>
      </w:r>
    </w:p>
    <w:p w:rsidRDefault="003D11A6" w:rsidP="003D11A6" w:rsidR="003D11A6" w:rsidRPr="00E21643">
      <w:pPr>
        <w:ind w:firstLine="720"/>
        <w:jc w:val="both"/>
      </w:pPr>
    </w:p>
    <w:p w:rsidRDefault="003D11A6" w:rsidP="003D11A6" w:rsidR="003D11A6" w:rsidRPr="00E21643">
      <w:pPr>
        <w:ind w:firstLine="720"/>
        <w:jc w:val="both"/>
        <w:rPr>
          <w:b/>
        </w:rPr>
      </w:pPr>
      <w:r w:rsidRPr="00E21643">
        <w:rPr>
          <w:b/>
        </w:rPr>
        <w:t>prva skupina</w:t>
      </w:r>
    </w:p>
    <w:p w:rsidRDefault="003D11A6" w:rsidP="003D11A6" w:rsidR="003D11A6" w:rsidRPr="00E21643">
      <w:pPr>
        <w:ind w:firstLine="708"/>
        <w:jc w:val="both"/>
      </w:pPr>
      <w:r w:rsidRPr="00E21643">
        <w:t>Planom restrukturiranja u vjerovnik</w:t>
      </w:r>
      <w:r w:rsidR="000748DC">
        <w:t xml:space="preserve">e – tip namirenja A </w:t>
      </w:r>
      <w:r w:rsidRPr="00E21643">
        <w:t xml:space="preserve">a razvrstani </w:t>
      </w:r>
      <w:r>
        <w:t xml:space="preserve"> su sljedeći vjerovnici </w:t>
      </w:r>
      <w:r w:rsidR="00DD4262">
        <w:t>_</w:t>
      </w:r>
    </w:p>
    <w:p w:rsidRDefault="003D11A6" w:rsidP="003D11A6" w:rsidR="003D11A6" w:rsidRPr="00E21643">
      <w:pPr>
        <w:pStyle w:val="Odlomakpopisa"/>
        <w:ind w:left="1428"/>
        <w:rPr>
          <w:sz w:val="24"/>
          <w:szCs w:val="24"/>
        </w:rPr>
      </w:pPr>
    </w:p>
    <w:tbl>
      <w:tblPr>
        <w:tblW w:type="dxa" w:w="10629"/>
        <w:tblInd w:type="dxa" w:w="-856"/>
        <w:tblLayout w:type="fixed"/>
        <w:tblLook w:val="04A0" w:noVBand="1" w:noHBand="0" w:lastColumn="0" w:firstColumn="1" w:lastRow="0" w:firstRow="1"/>
      </w:tblPr>
      <w:tblGrid>
        <w:gridCol w:w="636"/>
        <w:gridCol w:w="2186"/>
        <w:gridCol w:w="1427"/>
        <w:gridCol w:w="2839"/>
        <w:gridCol w:w="1985"/>
        <w:gridCol w:w="1556"/>
      </w:tblGrid>
      <w:tr w:rsidTr="00CF656B" w:rsidR="00072143" w:rsidRPr="00101F7A">
        <w:trPr>
          <w:trHeight w:val="990"/>
        </w:trPr>
        <w:tc>
          <w:tcPr>
            <w:tcW w:type="dxa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Rbr.</w:t>
            </w:r>
          </w:p>
        </w:tc>
        <w:tc>
          <w:tcPr>
            <w:tcW w:type="dxa" w:w="2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28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Sjedište / 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62A9" w:rsidP="009062A9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Utvrđen i</w:t>
            </w:r>
            <w:r w:rsidR="00072143" w:rsidRPr="00101F7A">
              <w:rPr>
                <w:color w:val="000000"/>
                <w:sz w:val="22"/>
                <w:szCs w:val="22"/>
              </w:rPr>
              <w:t>znos tražbine</w:t>
            </w:r>
          </w:p>
        </w:tc>
        <w:tc>
          <w:tcPr>
            <w:tcW w:type="dxa" w:w="15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Glas (ZA/ Protiv)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AKORN DISTRIBUTION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47334251464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Vrtni put 5,.,10000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273.823,86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F6E29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ARNEG S.p.A.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Via Venezia 58,, 35010 Campo San Martino (PD),ITALY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55.755,60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AUTO KLUB "SIGET", Zagreb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30716520726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SIGET 17,.,10020 ZAGREB-NOVI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52.110,47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BAKANT d.o.o., Stobreć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57926997437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SLANICE 17,ŠINE-STOBREĆ,21000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36.420,53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BID KONTROLA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76516591598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Avenija Većeslava Holjevca 40,.,10000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63.955,99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BMK INFORMATIKA j.d.o.o.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81747263316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Matije Gupca 5,.,10434 STRMEC SAMOBORSKI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25.000,00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BORNA MONT j.d.o.o.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06082290015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Stara cesta 16,.,10297 JAKOVLJE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46.742,70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BRAVARIJA GRUBIŠIĆ, vl.Dubravka Grubišić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73115172933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Bogoslava Šuleka 19 a,.,35000 SLAVONSKI BROD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22.861,94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CETRA srl, Italy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Via Gilberto Pontecorvo 2/a,, 40051 Altedo (BO),ITALY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62.661,84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126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DANFOSS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10993670080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Damira Gavrana Tomljenovića 11,CENTAR BUNDEK,10000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29.691,98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DE RIGO REFRIGERATION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GORJUPOVA ULICA 13,, .,SLOVENIJA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24.741,12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126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DQS ZAGREB društvo s ograničenom odgovornošću za potvrđivanje sukladnosti poslovnih sustava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66002266393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Avenija Većeslava Holjevca 23, 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25.322,26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ELITE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PIAZZA DEGLI AFFARI 6,, IT-20123 MILANO,ITALY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75.577,87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EMPOR, HLADILNI SISTEMI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Leskoškova 9 a,, 1000 Ljubljana,SLOVENIJA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52.490,92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EPTA INTERNATIONAL Kft., Hungary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Terez krt. 46,, 1066 Budapest,MAĐARSKA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3.275.225,00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(dostavlja listić u spis)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EUROKLIMA d.o.o., Goričan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91538513762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Zrinskih 2 a,GORIČAN,40324 GORIČAN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265.984,76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EUROLUX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Litostrojska cesta 44 a,, 1000 Ljubljana,SLOVENIJA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368.015,29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EUROVENT SISTEMI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79824224893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Zinke Kunc 4,ZAGREB,10000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66.895,04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FERRUM FAGO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77885800253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BEDEMA LJUBAVI 54,.,10360 SESVETE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10.635,00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FIVE TRADING AG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CHAMERSTRASSE 79,, 6303 ZUG,ŠVICARSKA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952.199,80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AE61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  <w:p w:rsidRDefault="00072143" w:rsidP="00AE61AC" w:rsidR="00072143" w:rsidRPr="00AE61AC">
            <w:pPr>
              <w:rPr>
                <w:sz w:val="22"/>
                <w:szCs w:val="22"/>
              </w:rPr>
            </w:pP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FOMA s.p.a., Italia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Via Caselle 10,, Bedizzole,ITALY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42.036,23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FRANKSTAHL ZAGREB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74438812930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CEBINI 43,.,10010 ZAGREB SLOBOŠTINA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64.084,64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FRIGO PLUS d.o.o., Sesvete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29619031071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Ljudevita Posavskog 8,.,10360 SESVETE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26.727,21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126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GALLETTI S.p.A.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VIA L. ROMAGNOLI 12/A,, 40010 BENTIVOGLIO , BOLOGNA,ITALY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10.024,91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GE Hungary Kft.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Vaci ut. 77,, 1044 Budapest,MAĐARSKA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1.173.336,94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 predaje obrazac na ročištu)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GIP d.o.o., Zagreb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39224329809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V. RAVNICE 2,.,10000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53.435,56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GRAD ZAGREB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61817894937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Trg Stjepana Radića 1,.,10000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205.414,81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GRADSKA PLINARA KRAPINA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25884640941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FRANA GALOVIĆA 7B/II,.,49000 KRAPINA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128.799,58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51F51" w:rsidP="00AC273C" w:rsidR="00072143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GRADSKA PLINARA Zagreb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20985255037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RADNIČKA CESTA 1,ZAGREB,10000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10.446,12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47B7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HOK OSIGURANJE d.d., Zagreb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00432869176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Capraška 6,.,10000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762.056,69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I.F. INTERFRIGO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Liminjanska 96,, 6320 Portorož,SLOVENIJA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270.888,20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IDE KLIMA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38588522971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VITOMIRA ŠIROLE PAJE 16,.,51000 RIJEKA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52.454,22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31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IDEALAN STIL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16883820557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Marinci 1,.,52420 BUZET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49.387,04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IMP CRPKE-ZAGREB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32695935393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JOSIPA SEISSELA 24,.,10000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44.868,75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IMP TERMOTEHNIKA REGULACIJA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77802735473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Sajmišna cesta 6,.,10000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121.821,18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126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INA INDUSTRIJA NAFTE d.d.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27759560625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AVENIJA VEĆESLAVA HOLJEVCA 10,.,10020 ZAGREB-NOVI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114.420,61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(predaje obrazac na ročištu)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INSTALACIJSKI SUSTAVI ŠURKALOVIĆ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24041552431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ULICA MIROSLAVA KRLEŽE 34,.,33000 VIROVITICA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108.483,42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(predaje obrazac na ročištu)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INTERFRIGO S.R.L.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Via Delle industrie 3,, 33074 Fontanafredda (PN),ITALY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169.591,77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ITRON Ganz Meter Company Ltd.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Tancsics Mihaly u. 11,, H-2101 Godollo, p.o.b. 396,MAĐARSKA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526.367,94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JMI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VINJE 109,, ..,SLOVENIJA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162.236,81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KLIMAOPREMA d.d., Samobor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34383404032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GRADNA 78A,SAMOBOR,10430 SAMOBOR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265.447,47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LIPAPROMET d.o.o., Zagreb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27060811148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RADNIČKA CESTA 220 a,Zagreb,10000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25.543,49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MAJDAK PROJEKTI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56540517575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Sveta Marija 1,.,53291 NOVALJA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28.502,92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MERCATOR-Poslovni sistem MERCATOR d.d.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Dunajska cesta 107,, 1001 Ljubljana,SLOVENIJA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87.478,85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MESSER Croatia Plin d.o.o., Zaprešić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32179081874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INDUSTRIJSKA 1,.,10290 ZAPREŠIĆ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100.117,93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MIJAKS-M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Mokrška ulica 16c,, Ljubljana,SLOVENIJA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270.892,87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MITSUBISHI ELECTRIC (CLIMAVENETA)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VIA L.SEITZ 47,, TREVISO,ITALY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184.613,97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MONDEL S.r.l.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Viale dell Artigianato 381,, 35047 Solesino, Padova,ITALY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150.317,06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MONOMEDIA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18296411226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STINICE 12,.,21000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44.848,23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MONTMONTAŽA-MKG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01940725059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Ljudevita Šestića 4,.,47000 KARLOVAC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221.994,04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21ED2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ODVJ.DRUŠTVO GJURGJAN &amp; ŠRIBAR RADIĆ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78342040305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Dalmatinska 12,.,10000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41.667,46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ORCUS HILT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72418555772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Buzdohanj 127 b,.,51219 ČAVLE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106.210,79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OTPREMNIK d.o.o., Zagreb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05688683046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VODOVODNA 20A,.,10000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275.902,87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PANASONIC MARKETING EUROPE GmbH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Thamova 289/1,, Praha,ČEŠKA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334.612,41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CF656B" w:rsidR="00072143" w:rsidRPr="00101F7A">
        <w:trPr>
          <w:trHeight w:val="126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PET-PROM d.o.o., BEOGRAD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Partizanske avijacije 28,,11000 BEOGRAD-NOVI BEOGRAD,SRBIJA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131.052,99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AE61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  <w:p w:rsidRDefault="00072143" w:rsidP="00AE61AC" w:rsidR="00072143" w:rsidRPr="00AE61AC">
            <w:pPr>
              <w:rPr>
                <w:sz w:val="22"/>
                <w:szCs w:val="22"/>
              </w:rPr>
            </w:pP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PET-PROM d.o.o., SARAJEVO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RAJLOVAČKA BB,, SARAJEVO,BOSNA I HERCEGOVINA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19.407,65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221D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PET-PROM d.o.o., SLOVENIJA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Tržaška cesta 39,, MARIBOR,SLOVENIJA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1.075.608,36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lastRenderedPageBreak/>
              <w:t>58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PET-PROM NEKRETNINE d.o.o., Zgb.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30512190648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Vrtni put 5,.,10000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278.840,59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PETROKOV d.o.o., Zagreb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42599613313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MRKŠINA 52 d,Sveta Klara,10000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199.920,50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PETROL d.o.o., Zagreb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75550985023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Oreškovićeva 6/h,Zagreb Sloboština,10010 ZAGREB SLOBOŠTINA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41.018,11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157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PHILIPS ROMANIA S.R.L.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Str. Barbu Vacarescu nr.301-311 ,,HU26911759 020276 BUCURESTI,RUMUNJSKA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738.746,89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78C3" w:rsidP="00AC273C" w:rsidR="00072143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PIPELIFE CIJEVNI SUSTAVI 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12257815953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Prosinačka 7,Kerestinec,10431 SVETA NEDELJA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1.443.693,52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PMB TEHNIČKA ZAŠTITA Vl. Marko Butorac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54480213731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PRILESJE 28,.,10000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52.813,92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PROJEKTGRADNJA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19659143269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Vrbska ulica 3,.,35207 GORNJA VRBA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66.055,66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RAJIĆ USLUGE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25786347840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Oporovečki vinogradi 58,.,10000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92.249,16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SBT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31770065778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Bani 75,Buzin,10010 ZAGREB SLOBOŠTINA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30.813,73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SCH-SCHACHERMAYER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96769806716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VRTNI PUT 5,.,10000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46.540,65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STROJOPROMET - ZAGREB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97994010225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Zagrebačka 6,ŠENKOVEC,10292 ŠENKOVEC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46.223,78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TPZ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68119083236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NOVOSELSKA 25,ZAGREB,10000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124.066,39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TROX TECHNIK AUSTRIA GMBH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WIEN ,, A-1220WIEN,AUSTRALIJA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49.723,05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23D0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VENTILACIJSKI SISTEMI MIKEC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16277651179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Vrtna 24,.,40324 GORIČAN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300.911,30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126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VIESSMANN d.o.o., Zagreb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57545045005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DR.LUJE NALETILIĆA 29,ZAGREB,10020 ZAGREB-NOVI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61.450,75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945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VIP NET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29524210204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Vrtni put 1,ZAGREB,10000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46.426,30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lastRenderedPageBreak/>
              <w:t>74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VOD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35512328675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VUČANSKA 16 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677.694,81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VODOLIMARIJA GRGEC d.o.o.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07690631507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101F7A">
            <w:pPr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Dvojkovićev Put 5/a,.,10000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101F7A">
            <w:pPr>
              <w:jc w:val="center"/>
              <w:rPr>
                <w:color w:val="000000"/>
                <w:sz w:val="22"/>
                <w:szCs w:val="22"/>
              </w:rPr>
            </w:pPr>
            <w:r w:rsidRPr="00101F7A">
              <w:rPr>
                <w:color w:val="000000"/>
                <w:sz w:val="22"/>
                <w:szCs w:val="22"/>
              </w:rPr>
              <w:t>193.121,89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E61AC" w:rsidP="00AC273C" w:rsidR="00072143" w:rsidRPr="00951F5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CF656B" w:rsidR="00072143" w:rsidRPr="00101F7A">
        <w:trPr>
          <w:trHeight w:val="630"/>
        </w:trPr>
        <w:tc>
          <w:tcPr>
            <w:tcW w:type="dxa" w:w="6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R="00072143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type="dxa" w:w="2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ZUMTOBEL Lighting GmbH, Austria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8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72143" w:rsidR="00072143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Schweizer Strasse 30,, 6851 Dornbirn,AUSTRIJA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72143" w:rsidP="00AC273C" w:rsidR="00072143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681.281,70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6232D" w:rsidP="00AC273C" w:rsidR="00072143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</w:tbl>
    <w:p w:rsidRDefault="003D11A6" w:rsidP="003D11A6" w:rsidR="003D11A6" w:rsidRPr="00101F7A">
      <w:pPr>
        <w:ind w:firstLine="708"/>
        <w:jc w:val="both"/>
        <w:rPr>
          <w:sz w:val="22"/>
          <w:szCs w:val="22"/>
        </w:rPr>
      </w:pPr>
    </w:p>
    <w:p w:rsidRDefault="00B72213" w:rsidP="003D11A6" w:rsidR="00B72213">
      <w:pPr>
        <w:ind w:firstLine="708"/>
        <w:jc w:val="both"/>
      </w:pPr>
    </w:p>
    <w:p w:rsidRDefault="00B72213" w:rsidP="003D11A6" w:rsidR="00B72213">
      <w:pPr>
        <w:ind w:firstLine="708"/>
        <w:jc w:val="both"/>
      </w:pPr>
    </w:p>
    <w:p w:rsidRDefault="00724E00" w:rsidP="00A67A2F" w:rsidR="00A67A2F" w:rsidRPr="00E21643">
      <w:pPr>
        <w:ind w:firstLine="720"/>
        <w:jc w:val="both"/>
        <w:rPr>
          <w:b/>
        </w:rPr>
      </w:pPr>
      <w:r>
        <w:rPr>
          <w:b/>
        </w:rPr>
        <w:t>d</w:t>
      </w:r>
      <w:r w:rsidR="00A67A2F" w:rsidRPr="00E21643">
        <w:rPr>
          <w:b/>
        </w:rPr>
        <w:t>r</w:t>
      </w:r>
      <w:r>
        <w:rPr>
          <w:b/>
        </w:rPr>
        <w:t>uga</w:t>
      </w:r>
      <w:r w:rsidR="00A67A2F" w:rsidRPr="00E21643">
        <w:rPr>
          <w:b/>
        </w:rPr>
        <w:t xml:space="preserve"> skupina</w:t>
      </w:r>
    </w:p>
    <w:p w:rsidRDefault="00A67A2F" w:rsidP="00A67A2F" w:rsidR="00A67A2F" w:rsidRPr="00E21643">
      <w:pPr>
        <w:ind w:firstLine="708"/>
        <w:jc w:val="both"/>
      </w:pPr>
      <w:r w:rsidRPr="00E21643">
        <w:t>Planom restrukturiranja u vjerovnik</w:t>
      </w:r>
      <w:r>
        <w:t xml:space="preserve">e – tip namirenja </w:t>
      </w:r>
      <w:r w:rsidR="00724E00">
        <w:t>B</w:t>
      </w:r>
      <w:r>
        <w:t xml:space="preserve"> </w:t>
      </w:r>
      <w:r w:rsidRPr="00E21643">
        <w:t xml:space="preserve">a razvrstani </w:t>
      </w:r>
      <w:r>
        <w:t xml:space="preserve"> su sljedeći vjerovnici _</w:t>
      </w:r>
    </w:p>
    <w:p w:rsidRDefault="003D11A6" w:rsidP="003D11A6" w:rsidR="003D11A6">
      <w:pPr>
        <w:ind w:firstLine="720"/>
        <w:jc w:val="both"/>
      </w:pPr>
    </w:p>
    <w:tbl>
      <w:tblPr>
        <w:tblW w:type="dxa" w:w="10632"/>
        <w:tblInd w:type="dxa" w:w="-856"/>
        <w:tblLayout w:type="fixed"/>
        <w:tblLook w:val="04A0" w:noVBand="1" w:noHBand="0" w:lastColumn="0" w:firstColumn="1" w:lastRow="0" w:firstRow="1"/>
      </w:tblPr>
      <w:tblGrid>
        <w:gridCol w:w="602"/>
        <w:gridCol w:w="2234"/>
        <w:gridCol w:w="1559"/>
        <w:gridCol w:w="2693"/>
        <w:gridCol w:w="1985"/>
        <w:gridCol w:w="1559"/>
      </w:tblGrid>
      <w:tr w:rsidTr="00B33FAE" w:rsidR="00CF656B" w:rsidRPr="00D36484">
        <w:trPr>
          <w:trHeight w:val="990"/>
        </w:trPr>
        <w:tc>
          <w:tcPr>
            <w:tcW w:type="dxa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Rbr.</w:t>
            </w:r>
          </w:p>
        </w:tc>
        <w:tc>
          <w:tcPr>
            <w:tcW w:type="dxa" w:w="22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Sjedište / 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62A9" w:rsidP="009062A9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Utvrđen i</w:t>
            </w:r>
            <w:r w:rsidR="00CA1985" w:rsidRPr="00D36484">
              <w:rPr>
                <w:color w:val="000000"/>
                <w:sz w:val="22"/>
                <w:szCs w:val="22"/>
              </w:rPr>
              <w:t>znos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0DB2">
              <w:rPr>
                <w:b/>
                <w:color w:val="000000"/>
                <w:sz w:val="22"/>
                <w:szCs w:val="22"/>
              </w:rPr>
              <w:t>Glas (ZA/ Protiv)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A.C.KOTROMANOVIĆ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82564933243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Industrijska zona jug 5,.,31000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11.047,11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A.T. RUŠENJE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25304381929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Glavna ulica 30,.,10360 SESVETE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8.625,00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ABAKUS VJEŠTAČENJA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29594838593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NIKOLE TESLE 16,.,10000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28.062,50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ABSOLUTE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97586475497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Storžička 21,.,10000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3.180,00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30CE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ACI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17195049659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M.Tita 151,.,51410 OPATIJA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4.336,67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ACO GRAĐEVINSKI ELEMENTI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25074288719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Radnička cesta 177,Zagreb,10000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410.308,51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30CE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ADDIKO BANK (HYPO)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14036333877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SLAVONSKA AVENIJA 6,.,10000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814.070,09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AEDIFICIUM j.d.o.o., Dugo Selo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28801824588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Cvetkovićeva 6,Jalševec Nartski,10370 DUGO SELO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43.255,50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30CE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AGRIA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76958388708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SV. L.B. MANDIĆA 215,Karanac,31000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71.892,41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C723D0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AGROKOR TRGOVINA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jc w:val="right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40715974731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Trg Dražena Petrovića 3,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7.852,93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AKMADŽIĆ MARINA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18518985367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Bana josipa Jelačiča 39a, 21400 Supetar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1.899,75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30CE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AKMADŽIĆ ZDENKA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21989901919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BANA J.JELAČIĆA 39A,.,21400 SUPETAR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36.428,74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30CE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ALFA-MONT OBRT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84785689572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PRUDNIČKA CESTA 16,.,10291 PRIGORJE BRDOVEČKO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00E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ALING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67349852816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Folnegovićeva 6,.,10000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5.251,25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00E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ALLIANZ Zagreb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23759810849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HEINZELOVA 70,.,10000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13.677,13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66D" w:rsidP="00B33FAE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ALTERRA GRUPA 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33688144353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KUSTOŠIJANSKA ULICA 1,.,10000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80.346,22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ALU VITRUM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14325775019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BREZOVEC ZELINSKI 5b,.,10382 DONJA ZELINA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192.306,46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AMPLUS PICTUS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14138952609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JANKOMIR 25F,.,10090 ZAGREB-SUSEDGRAD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41.250,25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AQUA NAVIS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58411618728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MARDEGANIJEVA 30,PULA,52100 PULA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ARDOR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45824021536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AV.DUBROVNIK 15/1,.,10020 ZAGREB-NOVI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9.152,27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ARIJA NOVA d.o.o.,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83573049849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Put Biliga 2,.,23000 ZADAR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21.370,92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ASSA  ABLOY CROATIA d.o.o., Bjelovar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13933798090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Pakračka ulica 6,.,43000 BJELOVAR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1.232,00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AUDAX d.o.o., Dugopolje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57716585491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BANA JELAČIĆA 25 B,DUGOPOLJE,21204 DUGOPOLJE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25.066,65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AUTO GRIFON d.o.o.,Zagreb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36117467723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Koledovčina 8,Zagreb,10000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19.708,54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AUTO LIM-LAK, vl. Vlado Štefanac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48226428116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MOSTANJE 35,.,47000 KARLOVAC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7.635,79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AUTO PARTNER D.O.O., KOPRIVNICA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88168233460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Obrtnička 5, KOPRIVNICA,48000 KOPRIVNICA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4.861,26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AUTO SERVIS P.M.O. LOVRIĆ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43539611332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Matije Vlačića 79,.,23000 ZADAR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12.485,00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AUTOFLOTA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96788157124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Savska Opatovina 42,.,10090 ZAGREB-SUSEDGRAD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2.711,25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AUTOGLASS SERVIS vl. Krunoslav Grivić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82301125166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Lipanjska 11a,Stari grad,21460 STARI 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1.756,25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 M D d.o.o. kao upravitelj Stambene zgrade Jakova Gotovca 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79273112873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Dobrodolska 13, Sesvete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958,26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BALAKOVIĆ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25886151381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Medulinska 20,Osijek,31000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5.150,74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BANJ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88986316674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GRAĐANSKA C. 48,ZAGREB,10000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1.535,16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BART ELEKTRONIKA d.o.o., Sisak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44760951367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DR. ANTE STARČEVIĆA 16,.,44000 SISAK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26.505,24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BAUSTOFF+METALL HRVATSKA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02041255260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Gospodarska 9,Gornji Stupnik,10250 LUČKO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119.815,92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31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BB SERVIS 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68782038736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Bračka 7,.,51000 RIJEKA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1.400,00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BEL-TEL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98292179663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Biljska cesta 37,.,31000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18.154,13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BERLINERLuft.Tehnika d.o.o.-veza Š-1500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40830860625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Gornjostupnička 126,.,10255 GORNJI STUPNIK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9.178,41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BIHOR d.o.o., Kunovec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25448831286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Botinovec 483II,.,48311 KUNOVEC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98.466,31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BILKO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18553299112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Ul.grada Vukovara 246,Zagreb,10000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24.453,75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BKS Bank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61436608168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Mljekarski trg 3,.,51000 RIJEKA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130.938,36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BM-KLIVENT vlo.Boris Makar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56473980105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ILICA 325,ZAGREB,10090 ZAGREB-SUSEDGRAD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BONUS SERVIS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54101863494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IVANA ŠIBLA 15,.,10000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6.050,00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BOROVAC d.o.o., Metković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90132265617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Splitska bb,Metković,20350 METKOVIĆ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17.610,54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BRAMINI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61883395124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Gundulićeva 3,.,10000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5.820,00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BRAVARIJA GRACIJANO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48621469250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ŠIŠANSKA CESTA 14,.,52100 PULA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8.437,24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BS MECH d.o.o.(ZIG-ZAG)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58246803389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DUBRAVA 180,.,10040 ZAGREB-DUBRAVA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3.052,72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C Automobil Import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55279328758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Bani 75,Buzin,10010 ZAGREB SLOBOŠTINA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16.122,80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48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CENTAR SUHE GRADNJE j.d.o.o.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08836098303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IVANE LANG 16,.,10360 SESVETE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3.077,11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CENTAR ZA VOZILA HRVATSKE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73294314024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ILICA 15,ZAGREB,10000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27.819,70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CMC EKOCON d.o.o., Buzet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21688419865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Sveti Ivan 3/2,Buzet,52420 BUZET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1.205,73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CONDITOR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76374675207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PUT PLOKITA 51,.,21000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CONTAINEX-HANDELSGELLSCHAFT m.b.H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Strasse 14,, ..,AUSTRIJA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3.072,77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CORONA PROMET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34557796275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grada Wirgesa 4,.,10430 SAMOBOR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66.922,52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CRAZY HEART j.d.o.o., vl. Josip Radoš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13497513400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Kroz Smrdečac 33,.,21000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3.000,38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CROM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17145318195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OBRTNIČKA 2,.,10000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13.618,17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ČAROBNI TIM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17346302043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Princa Eugena Savojskog 49,Osijek,31000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3.950,00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 PROJEKT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72443908267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Kroz Smrdečac 27,.,21000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D.D. FRIGO GRUPA d.o.o., Višnjevac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35066825133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Petra Svačića 17 c,.,31220 VIŠNJEVAC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3.796,34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DALMACIJA KLIMA d.o.o.,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42661437820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WASHINGTONOVA 5,.,21000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3.699,81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DEROSSI METALI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90670754845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VINEŽ 338/A,.,52220 LABIN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4.025,00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DIJAMANT-REZ d.o.o., Sesvetski Kraljevec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63932855896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SELSKA ULICA 67,.,10360 SESVETE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124.323,14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ZA 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DIMNJAK OSIJEK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93385987809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BILJSKA CESTA 66,OSIJEK,31000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4.735,73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DM-COMMERC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46725741756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V.Klaića 6,.,35000 SLAVONSKI BROD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1.350,00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DMK SERVISI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99277549338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BILJSKA CESTA 66,.,31000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2.048,00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DOMO-TRANS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39572964090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Osječka ulica 5/b,.,21000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DOMOULAGANJA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28535038033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ĆIRA CARIĆA 3,.,20000 DUBROVNIK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27.032,00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67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DRIM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96004393355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Kralja Petra Svačića 9,.,31511 BELJEVINA ĐURĐENOVAC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1.270,33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DUO STEP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17569225279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JUROVO 10,ŽAKANJE,47276 ŽAKANJE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11.312,49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DURAFLEX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77230090958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Ježdovečka 22 d,.,10250 LUČKO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23.692,38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DVAKOM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86637426089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Banjavčićeva 22,.,10000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13.792,07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ECCO ING d.o.o., Hotel Vestibul Palace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28671967175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Iza Vestibula 4a,.,21000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2.246,00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E-KOLEKTOR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50538578553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SLAVONSKA  AVENIJA 58,.,10000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21.488,23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 BAKOTA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22856786599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BANA JOSIPA JELAČIĆA 30,.,22000 ŠIBENIK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7.193,43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ELEKTRA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53086210999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RUDARSKA 9,.,52220 LABIN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2.246,40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ELEKTRO CENTAR PETEK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17491977848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ETANSKA CESTA 8,IVANIĆ GRAD,10310 IVANIĆ 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7.663,58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ELEKTRO KATANUŠIĆ vl.Zoran Katanušić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58807941535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Blajburška 65,.,21260 IMOTSKI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13.995,00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45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ELEKTRO OBRT DADO vl.Alenka Uranić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48596388031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S.S.Kranjčevića 3,.,47000 KARLOVAC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1.486,50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ELEKTRO SERVIS - VUJEVIĆ, Knin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22348411397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TVRTKOVA 1,KNIN,23400 KNIN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1.901,27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ELEKTROKOVINA d.o.o., Hrvatski Leskovac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31397555146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STARA CESTA 32,.,10251 HRVATSKI LESKOVAC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75.367,61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ELEKTROMEHANIKA PODREKA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60813696263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Brajde 18,.,52465 TAR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1.771,38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ELEKTROMETAL d.d., BJELOVAR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45669853088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FERDE RUSANA 21,.,43000 BJELOVAR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86.103,95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ELEKTROSERVIS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33129193032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Bana Jelačića 166,Vinkovci,32100 VINKOVCI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26.817,92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ELEKTRO-TEAM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26176974494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RIJEČKA 16/A,.,20000 DUBROVNIK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34.479,14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EL-GRI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72662515745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Grada Mainza 6,.,10000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7.950,00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85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ELI INŽENJERING d.o.o., Cavtat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75699600129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S.S.Kranjčevića 58,Cavtat,20210 CAVTAT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1.670,78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ELIWELL&amp;CONTROLLI SRL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VIA DEL INDUSTRIA 15,, 32010 PIEVE D ALPAGO (BL),ITALY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1.037,91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ELLABO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48062605125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KAMENARKA 24, ZAGREB,10010 ZAGREB SLOBOŠTINA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2.533,87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ELTERM d.o.o., Komin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62485662067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Radoišće 3,Komin,10383 KOMIN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25.331,12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ELTERM vl. Vjekoslav Markovčić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24218169213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Naselje A.Hebranga 5D/II,.,35000 SLAVONSKI BROD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12.536,25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ENERGO-TEHNA d.o.o., Sv.Nedjelja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86792286330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OBRTNIČKA 5,SVETA NEDELJA,10431 SVETA NEDELJA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25.615,79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ERSTE CARD CLUB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85941596441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ULICA FRANA FOLNEGOVIĆA 6,.,10000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15.909,43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508E9" w:rsidP="00B33FAE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EUROMONT INTRO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46289034988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Kanalski put 20,Zagreb,10000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46.441,34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EURO-REZ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22928352798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Bjelovarska 94,Lukarišće,10370 DUGO SELO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4.758,19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EUROSTAKLO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82755591935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Bana Jelačića bb,.,31421 SATNICA ĐAKOVAČKA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12.125,48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224DF3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EXPLORIA d.o.o., Metković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73944066268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Ante Starčevića 9,.,20350 METKOVIĆ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224.145,42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52E7" w:rsidP="00B33FAE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EXTERIM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79596529276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HRVATSKE REPUBLIKE 19D,.,31000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2.286,35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FARBO INTERIJERI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92990510016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Trg hrvatskih Pavlina 13,.,10000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11.493,55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FELLER d.o.o., Ivanić grad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95917276599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Stjepana Gregorka 5,Ivanić Grad,10310 IVANIĆ 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213.569,06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FINAL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05173943972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PODGORAČKA 17,OSIJEK,31000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5.802,43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100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FINANCIJSKA AGENCIJA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85821130368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Grada Vukovara 70,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961,08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FITTICH CH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35790026325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Ilica 143/I,.,10000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13.513,94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FM FRIGOTEHNIK vl.Željko Matić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22438977793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PETRA KREŠIMIRA IV 17,.,21218 SEGET DONJI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2.745,20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FOND ZA ZAŠTITU OKOLIŠA I ENERGETSKU UČINKOVITOST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85828625994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Radnička cesta 80,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484,57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C723D0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FRIGO 2000 S.R.L.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VIALE FULVIO TESTI 125,, ..,REPUBLIKA HRVATSKA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20.253,96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FRIGO DM vl.Josip Korić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72523313729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TRAVIČIĆI 3,.,51414 IČIĆI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27.192,63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FRIGO-KOR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31190261041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MAJSTORSKA 11,ZAGREB,10000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25.353,49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FRIGO-PENĐAK j.d.o.o., vl. Mario Penđak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56712869294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Dulepska 37,.,10340 VRBOVEC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40.687,50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FRIŠČIĆ SERVIS j.d.o.o., Ivanec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91311178247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Rudolfa Rajtera 133,.,42240 IVANEC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7.841,24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FRITZ ELEKTRONIKA vl.Franko Bestulić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90128607311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Brnobići 96,.,52464 KAŠTELIR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1.200,00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GEBRUDER WEISS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05216322294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JANKOMIR 25,ZAGREB,10000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15.072,75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GENERALI OSIGURANJE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10840749604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GRADA VUKOVARA 284,.,10000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15.411,17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GENERALIĆ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01298136282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JOKE KNEŽEVIĆA 1,.,21310 OMIŠ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120.459,78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GORAN i ZORAN d.o.o., Solin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45716968513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Petra Krešimira IV 73,.,21210 SOLIN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1.875,00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GRABAR D.O.O., VARAŽDIN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64278190908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ZAGREBAČKA 306,VARAŽDIN,42000 VARAŽDIN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6.932,00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GRAD NOVI VINODOLSKI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40046437733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TRG VINODOLSKOG ZAKONA 1,.,51250 NOVI VINODOLSKI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15.308,48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4291F" w:rsidP="00B33FAE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GRADBENA IN MONTAŽNA DELA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Ob Težki vodi 44 a,, 8000 Novo Mesto,SLOVENIJA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64.785,36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117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GRADSKA PLINARA ZAGREB-OPSKRBA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74364571096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RADNIČKA CESTA 1,ZAGREB,10000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3.255,57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GRAĐEVINSKI OBRT DOMUS, vl.Andrej Krijan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86237993803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V.Klaića 15,.,35000 SLAVONSKI BROD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18.261,41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GRAFIKA GRAFOPRINT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57236264858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PODREBER 3A,.,10437 BESTOVJE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4.675,00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GRANDIS d.o.o.,Velika Gorica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41396589417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Juraja Habdelića 17,.,10410 VELIKA GORICA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6.611,21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GRUBEŠA Consultum  j.d.o.o., Sv.I.Zelina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17016303979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Vatrogasna 2,.,10380 SVETI IVAN ZELINA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1.518,99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252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03365973101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Tuškanac 14,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999,40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GUBERAC SERVIS uslužni obrt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32570298020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VRTNA 92,BRIJEŠĆE,31000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54.063,25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23D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GUŠTIN d.o.o., Ozalj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15549655602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VRŠKOVAC 16,.,47280 OZALJ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5.077,72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126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H&amp;B INSTALACIJE POŽEGA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82888691356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HRVATSKIH BRANITELJA 73,POŽEGA,34000 POŽEGA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8.650,00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HAURDIĆ TAPETARIJA vl. Jasmin Haurdić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jc w:val="right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96988818617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A.ŠTAMPARA 49, lavonski Brod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13.125,00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HELP TRADE - DUBROVNIK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31971630496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STJEPANA CVIJIĆA 14,.,20000 DUBROVNIK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7.538,50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157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HEP - OPSKRBA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63073332379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GRADA VUKOVARA 37,ZGAREB,10020 ZAGREB-NOVI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7.855,41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HEP ELEKTRA d.o.o.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43965974818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GUNDULIĆEVA 32,.,10000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123,80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130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HEP-Operator distribucijskog sustava d.o.o. za distribuciju i opskrbu električne energije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46830600751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Grada Vukovara 37,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4.529,19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HERMI d.o.o., Sv.Ivan Zelina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43729691578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Obrež Zelinski 51,Sv.Ivan Zelina,10380 SVETI IVAN ZELINA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3.408,25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HIDROCOM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70713219811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A.Mihanovića bb,.,33405 PITOMAČA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28.379,44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126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HL Distribution Center Europe sp.z.o.o.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AL.JANA NOWAKA-JEZIORANSKIEGO 1,, 44-164 KLESZEZOW, POLJSKA,POLJSKA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2.471,55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HOKKAIDO 1000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60227027406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ZAVRTNICA 17,.,10000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6.784,00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HOTEL OSIJEK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58839546584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Šamačka 4,.,31000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3.560,00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31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HP - Hrvatska pošta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87311810356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Jurišićeva 13,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3.233,33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HRVATSKA RADIOTELEVIZIJA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68419124305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Prisavlje 3,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13.216,40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HRVATSKA STRUČNA UDRUGA ZA PLIN,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07359925707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ŠUBIĆEVA 29,ZAGREB,10000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1.375,00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HRVATSKE VODE, pravna osoba za upravljanje vodama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28921383001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Grada Vukovara 220,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45.081,37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HRVATSKI TELEKOM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81793146560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Roberta Frangeša Mihanovića 9,.,10000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2.084,92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HYGIA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20362328606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Kopernikova 10,.,10010 ZAGREB SLOBOŠTINA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4.093,75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IDM-GRADNJA d.o.o., Našice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80649357684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V.Nazora 39,Našice,34500 NAŠICE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7.176,71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IMC INŽENJERING-SERVIS I MONTAŽA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71785710948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Rubeši 6,.,51215 KASTAV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15.370,00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INCOLD S.p.A.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VIALE A. GRANDI 7,, ..,ITALY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200.639,31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47B7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ING ATEST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21777333810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Hrvatske mornarice 1A,Split,21000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18.168,75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B40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157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146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INSPEKT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24609583524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Avenija Dubrovnik 15,Zagrebački velesajam, paviljon 34 a,10020 ZAGREB-NOVI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45.215,33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INSPEKT-ING 1 d.o.o.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68998842172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Gundulićeva 5,.,31000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54.177,01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INSTALACIJSKI SUSTAVI FIŠTREK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45913546403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JEZERSKI PUT 28,.,42240 IVANEC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6.687,50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INSTRUKTAŽNI CENTAR, Križevci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24632315791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Franje Račkog 4,.,48260 KRIŽEVCI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2.267,50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INTERUTILIS d.o.o.,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97752068672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Ivana Meštrovića 9A,Šibenik,22000 ŠIBENIK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5.661,81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IPC d.o.o., Čakovec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96029153234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MIHOVLJANSKA 72,.,40000 ČAKOVEC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54.085,31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ISKRAEMECO Sarajevo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Hifzi Bjelevca 13,, 71000 SARAJEVO,BOSNA I HERCEGOVINA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38.122,31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ISTRABENZ PLINI d.o.o., Bakar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98426608580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Pristanište Podbok 3,.,51222 BAKAR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7.488,56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ITALSERRANDE ROLOVRATA PROIZV.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12974080059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Industrijska cesta 30,.,10360 SESVETE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65.035,25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IZO-ING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61842729505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Vulišinec 2 E,.,42250 LEPOGLAVA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JADRANSKI LUKSUZNI HOTELI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22797775374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Masarykov put 20,.,20000 DUBROVNIK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62.387,50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JADROLINIJA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38453148181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RIVA 16, P.P. 123 ,RIJEKA,51000 RIJEKA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3.088,46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JAVNI BILJEŽNIK - ANICA HUKELJ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57556630385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Ul.Matije Mrazovića 6,.,10000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6.083,00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JAVNI BILJEŽNIK - JOŽICA RUŽDJAK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23556614682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KNEZA VIŠESLAVA 2,.,10000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3.588,10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JOLLY AUTO LINE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17898328148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ANTE ŠUPUKA 10,.,22000 ŠIBENIK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3.418,88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JUREN GAMMA d.o.o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10093201268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Jelengradska 4,IVANIĆ GARD,10310 IVANIĆ 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18.188,75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JVC PROFESSIONAL EUROPE LTD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GRUENER WEG 10,, ..,REPUBLIKA HRVATSKA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20.694,43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KAMENIČKI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21295124407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MARIJANA ČAVIĆA 1A,.,10000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9.311,82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164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KA-MONT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75117249017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LJUDEVITA JONKEA 3,.,47000 KARLOVAC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1.100,00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KARIĆ AUTOMOBILI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76458124064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ŠARENGRADSKA 15,.,10000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1.323,01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KARIKA KLIMATIZACIJA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jc w:val="right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29858360199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Pojišanska 4,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32.555,06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KAR-MAT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52650063331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Dravska 59,Strahoninec,40000 ČAKOVEC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6.153,00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3A71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KELAVA I SINOVI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39247891091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Glogovečka 5/d,.,10000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1.487,50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126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KIN.SI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Naselje heroja Maroka 17,, 8290 Sevnica,REPUBLIKA HRVATSKA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8.933,59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KLEMM SIGURNOST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35596498125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Drage Gervaisa 3,.,10090 ZAGREB-SUSEDGRAD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99.037,42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52E7" w:rsidP="00B33FAE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KLIMATIZACIJA ŠMELCER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Zgornje Pirniče 124,, 1215 MEDVODE,SLOVENIJA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15.981,39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KOMUNALNO TRGOVAČKO DRUŠTVO IVANJ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97741129364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TRG VINODOLSKOG ZAKONA 5,P.P.88,51250 NOVI VINODOLSKI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1.057,68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173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KONE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15526597734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Zagrebačka cesta 145 a,.,10000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109.291,06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3A71" w:rsidP="00263A71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KONT d.o.o., Dubrovnik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78248864531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GORNJA ČIBAČA 14A,MLINI 3,20207 MLINI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2.261,20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KONZUM d.d.,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29955634590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MARIJANA ČAVIĆA 1A,ZAGREB,10000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157.647,51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KORONA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47284877201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GIUSEPPEA VERDIA 23,.,51410 OPATIJA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20.387,50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KO-SA uslužni obrt, vl.Ivica Sarić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74003330104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Sv.L.B.Mandića 48,.,31000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69.204,03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KOUDAI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10019959430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Matije Gupca 120,Pojatno,10294 DONJA PUŠĆA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1.250,00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126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KREDITNA BANKA ZAGREB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70663193635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UL.GRADA VUKOVARA 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557,82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0F7E" w:rsidP="00B33FAE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180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KROLID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77061493317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Prigorska 68,.,48260 KRIŽEVCI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318.560,00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KUĆA ZA ODMOR KNEŽEVIĆ,VL.IVAN KNEŽEVIĆ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48126916380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GORAVA 34,DONJE OBULJENO,20236 MOKOŠICA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3.240,00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3A71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KUEHNE &amp; NAGEL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81210206592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J. LONČARA 9,ZAGREB,10090 ZAGREB-SUSEDGRAD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6.726,43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KVB, vl. Dominik Guliš, Sv.Nedjelja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58222781442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Dekanići 58,Kerestinec,10431 SVETA NEDELJA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511.415,10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LEDO d.d.,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87955947581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Marijana Čavića 1 a,.,10000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360.139,91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LEGURA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56561000993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J.Kozarca 42,.,31220 VIŠNJEVAC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24.522,44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LIBERTAS RIXOS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17023134211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Liechtensteinov put 3,.,20000 DUBROVNIK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15.365,88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LIMARIJA VOLDIN - OBRT, vl. JOSIP VOLDIN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92833399132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Dore Pejačević 17,Petrijevci,31208 PETRIJEVCI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20.603,68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LIQUIDUS PROJEKTI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75859615701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Banjavčićeva 5,.,10000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144.048,68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L-KOP d.o.o., vl.Ante Latković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16228701072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Kneza Mitimira 4,.,21311 STOBREĆ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2.835,81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LOUD &amp; LOUDER d.o.o. Beograd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SIMINA 10 a,, 11000 BEOGRAD,SRBIJA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21.212,88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L-PROFIL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84879092676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BARANJSKE BRIGADE 5,.,31326 DARDA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2.118,06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LUX OBRT vl.Luka Šibalić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21326542885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Josipa Runjanina 6,.,32100 VINKOVCI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10.116,25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M.K.KLIMA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29374354423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SV.KLARE 16,.,21000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11.250,00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MAČEK TVORNICA VIJAKA ZAGREB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48633701387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OGRIZOVIĆEVA 41,.,10000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81.314,44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MAGURO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75560023090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Savska cesta 182,.,10000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6.779,90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MANTIS d.o.o., Kemij.čišć.parnih i t.p.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41274793973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Varaždinska 51,.,21000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MANU - kreativna radionica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42147938288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Bauerova 15,.,10000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1.125,00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3A71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MARJAN AUTO d.o.o.,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73749851633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Matice Hrvatske 15 a,.,21000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1.658,50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199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MARK-OBRT, vl.Marko Škorić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11501717692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Ivana Gundulića 4,.,22000 ŠIBENIK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12.376,70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MARPA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82194466172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I.B.MAŽURANIĆ 70,.,10090 ZAGREB-SUSEDGRAD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10.201,25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MATEL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11899215110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Magazinska 11,.,10000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11.477,41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MB-USLUGE Obrt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25694208916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Selčinska 22,.,10360 SESVETE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8.951,47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MD PROFIL d.o.o., Đakovo-veza Š-7176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jc w:val="right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55786870275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INDUSTRIJSKA ZONA BB, Đakovo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1.178,01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Mens korman Grupa d.o.o., Bapska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04436522142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A.Šenoe 6,Bapska,32235 BAPSKA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1.184,17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3A71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MERC &amp; DUJMOVIĆ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99856125569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KARLOVAČKA ULICA 1,.,21000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8.548,13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3A71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MERCEDES-BENZ Leasing Hrvatska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17080997510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Kovinska 5,.,10090 ZAGREB-SUSEDGRAD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9.318,59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METAL BENETON d.o.o., Sv.Križ Začretje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95559473876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Ivana Kukuljevića Sakcinskog 2,.,49223 SVETI KRIŽ ZAČRETJE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9.295,23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3A71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METALAC-SEVER vl.Stjepan Sever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76337815204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Cerik 39,.,10340 VRBOVEC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4.135,00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METALOPLAST vl.Stjepan Pejak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80520708489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KAČIĆEVA 19,.,10410 VELIKA GORICA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2.057,93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METALPROM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76147579166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SVETONEDELJSKA 19A,.,10430 SAMOBOR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80.182,26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METAL-TRGOVINA-FILKO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24235944240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MARŠALA TITA 121,.,10290 ZAPREŠIĆ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25.401,75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126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METRONET d.d.,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23269006802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grada Vukovara 269 D,ZAGREB,10020 ZAGREB-NOVI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4.276,04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METRONIK  SUSTAVI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07734962300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Škorpikova 14 a,.,10000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40.430,00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126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MILOC d.o.o., Bjelovar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78512182254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ANTUNA MIHANOVIĆA 13B,BJELOVAR,43000 BJELOVAR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9.273,74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MI-MONT d.o.o., Čakovec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71092544125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P. PRERADOVIĆA 6,ČAKOVEC,40000 ČAKOVEC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3.077,93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3A71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31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 xml:space="preserve">MINISTARSTVO </w:t>
            </w:r>
            <w:r w:rsidRPr="00224DF3">
              <w:rPr>
                <w:color w:val="000000"/>
                <w:sz w:val="22"/>
                <w:szCs w:val="22"/>
              </w:rPr>
              <w:lastRenderedPageBreak/>
              <w:t>FINANCIJA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lastRenderedPageBreak/>
              <w:t>18683136487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Katančićeva 5,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803.611,19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24684" w:rsidP="00263A71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 xml:space="preserve">PROTIV </w:t>
            </w:r>
            <w:r w:rsidRPr="00224DF3">
              <w:rPr>
                <w:b/>
                <w:color w:val="000000"/>
                <w:sz w:val="22"/>
                <w:szCs w:val="22"/>
              </w:rPr>
              <w:lastRenderedPageBreak/>
              <w:t>(</w:t>
            </w:r>
            <w:r w:rsidR="00263A71">
              <w:rPr>
                <w:b/>
                <w:color w:val="000000"/>
                <w:sz w:val="22"/>
                <w:szCs w:val="22"/>
              </w:rPr>
              <w:t>povučena prijava tražbine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217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MONTIZO j.d.o.o., A.Šangulin,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99468912550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Kostanjevec 36,.,10000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6.024,21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MORULA d.o.o., Podstrana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88833097372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SV.FLORIJANA 46,.,21204 DUGOPOLJE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1.991,25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MPR Obrt, vl.Željko Mališ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24206274466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Preseka Petrovka 35,.,49234 PETROVSKO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3.076,25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M-S.V.A. INŽENJERING d.o.o., Karlovac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jc w:val="right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41252430234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Banija 99, Karlovac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27.933,82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NAJAM RIWAL d.o.o., Dugo Selo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97446189704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Bjelovarska 51,LUKARIŠĆE,10370 DUGO SELO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12.331,99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3A71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NENO INSTALACIJE j.d.o.o.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45717704785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Ljudevita Gaja 45,Donje Ladanje,42243 MARUŠEVEC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3.279,76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NOBL TRUCKS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43754347093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OD FONTANE 3,DUBROVNIK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12.200,00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NOVO-SYSTEMS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97213196638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Josipa Lončara bb,.,10090 ZAGREB-SUSEDGRAD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14.480,00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NUOVA IMAS s.r.l., Italy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Via Roma 163,, 31020 San Zenone Ezz.,ITALY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22.668,79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OBRT PLAMENKO vl.Zlatko Alerić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15499646450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Šandora Petefija 147,.,31000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32.137,50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OBRT SPAS vl.Saša Lančić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15161124464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Dobrilina 10,.,52100 PULA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7.470,00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OBRT TINA vl.Valentina Šimunić-Premerl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39134800330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Stella Maris 33,.,52470 UMAG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114.549,07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OBRT ZA PRIJEVOZ vl. NEDJELJKO TEŠIJA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63318738680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Sestara Karmelićanki 8,.,21000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3.250,00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Obrt za prod., ugrad.i održ.-KLARIĆ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00317161057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SRNEGLA 18,.,52420 BUZET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41.924,37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Obrt za usl.i trg.DANDY, vl.M.Marković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39998493498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Obrtnička 5,.,10000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2.200,00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ODA MONT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77835201723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Maksimirska 129/5,Zagreb,10000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1.600,00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233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ODVJETNIČKO DRUŠTVO BORIĆ &amp; TOŠ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73065460190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Radnička cesta 34,.,10000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6.149,94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35B84" w:rsidP="00B33FAE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OMBLAMAR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66021941616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Trogirska 1,.,20000 DUBROVNIK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6.250,00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235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OMNINO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56679323824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Savski gaj IX. put 2a,.,10000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6.236,25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ORIOELEKTRO vl.Leonardo Orešković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92296950753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A. Cesarca 9,.,35250 ORIOVAC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7.044,13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OSCARTIELLE S.p.A.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vIA bOFFALORA 1/A,, 24048 TREVIOLO,ITALY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7.813,78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3A71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OTP BANKA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br/>
              <w:t>52508873833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TRG SVETE STOŠIJE ,ZADAR,23000 ZADAR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8.970,79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OZONE PLUS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83769358350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Karlovačka cesta 4/J,Zagreb,10000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18.704,74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P.A.M. STIL, vl.Marijo Pušić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23288433577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K.Š.Đalskog 10,.,10410 VELIKA GORICA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PALK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50925763209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MREŽNIČKA 5,.,10000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4.800,13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PANTER Europa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77784551961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Marina Kneževića 25,.,20236 MOKOŠICA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4.177,16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PANTERA PROJEKT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99673085672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Gračanska cesta 227,.,10000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4.424,13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PASTOR TVA d.d., Bestovje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17140959007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Novačka cesta 2,Rakitje,10437 BESTOVJE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31.166,36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114DC" w:rsidP="00B33FAE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PAVO-PROMET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70565662783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MASARYKOVA 15,.,10000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87.807,86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PBP GRADNJA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46246469773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Pirovec 7,.,10000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122.717,00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PBZ Card d.o.o  AMERICAN EXPRESS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28495895537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Radnička cesta 44,ZAGREB,10000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8.133,36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PELAGIUS NOVIGRAD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38031114374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Candida travagina 6,.,52466 NOVIGRAD (CITTANOV)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28.766,97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PEMO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36390325978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Vukovarska 26,.,20000 DUBROVNIK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24.321,80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PERSPEKTIVA GRUPA 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49991693001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Av.Većeslava Holjevca 27,.,10000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44.473,48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PET-IT-DUO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36793406433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Teslina 7,.,10000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2.366,00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PETRA ŠIMIĆ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65597659786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KORANSKA 6,.,31000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17.702,00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253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PETREKOVIĆ Uslužni obrt, vl. K. Majcan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00763282523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Nikole Mikca 1,.,44000 SISAK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4.021,33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AD5AE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  <w:p w:rsidRDefault="00CA1985" w:rsidP="00AD5AE6" w:rsidR="00CA1985" w:rsidRPr="00AD5AE6">
            <w:pPr>
              <w:rPr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PINOKIO vl. Elvis Čepek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11309190106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Milana Rešetara 22,.,10090 ZAGREB-SUSEDGRAD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32.125,00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PIREKO d.o.o., Oroslavlje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88078264306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MILANA PRPIĆA 115 a,OROSLAVLJE,49243 OROSLAVJE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66.151,35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PIS POSLOVNO INFORMATIČKI SISTEMI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78839398048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Vitezovićeva 2,.,10000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5.850,93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31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PLAN d.o.o., Slatina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jc w:val="right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14840342037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Matije Gupca 159, Slatina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16.970,00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126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POLYPLASTIC acrylic solutions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Vlaardingweg 98,, 3044 CK Rotterdam,NIZOZEMSKA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1.200,62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PORTAdizajn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13828914049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Ivana Šibla 9,.,10020 ZAGREB-NOVI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4.343,92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POSLOVNI PARK VIROVITICA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03136769948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Trga bana Josipa Jelačića 21/3,.,33000 VIROVITICA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8.930,57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47B7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PricewaterhouseCoopers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81744835353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kneza Ljudevita Posavskog 31,.,10000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108.750,00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PRIJEVOZI STOJANOVIĆ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70127755603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ANTUNA ŠOLJANA 7,.,10090 ZAGREB-SUSEDGRAD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1.100,00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PRIJEVOZNIČKI OBRT BORISLAV DEUR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12977295498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Splitska 29,.,23000 ZADAR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PRIMORCI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21611416951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grada Vukovara 239,.,10000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25.040,90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PRINT STUDIO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25170721692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ZAVRTNICA 17,.,10000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52.132,61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PRO AUTOMATIKA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87357644223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PUT KAMENJAKA 18,.,22000 ŠIBENIK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8.536,25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PRO.KOP, vl.Alberto Petrović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74095647042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DONJI BANOVEC 16,.,48000 KOPRIVNICA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39.560,81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PROFI BAUCENTAR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61095212969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Petra Preradovića 212,.,31400 ĐAKOVO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15.130,16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PROFI-AL-obrt vl.Dubravko Šaban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43661159989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MIKULINCI 4A,.,10410 VELIKA GORICA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10.379,58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09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ZA (obrazac predaje na </w:t>
            </w:r>
            <w:r>
              <w:rPr>
                <w:b/>
                <w:color w:val="000000"/>
                <w:sz w:val="22"/>
                <w:szCs w:val="22"/>
              </w:rPr>
              <w:lastRenderedPageBreak/>
              <w:t>ročištu)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270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PROFIL-ISOLATION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10001972839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dr.Franje Tuđmana 144,.,21212 KAŠTEL SUĆURAC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6.263,95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PROMET GRAĐENJE d.o.o., Požega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jc w:val="right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37123159229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Industrijska 28, Požega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11.248,39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PROMMING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03195007039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Dr.Ivana Novaka 48,.,40000 ČAKOVEC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9.165,13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PROTUPOŽARNI SISTEMI j.d.o.o.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41959064215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Braće Vajs 2,.,40000 ČAKOVEC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10.395,30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PTP-ZAPREŠIĆ d.o.o., Zaprešić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13388634586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ILIJE GREGORIĆA 20,ZAPREŠIĆ,10290 ZAPREŠIĆ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11.840,17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R.B.S.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64281565380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VLADIMIRA NAZORA 33A,.,51260 CRIKVENICA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2.956,64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RADMAN GRUPA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65160168936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Nova cesta 2,.,10434 STRMEC SAMOBORSKI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3.188,21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RECORTEX GRUPA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65988008881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Kupinečka 34,.,10020 ZAGREB-NOVI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35.041,71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REHAK USLUGE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78489520015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KAMENARKA 28E,.,10000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28.996,67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REMIS Hungary Kft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Angyalka u. 1/A 2,, H-2030,MAĐARSKA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1.204,04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RENA-PROM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62753962184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Podgaj 32,.,10000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RETON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LJERKE ŠRAM 22,ZAGREB,10000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09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RIDIS d.o.o., 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18829765742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Vukovarska 21,NEDEFINIRANO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72.852,09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RIGIPS AUSTRIA GMBH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Unterkainisch 24,, A-8990 Bad Aussee,AUSTRIJA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13.914,69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RIGO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11258234686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SVILAJSKA 14,.,31000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2.837,50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ROOMS TESSA - ROMAC BOŽANA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38795270981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Ivana Gundulića 22,.,21000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2.700,00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ROTO ULAGANJA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28189962659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TOME STRIŽIĆA 8,.,51000 RIJEKA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27.576,55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287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ROTOMETAL PROMET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42362921136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Svetonedeljska 19,.,10430 SAMOBOR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7.642,63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RUS RIJEČKI USLUŽNI SERVIS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89570662388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Andrije Medulića 4,.,51000 RIJEKA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9.625,74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SA BIŠĆAN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14814013239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PODVOŽIĆ 16,.,47250 DUGA RESA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41.697,71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SAFIR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33548604975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HORVAĆANSKA 17,.,10000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10.155,87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SAMOBORKA d.d.,Samobor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53149109818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ZAGREBAČKA 32/A,SAMOBOR,10430 SAMOBOR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16.011,64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SANITAT DUBROVNIK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99080716453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Marka Marojice 5,.,20000 DUBROVNIK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1.390,00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SANKOVIĆI vl.Zdravko Bulum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50777061064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Jeovci 33/2,Metković,20350 METKOVIĆ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14.352,44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SBS spa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Via Circonvallazione ,, 28010 MIASINO,ITALY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10.777,93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SCHRACK SECONET AG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Eibesbrunnergasse 18,, Vienna,AUSTRIJA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99.186,35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SERVIS KUĆANSKIH APARATA, FRIGO,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28731811008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KRALJA ZVONIMIRA 54,.,35420 STARO PETROVO SELO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9.513,39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SIGNON informacijske tehnologije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jc w:val="right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82350572589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Hirčeva 10,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5.162,50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SIKA CROATIA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19934019379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PUŠKARIĆEVA 77a,LUČKO,ZAGREB,10250 LUČKO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4.905,10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SMART SERVICE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45613785734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ZAGREBAČKA 36,.,10360 SESVETE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5.249,10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SMIT COMMERCE d.o.o., Gornji Stupnik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95243482140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GORNJOSTUPNIČKA 9B,STUPNIK,10255 GORNJI STUPNIK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7.201,72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SOLARVENTPROJEKT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35260472725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Babukićeva 7,.,10000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302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SOLIUM d.o.o.,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92590810053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Lastovska 64,.,31000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1.703,00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303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SPAN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19680551758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KOTURAŠKA 47,ZAGREB,10000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2.938,78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3F09" w:rsidP="00B33FAE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304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SPEC.ORD.MEDIC.RADA dr.J.Božin-Juračić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47637657078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Ive Marinkovića 11,.,51000 RIJEKA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1.155,00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305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SPECIJALISTIČKA ORDINACIJA medicine rada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53687162111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Baštijanova 52,Zagreb,10000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1.848,20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306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SPECIJALNA OPREMA - LUČKO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35577665151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DOLENICA 20,ZAGREB - LUČKO,10250 LUČKO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1.112,50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307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SRUK ELEKTRON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78980146558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MLJEKARSKA 17,ZAGREB,10000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22.359,92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09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308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ST.S. CENTAROPREMA d.o.o. 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64813555114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LOŠINJSKA 16,.,51000 RIJEKA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1.223,01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309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Staklarski obrt STAKLO-KNIN vl.Ivo Galić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99534151521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MASLENIČKA 2,.,22300 KNIN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1.010,00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STAKLO KONSTRUKT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00583674900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Remetska cesta 7/a,.,10000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1.125,00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STILGLAS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32934826935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Gradek 16 ,.,10255 GORNJI STUPNIK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23.104,58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STP podopolagačke usluge,vl.SAŠA TUS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52840337884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ČAVJA 41,.,51219 ČAVLE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3.213,75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09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STRENUUS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58736975910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Zagrebačka 1,.,49250 ZLATAR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53.603,75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STROPING-Obrt za gradit.i trg.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56912962882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Alojzije Stepinca 7,.,21238 OTOK (DALMACIJA)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5.465,40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09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STRUCTURA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53433018409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Mirogojska 3,Sivica,40317 PODTUREN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1.800,00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SUMA OBRT ZA USLUGE GRAĐEV.STROJEVIMA,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44013717247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Luke Botića 25,.,35000 SLAVONSKI BROD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19.512,69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SYSTEMA S.P.A.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Via ASntonio Ceccon 3,, 35010 Loreggia,ITALY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24.838,38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ŠAH-MAT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87005778113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ŽUPANJSKA 33,.,10000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15.098,09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319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ŠEGONMONT vl.Josip Šegon, Motovun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12220205593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Borgo 43,Motovun,52424 MOTOVUN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4.359,60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ŠKALAC INSTALACIJE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08928113307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Bistrec 45,Lug Samoborski,10432 BREGANA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8.198,46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31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ŠOTI MARIJA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91154709527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Riviera 5,.,20207 MLINI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10.500,00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ŠPINA d.o.o., Poreč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74884350149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M. VLAŠIĆA 43A,.,52440 POREČ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29.925,00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ŠTASNI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96874956915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SAMOBORSKA 294,.,10000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15.786,58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324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 i Z  OBRT, vl.TONKO ĆALUŠIĆ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52848976886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HVARSKA 6,ZADAR,23000 ZADAR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1.250,00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TAPETARIJA  DJURIĆ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26133048528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Hrvatsko proljeće 123,Ribnica,10415 NOVO ČIČE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7.242,50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TEHNIČAR COPYSERVIS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51390945090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Kranjčevićeva 25 a,.,10000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3.550,76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TEHNIČKE INSTALACIJE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93832919757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Kijevska 6,.,21000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62.590,02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TEHNO SERVIS vl. Matej Cerić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17390008295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OSJEČKA 1A,JOSIPOVAC,31000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1.477,84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329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TEHNOGUMA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38867318377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OBRTNIČKA 1,.,10000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4.674,04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TEHNOKOR-PROJEKT d.o.o., Nemec,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84623842087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Maksimirska 96,.,10000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9.175,00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126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TEHNOZAVOD-MARUŠIĆ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21926472791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XIII Podbrežje 26,KAJZERICA,10020 ZAGREB-NOVI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26.130,00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TEKNODOR Instanbul Turska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Tepeuren Mahallesi ITOSP 4,, Istanbul,TURSKA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8.382,19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TELUR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64720212310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DUBRAVKIN TRG 1,.,10000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26.606,46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126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TEPIH CENTAR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82118227192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Avenija Dubrovnik 15,ZAGREB,10020 ZAGREB-NOVI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25.559,27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D5AE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TERMAG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23906639896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KVARNERSKA CESTA 35,.,51211 MATULJI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2.100,71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126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TERMO SERVIS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48671346974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UL. GRADA VUKOVARA 72,ZAGREB,10000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1.762,08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TERMOKOL INSTALACIJE vl. Ivan Kološa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92575932107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Zavrtnica 3,OGULINEC,10417 BUŠEVEC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1.370,84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TERMOLAKIRERSKA RADIONA VIDOVIĆ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25172552599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Lazinska 35,.,10000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1.175,00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CA27D6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TERMOMONT vl.Danijel Hunjadi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37945832036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Dubrava 41,.,10000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2.743,75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TERMONT OBRT vl.Boris Goljevšček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09179289209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Jadarska 10 A,.,10040 ZAGREB-DUBRAVA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64.939,75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341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TERMOSOFT- I.R. montaža uređ.za grijanje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70060417314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ZAGORSKA 23,GRABOVAC,31325 ČEMINAC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16.876,62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TIM NOVAK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42404861700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ŠKORPIKOVA 2A,.,10090 ZAGREB-SUSEDGRAD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28.029,09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343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TISAK d.d.,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75917721668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SLAVONSKA  AVENIJA 11 a,.,10000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57.844,00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344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TOPLI DOM d.o.o.,vl.Petar Čosić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51398296151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30. Svibnja 1990 39 a,.,35000 SLAVONSKI BROD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1.102,72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TOXIKON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76634179949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Karlovačka cesta 119 d,.,10000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21.250,00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346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TRGOMETAL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26261409086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Gorica 11 b,.,52341 ŽMINJ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8.375,00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347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TRIGLAV OSIGURANJE  d.d.,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29743547503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Antuna Heinza 4,ZAGREB,10000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636,45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TROMONT d.o.o.,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30461667075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DRAČEVAC 11,SPLIT,21000 SPLIT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7.317,60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31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349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UG.OBRT "MAKI"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17422226622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BUDAČKA 200,GOSPIĆ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1.236,00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UGO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35541129347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GORNJA DRAGA 40,.,51260 CRIKVENICA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4.982,50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UKRAS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55269070381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Sv.L.B.Mandića 111 p,.,31000 OSIJEK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12.972,12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352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UNIQA OSIGURANJE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75665455333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Planinska 13 a,.,10000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8.884,07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13F09" w:rsidP="00B33FAE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UP LIFTS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00866998010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RADNIČKA CESTA 184,.,10000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28.622,19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URED 2D d.o.o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90909314875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Mlinovi 7a,.,10000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59.905,29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Ured osl.inž.geodezije vl.Goran Kopljar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41477812195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Sunekova 195,.,10040 ZAGREB-DUBRAVA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126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URED OVL.ARHIT. vl.Ksenija Brlobašić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78884279557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Dugoselska cesta 41,Sesvete,10361 SESVETSKI KRALJEVEC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4.500,00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UTVRDA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53622674785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P.Svačića 37 a,.,31220 VIŠNJEVAC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2.150,11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358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VATRO-PROMET, društvo s ograničenom odgovornošću za usluge, trgovinu i uvoz-izvoz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57189591567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224DF3">
            <w:pPr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HORVATOVA 82,.,10000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224DF3">
            <w:pPr>
              <w:jc w:val="center"/>
              <w:rPr>
                <w:color w:val="000000"/>
                <w:sz w:val="22"/>
                <w:szCs w:val="22"/>
              </w:rPr>
            </w:pPr>
            <w:r w:rsidRPr="00224DF3">
              <w:rPr>
                <w:color w:val="000000"/>
                <w:sz w:val="22"/>
                <w:szCs w:val="22"/>
              </w:rPr>
              <w:t>32.880,88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25931" w:rsidP="00B33FAE" w:rsidR="00CA1985" w:rsidRPr="00224D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24DF3"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359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VELEKEM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62347407589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ULICA KNEZA LJ.POSAVSKOG 13,.,10360 SESVETE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29.486,25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VELPRO-CENTAR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46660800468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Marijana Čavića 1,.,10000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472.360,83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VELTEH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63291092454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LANIŠTE 9 E,.,10000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7.200,00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VERLAG DASHOFER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92176483054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DRAŠKOVIĆEVA 49,.,10000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1.735,68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VE-TRGO 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81457592651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BUKOVAČKA 23,ZAGREB,10000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1.956,56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VIDIKOM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86696758078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Heinzelova 60,.,10000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5.487,50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VIZOR d.o.o.,Varaždin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28579840610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Koprivnička 1,Varaždin,42000 VARAŽDIN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12.984,00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VODOELEKTRO,obrt za uslu vl.Hrvoje Sučić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53096051144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Eugena Kvaternika 20,.,10410 VELIKA GORICA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1.150,00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VODOINSTAL.I PLINOINSTAL.OBRT TERMO RAJ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85954022385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V.Raduša 7,.,32100 VINKOVCI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11.704,00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VODOOPSKRBA I ODVODNJA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83416546499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Folnegovićeva 1,.,10000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15.302,82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369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VODOS j.d.o.o.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13046742847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Marijana Matijaševića 7,.,31205 ALJMAŠ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136.615,22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370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VODOSKOK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34134218058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ČULINEČKA CESTA 221C,ZAGREB,10040 ZAGREB-DUBRAVA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76.395,58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09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371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VUJIĆ GRADNJA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39983264752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Veleniki 38 a,.,52440 POREČ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18.870,34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VULKAL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90439696130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SAMOBORSKA C. 310,.,10090 ZAGREB-SUSEDGRAD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54.316,29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373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WISINTIN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92585813519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Bibići 50,.,52342 SVETVINČENAT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6.825,00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WURTH  HRVATSKA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52641439848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FRANJE LUČIĆA 23/III 23/II,ZAGREB,10000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336,45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375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ZABAVICA  j.d.o.o.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47900065553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Vladimira Gortana 4,.,23000 ZADAR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57.930,93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lastRenderedPageBreak/>
              <w:t>376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ZAGREBAČKI HOLDING d.o.o. - PODRUŽNICA ČISTOĆA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85584865987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RADNIČKA CESTA 82,ZAGREB,10000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17.832,38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377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ZAGREBAČKI MAMUT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74316143482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Ljubljanska avenija 18,.,10437 BESTOVJE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8.213,08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157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ZAGREB-BETON D.O.O., SESV. KRALJEVEC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90475183197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STROJARSKA BB ,SESV. KRALJEVEC,10361 SESVETSKI KRALJEVEC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6.496,00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379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ZAVOD ZA INTEGRALNU KONTROLU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51028550278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Maksimirska 57 a,.,10000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6.750,00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945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ZB-MIS d.o.o.,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27683827693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Goričanski odvojak 21 a,.,10040 ZAGREB-DUBRAVA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20.734,20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381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ZG-MONT, OBRT ZA USLUGE,UGOST.I TRG.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96736087374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1.Petruševec IV.odvojak 99,.,10000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11.518,35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ZONA ZAŠTITE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11372198935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Remete 99,.,10000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6.002,41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27D6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(pisanim putem)</w:t>
            </w:r>
          </w:p>
        </w:tc>
      </w:tr>
      <w:tr w:rsidTr="00B33FAE" w:rsidR="00CF656B" w:rsidRPr="00D36484">
        <w:trPr>
          <w:trHeight w:val="630"/>
        </w:trPr>
        <w:tc>
          <w:tcPr>
            <w:tcW w:type="dxa" w:w="6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A1985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type="dxa" w:w="2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ZUSTOVIĆ OBRT, vl. Vlado Zustović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53884108740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R="00CA1985" w:rsidRPr="00D36484">
            <w:pPr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Čepić 41,.,52232 KRŠAN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D36484">
            <w:pPr>
              <w:jc w:val="center"/>
              <w:rPr>
                <w:color w:val="000000"/>
                <w:sz w:val="22"/>
                <w:szCs w:val="22"/>
              </w:rPr>
            </w:pPr>
            <w:r w:rsidRPr="00D36484">
              <w:rPr>
                <w:color w:val="000000"/>
                <w:sz w:val="22"/>
                <w:szCs w:val="22"/>
              </w:rPr>
              <w:t>2.137,50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1985" w:rsidP="00B33FAE" w:rsidR="00CA1985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Default="00724E00" w:rsidP="003D11A6" w:rsidR="00724E00" w:rsidRPr="00D36484">
      <w:pPr>
        <w:ind w:firstLine="720"/>
        <w:jc w:val="both"/>
        <w:rPr>
          <w:sz w:val="22"/>
          <w:szCs w:val="22"/>
        </w:rPr>
      </w:pPr>
    </w:p>
    <w:p w:rsidRDefault="00724E00" w:rsidP="003D11A6" w:rsidR="00724E00">
      <w:pPr>
        <w:ind w:firstLine="720"/>
        <w:jc w:val="both"/>
      </w:pPr>
    </w:p>
    <w:p w:rsidRDefault="00FC6930" w:rsidP="00FC6930" w:rsidR="00FC6930" w:rsidRPr="00E21643">
      <w:pPr>
        <w:ind w:firstLine="720"/>
        <w:jc w:val="both"/>
        <w:rPr>
          <w:b/>
        </w:rPr>
      </w:pPr>
      <w:r>
        <w:rPr>
          <w:b/>
        </w:rPr>
        <w:t>treća</w:t>
      </w:r>
      <w:r w:rsidRPr="00E21643">
        <w:rPr>
          <w:b/>
        </w:rPr>
        <w:t xml:space="preserve"> skupina</w:t>
      </w:r>
    </w:p>
    <w:p w:rsidRDefault="00FC6930" w:rsidP="00FC6930" w:rsidR="00FC6930" w:rsidRPr="00E21643">
      <w:pPr>
        <w:ind w:firstLine="708"/>
        <w:jc w:val="both"/>
      </w:pPr>
      <w:r w:rsidRPr="00E21643">
        <w:t>Planom restrukturiranja u vjerovnik</w:t>
      </w:r>
      <w:r>
        <w:t xml:space="preserve">e – tip namirenja </w:t>
      </w:r>
      <w:r w:rsidR="002237DB">
        <w:t xml:space="preserve">Financijske institucije, </w:t>
      </w:r>
      <w:r w:rsidRPr="00E21643">
        <w:t xml:space="preserve">razvrstani </w:t>
      </w:r>
      <w:r>
        <w:t xml:space="preserve"> su sljedeći vjerovnici _</w:t>
      </w:r>
    </w:p>
    <w:p w:rsidRDefault="00724E00" w:rsidP="003D11A6" w:rsidR="00724E00">
      <w:pPr>
        <w:ind w:firstLine="720"/>
        <w:jc w:val="both"/>
      </w:pPr>
    </w:p>
    <w:p w:rsidRDefault="00724E00" w:rsidP="003D11A6" w:rsidR="00724E00">
      <w:pPr>
        <w:ind w:firstLine="720"/>
        <w:jc w:val="both"/>
      </w:pPr>
    </w:p>
    <w:tbl>
      <w:tblPr>
        <w:tblW w:type="dxa" w:w="10487"/>
        <w:tblInd w:type="dxa" w:w="-856"/>
        <w:tblLook w:val="04A0" w:noVBand="1" w:noHBand="0" w:lastColumn="0" w:firstColumn="1" w:lastRow="0" w:firstRow="1"/>
      </w:tblPr>
      <w:tblGrid>
        <w:gridCol w:w="601"/>
        <w:gridCol w:w="2235"/>
        <w:gridCol w:w="1559"/>
        <w:gridCol w:w="2693"/>
        <w:gridCol w:w="1985"/>
        <w:gridCol w:w="1414"/>
      </w:tblGrid>
      <w:tr w:rsidTr="004736C3" w:rsidR="004736C3" w:rsidRPr="008810BC">
        <w:trPr>
          <w:trHeight w:val="990"/>
        </w:trPr>
        <w:tc>
          <w:tcPr>
            <w:tcW w:type="dxa" w:w="6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Rbr.</w:t>
            </w:r>
          </w:p>
        </w:tc>
        <w:tc>
          <w:tcPr>
            <w:tcW w:type="dxa" w:w="22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Sjedište / 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736C3" w:rsidP="004736C3" w:rsidR="008810BC" w:rsidRPr="008810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¸Utvrđen i</w:t>
            </w:r>
            <w:r w:rsidR="008810BC" w:rsidRPr="008810BC">
              <w:rPr>
                <w:color w:val="000000"/>
                <w:sz w:val="22"/>
                <w:szCs w:val="22"/>
              </w:rPr>
              <w:t>znos tražbine</w:t>
            </w:r>
          </w:p>
        </w:tc>
        <w:tc>
          <w:tcPr>
            <w:tcW w:type="dxa" w:w="14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P="00525E88" w:rsidR="008810BC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30DB2">
              <w:rPr>
                <w:b/>
                <w:color w:val="000000"/>
                <w:sz w:val="22"/>
                <w:szCs w:val="22"/>
              </w:rPr>
              <w:t>Glas (ZA/ Protiv)</w:t>
            </w:r>
          </w:p>
        </w:tc>
      </w:tr>
      <w:tr w:rsidTr="004736C3" w:rsidR="004736C3" w:rsidRPr="008810BC">
        <w:trPr>
          <w:trHeight w:val="630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0BC" w:rsidR="008810BC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ERSTE FACTORING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10194059689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Ivana Lučića 2,.,10000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P="00525E88" w:rsidR="008810BC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39.811.288,94</w:t>
            </w:r>
          </w:p>
        </w:tc>
        <w:tc>
          <w:tcPr>
            <w:tcW w:type="dxa" w:w="1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095" w:rsidP="00525E88" w:rsidR="008810BC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 (obrazac predaje na ročištu)</w:t>
            </w:r>
          </w:p>
        </w:tc>
      </w:tr>
      <w:tr w:rsidTr="004736C3" w:rsidR="004736C3" w:rsidRPr="008810BC">
        <w:trPr>
          <w:trHeight w:val="945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0BC" w:rsidR="008810BC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KentBank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73656725926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GUNDULIĆEVA 1,.ZAGREB,10000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P="00525E88" w:rsidR="008810BC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731.097,05</w:t>
            </w:r>
          </w:p>
        </w:tc>
        <w:tc>
          <w:tcPr>
            <w:tcW w:type="dxa" w:w="1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095" w:rsidP="00525E88" w:rsidR="008810BC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PROTIV</w:t>
            </w:r>
          </w:p>
        </w:tc>
      </w:tr>
      <w:tr w:rsidTr="004736C3" w:rsidR="004736C3" w:rsidRPr="008810BC">
        <w:trPr>
          <w:trHeight w:val="630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0BC" w:rsidR="008810BC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2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VB LEASING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55525619967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HORVATOVA 82,.,10000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P="00525E88" w:rsidR="008810BC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11.808,61</w:t>
            </w:r>
          </w:p>
        </w:tc>
        <w:tc>
          <w:tcPr>
            <w:tcW w:type="dxa" w:w="1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P="00525E88" w:rsidR="008810BC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Tr="004736C3" w:rsidR="004736C3" w:rsidRPr="008810BC">
        <w:trPr>
          <w:trHeight w:val="630"/>
        </w:trPr>
        <w:tc>
          <w:tcPr>
            <w:tcW w:type="dxa" w:w="6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810BC" w:rsidR="008810BC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2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ZAGREBAČKA BANKA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R="008810BC" w:rsidRPr="008810BC">
            <w:pPr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92963223473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B0095" w:rsidP="006B0095" w:rsidR="008810BC" w:rsidRPr="008810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TRG BANA J.JELAČIĆA 10,</w:t>
            </w:r>
            <w:r w:rsidR="008810BC" w:rsidRPr="008810BC">
              <w:rPr>
                <w:color w:val="000000"/>
                <w:sz w:val="22"/>
                <w:szCs w:val="22"/>
              </w:rPr>
              <w:t>10000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P="00525E88" w:rsidR="008810BC" w:rsidRPr="008810BC">
            <w:pPr>
              <w:jc w:val="center"/>
              <w:rPr>
                <w:color w:val="000000"/>
                <w:sz w:val="22"/>
                <w:szCs w:val="22"/>
              </w:rPr>
            </w:pPr>
            <w:r w:rsidRPr="008810BC">
              <w:rPr>
                <w:color w:val="000000"/>
                <w:sz w:val="22"/>
                <w:szCs w:val="22"/>
              </w:rPr>
              <w:t>5.559.333,69</w:t>
            </w:r>
          </w:p>
        </w:tc>
        <w:tc>
          <w:tcPr>
            <w:tcW w:type="dxa" w:w="14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810BC" w:rsidP="00525E88" w:rsidR="008810BC" w:rsidRPr="00E30DB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Default="00724E00" w:rsidP="003D11A6" w:rsidR="00724E00" w:rsidRPr="008810BC">
      <w:pPr>
        <w:ind w:firstLine="720"/>
        <w:jc w:val="both"/>
        <w:rPr>
          <w:sz w:val="22"/>
          <w:szCs w:val="22"/>
        </w:rPr>
      </w:pPr>
    </w:p>
    <w:p w:rsidRDefault="00724E00" w:rsidP="003D11A6" w:rsidR="00724E00">
      <w:pPr>
        <w:ind w:firstLine="720"/>
        <w:jc w:val="both"/>
        <w:rPr>
          <w:sz w:val="22"/>
          <w:szCs w:val="22"/>
        </w:rPr>
      </w:pPr>
    </w:p>
    <w:p w:rsidRDefault="00083A31" w:rsidP="003D11A6" w:rsidR="00083A31" w:rsidRPr="008810BC">
      <w:pPr>
        <w:ind w:firstLine="720"/>
        <w:jc w:val="both"/>
        <w:rPr>
          <w:sz w:val="22"/>
          <w:szCs w:val="22"/>
        </w:rPr>
      </w:pPr>
    </w:p>
    <w:p w:rsidRDefault="00083A31" w:rsidP="003D11A6" w:rsidR="00083A31">
      <w:pPr>
        <w:ind w:firstLine="720"/>
        <w:jc w:val="both"/>
      </w:pPr>
      <w:r>
        <w:t xml:space="preserve">Sud donosi </w:t>
      </w:r>
    </w:p>
    <w:p w:rsidRDefault="00083A31" w:rsidP="00083A31" w:rsidR="00724E00">
      <w:pPr>
        <w:ind w:firstLine="720"/>
        <w:jc w:val="center"/>
      </w:pPr>
      <w:r>
        <w:t>zaključak</w:t>
      </w:r>
    </w:p>
    <w:p w:rsidRDefault="00724E00" w:rsidP="003D11A6" w:rsidR="00724E00" w:rsidRPr="00E21643">
      <w:pPr>
        <w:ind w:firstLine="720"/>
        <w:jc w:val="both"/>
      </w:pPr>
    </w:p>
    <w:p w:rsidRDefault="00083A31" w:rsidP="003D11A6" w:rsidR="003D11A6">
      <w:pPr>
        <w:ind w:firstLine="720"/>
        <w:jc w:val="both"/>
      </w:pPr>
      <w:r>
        <w:t>Radi utvrđivanja rezultata glasovanja o</w:t>
      </w:r>
      <w:r w:rsidR="003D11A6" w:rsidRPr="00E21643">
        <w:t xml:space="preserve">dređuje se stanka u trajanju od </w:t>
      </w:r>
      <w:r w:rsidR="0081269E">
        <w:t xml:space="preserve">30 </w:t>
      </w:r>
      <w:r w:rsidR="003D11A6" w:rsidRPr="00E21643">
        <w:t xml:space="preserve"> min.</w:t>
      </w:r>
    </w:p>
    <w:p w:rsidRDefault="003D11A6" w:rsidP="003D11A6" w:rsidR="003D11A6" w:rsidRPr="00E21643">
      <w:pPr>
        <w:ind w:firstLine="720"/>
        <w:jc w:val="both"/>
      </w:pPr>
    </w:p>
    <w:p w:rsidRDefault="003D11A6" w:rsidP="003D11A6" w:rsidR="003D11A6">
      <w:pPr>
        <w:ind w:firstLine="720"/>
        <w:jc w:val="both"/>
      </w:pPr>
      <w:r w:rsidRPr="00E21643">
        <w:t xml:space="preserve">Nastavljeno u </w:t>
      </w:r>
      <w:r w:rsidR="00521ED2">
        <w:t xml:space="preserve">13,30 sati </w:t>
      </w:r>
    </w:p>
    <w:p w:rsidRDefault="003D11A6" w:rsidP="003D11A6" w:rsidR="003D11A6">
      <w:pPr>
        <w:ind w:firstLine="720"/>
        <w:jc w:val="both"/>
      </w:pPr>
    </w:p>
    <w:p w:rsidRDefault="006847B7" w:rsidP="003D11A6" w:rsidR="006847B7">
      <w:pPr>
        <w:ind w:firstLine="720"/>
        <w:jc w:val="both"/>
      </w:pPr>
      <w:r>
        <w:t>Pregledom spisa utvrđeno je kako istom prileži glasački listić vjerovnika MONTMONTAŽA ( vjerovni</w:t>
      </w:r>
      <w:r w:rsidR="0044458E">
        <w:t>k</w:t>
      </w:r>
      <w:r>
        <w:t xml:space="preserve"> skupine A red.br. 50, listić prileži listu 1240 spisa), glasački </w:t>
      </w:r>
      <w:r w:rsidR="005636F4">
        <w:t>listić</w:t>
      </w:r>
      <w:r>
        <w:t xml:space="preserve"> vjerovnika GRADSKA PLINARA ZAGREB (vjerovni</w:t>
      </w:r>
      <w:r w:rsidR="0044458E">
        <w:t>k</w:t>
      </w:r>
      <w:r>
        <w:t xml:space="preserve"> skupine A red.br. 290, listić prileži listu 1243 spisa</w:t>
      </w:r>
      <w:r w:rsidR="005636F4">
        <w:t xml:space="preserve">), zatim glasački listić vjerovnika POSLOVNI PARK VIROVITICA </w:t>
      </w:r>
      <w:r w:rsidR="0044458E">
        <w:t>(</w:t>
      </w:r>
      <w:r w:rsidR="005636F4">
        <w:t>vjerovni</w:t>
      </w:r>
      <w:r w:rsidR="0044458E">
        <w:t>k</w:t>
      </w:r>
      <w:r w:rsidR="005636F4">
        <w:t xml:space="preserve"> skupine B red.br. 260 listić prileži listu 1258 spisa) i  glasački listić vjerovnika INKOLD </w:t>
      </w:r>
      <w:r w:rsidR="0044458E">
        <w:t>(</w:t>
      </w:r>
      <w:r w:rsidR="005636F4">
        <w:t>vjerovni</w:t>
      </w:r>
      <w:r w:rsidR="0044458E">
        <w:t>k</w:t>
      </w:r>
      <w:r w:rsidR="005636F4">
        <w:t xml:space="preserve"> skupine B red.br. 144, listić prileži listu 1271 spisa)</w:t>
      </w:r>
    </w:p>
    <w:p w:rsidRDefault="005636F4" w:rsidP="003D11A6" w:rsidR="005636F4">
      <w:pPr>
        <w:ind w:firstLine="720"/>
        <w:jc w:val="both"/>
      </w:pPr>
    </w:p>
    <w:p w:rsidRDefault="005636F4" w:rsidP="003D11A6" w:rsidR="005636F4">
      <w:pPr>
        <w:ind w:firstLine="720"/>
        <w:jc w:val="both"/>
      </w:pPr>
      <w:r>
        <w:t xml:space="preserve">Svi naprijed navedeni vjerovnici su glasovali ZA prihvaćanje plana restrukturiranja. </w:t>
      </w:r>
    </w:p>
    <w:p w:rsidRDefault="006847B7" w:rsidP="003D11A6" w:rsidR="006847B7" w:rsidRPr="00E21643">
      <w:pPr>
        <w:ind w:firstLine="720"/>
        <w:jc w:val="both"/>
      </w:pPr>
    </w:p>
    <w:p w:rsidRDefault="003D11A6" w:rsidP="003D11A6" w:rsidR="003D11A6" w:rsidRPr="00E21643">
      <w:pPr>
        <w:ind w:firstLine="720"/>
        <w:jc w:val="both"/>
      </w:pPr>
      <w:r w:rsidRPr="00E21643">
        <w:t>Nakon privedenog glasovanja  sud utvrđuje rezultate glasovanja i to kako slijedi:</w:t>
      </w:r>
    </w:p>
    <w:p w:rsidRDefault="003D11A6" w:rsidP="003D11A6" w:rsidR="003D11A6" w:rsidRPr="00E21643">
      <w:pPr>
        <w:ind w:firstLine="720"/>
        <w:jc w:val="both"/>
      </w:pPr>
    </w:p>
    <w:p w:rsidRDefault="003D11A6" w:rsidP="003D11A6" w:rsidR="003D11A6" w:rsidRPr="00E21643">
      <w:pPr>
        <w:ind w:firstLine="720"/>
        <w:jc w:val="both"/>
        <w:rPr>
          <w:b/>
        </w:rPr>
      </w:pPr>
      <w:r w:rsidRPr="00E21643">
        <w:rPr>
          <w:b/>
        </w:rPr>
        <w:t>U odnosu na većinu svih vjerovnika</w:t>
      </w:r>
    </w:p>
    <w:p w:rsidRDefault="003D11A6" w:rsidP="003D11A6" w:rsidR="003D11A6" w:rsidRPr="00E21643">
      <w:pPr>
        <w:ind w:firstLine="720"/>
        <w:jc w:val="both"/>
      </w:pPr>
    </w:p>
    <w:p w:rsidRDefault="003D11A6" w:rsidP="003D11A6" w:rsidR="003D11A6">
      <w:pPr>
        <w:ind w:firstLine="720"/>
        <w:jc w:val="both"/>
      </w:pPr>
      <w:r w:rsidRPr="00E21643">
        <w:t xml:space="preserve">Od ukupno </w:t>
      </w:r>
      <w:r w:rsidR="008C21F5">
        <w:t>46</w:t>
      </w:r>
      <w:r w:rsidR="005636F4">
        <w:t>2</w:t>
      </w:r>
      <w:r w:rsidRPr="00E21643">
        <w:t xml:space="preserve"> vjerovnika</w:t>
      </w:r>
      <w:r>
        <w:t xml:space="preserve"> sa utvrđenim tražbinama koji imaju pravo glasa:</w:t>
      </w:r>
    </w:p>
    <w:p w:rsidRDefault="003D11A6" w:rsidP="003D11A6" w:rsidR="003D11A6">
      <w:pPr>
        <w:ind w:firstLine="720"/>
        <w:jc w:val="both"/>
      </w:pPr>
      <w:r>
        <w:t>-</w:t>
      </w:r>
      <w:r w:rsidRPr="00E21643">
        <w:t xml:space="preserve">ZA prihvaćanje </w:t>
      </w:r>
      <w:r>
        <w:t xml:space="preserve">izmijenjenog </w:t>
      </w:r>
      <w:r w:rsidRPr="00E21643">
        <w:t xml:space="preserve"> plana restrukturiranja  glasovalo je </w:t>
      </w:r>
      <w:r w:rsidR="005636F4">
        <w:t>282</w:t>
      </w:r>
      <w:r w:rsidRPr="00E21643">
        <w:t xml:space="preserve"> vjerovnika, a</w:t>
      </w:r>
    </w:p>
    <w:p w:rsidRDefault="003D11A6" w:rsidP="003D11A6" w:rsidR="003D11A6" w:rsidRPr="00E21643">
      <w:pPr>
        <w:ind w:firstLine="720"/>
        <w:jc w:val="both"/>
      </w:pPr>
      <w:r>
        <w:t>-</w:t>
      </w:r>
      <w:r w:rsidRPr="00E21643">
        <w:t xml:space="preserve">PROTIV prihvaćanja  plana restrukturiranja glasovalo je </w:t>
      </w:r>
      <w:r w:rsidR="005636F4">
        <w:t xml:space="preserve">174 </w:t>
      </w:r>
      <w:r w:rsidRPr="00E21643">
        <w:t>vjerovnika</w:t>
      </w:r>
    </w:p>
    <w:p w:rsidRDefault="003D11A6" w:rsidP="003D11A6" w:rsidR="003D11A6" w:rsidRPr="00E21643">
      <w:pPr>
        <w:ind w:firstLine="720"/>
        <w:jc w:val="both"/>
      </w:pPr>
    </w:p>
    <w:p w:rsidRDefault="003D11A6" w:rsidP="003D11A6" w:rsidR="003D11A6" w:rsidRPr="00E21643">
      <w:pPr>
        <w:ind w:firstLine="720"/>
        <w:jc w:val="both"/>
        <w:rPr>
          <w:b/>
        </w:rPr>
      </w:pPr>
      <w:r w:rsidRPr="00E21643">
        <w:rPr>
          <w:b/>
        </w:rPr>
        <w:t xml:space="preserve">U odnosu na većine po skupinama </w:t>
      </w:r>
    </w:p>
    <w:p w:rsidRDefault="003D11A6" w:rsidP="003D11A6" w:rsidR="003D11A6" w:rsidRPr="00E21643">
      <w:pPr>
        <w:ind w:firstLine="720"/>
        <w:jc w:val="both"/>
      </w:pPr>
      <w:r w:rsidRPr="00E21643">
        <w:t xml:space="preserve"> </w:t>
      </w:r>
    </w:p>
    <w:p w:rsidRDefault="003D11A6" w:rsidP="003D11A6" w:rsidR="003D11A6" w:rsidRPr="00E21643">
      <w:pPr>
        <w:ind w:firstLine="720"/>
        <w:jc w:val="both"/>
        <w:rPr>
          <w:b/>
        </w:rPr>
      </w:pPr>
      <w:r w:rsidRPr="00E21643">
        <w:rPr>
          <w:b/>
        </w:rPr>
        <w:t>u prvoj skupini vjerovnika</w:t>
      </w:r>
    </w:p>
    <w:p w:rsidRDefault="003D11A6" w:rsidP="003D11A6" w:rsidR="003D11A6" w:rsidRPr="00E21643">
      <w:pPr>
        <w:ind w:firstLine="720"/>
        <w:jc w:val="both"/>
      </w:pPr>
    </w:p>
    <w:p w:rsidRDefault="003D11A6" w:rsidP="003D11A6" w:rsidR="003D11A6" w:rsidRPr="00E21643">
      <w:pPr>
        <w:ind w:firstLine="720"/>
        <w:jc w:val="both"/>
      </w:pPr>
      <w:r w:rsidRPr="00E21643">
        <w:t xml:space="preserve">ZA prihvaćanje </w:t>
      </w:r>
      <w:r>
        <w:t xml:space="preserve">izmijenjenog </w:t>
      </w:r>
      <w:r w:rsidRPr="00E21643">
        <w:t>plana restrukturiranja glasoval</w:t>
      </w:r>
      <w:r>
        <w:t xml:space="preserve">i su vjerovnici </w:t>
      </w:r>
      <w:r w:rsidRPr="00E21643">
        <w:t xml:space="preserve">čije tražbine iznose </w:t>
      </w:r>
      <w:r w:rsidR="005636F4">
        <w:t xml:space="preserve">16.940.645,49 </w:t>
      </w:r>
      <w:r w:rsidRPr="00E21643">
        <w:t xml:space="preserve"> kn</w:t>
      </w:r>
    </w:p>
    <w:p w:rsidRDefault="003D11A6" w:rsidP="003D11A6" w:rsidR="003D11A6" w:rsidRPr="00E21643">
      <w:pPr>
        <w:ind w:firstLine="720"/>
        <w:jc w:val="both"/>
      </w:pPr>
      <w:r w:rsidRPr="00E21643">
        <w:t xml:space="preserve">PROTIV prihvaćanja </w:t>
      </w:r>
      <w:r>
        <w:t xml:space="preserve">izmijenjenog </w:t>
      </w:r>
      <w:r w:rsidRPr="00E21643">
        <w:t>plana restrukturiranja glasoval</w:t>
      </w:r>
      <w:r>
        <w:t xml:space="preserve">i su vjerovnici </w:t>
      </w:r>
      <w:r w:rsidRPr="00E21643">
        <w:t xml:space="preserve">tražbine iznose </w:t>
      </w:r>
      <w:r w:rsidR="005636F4">
        <w:t>1.478.161,17</w:t>
      </w:r>
      <w:r w:rsidRPr="00E21643">
        <w:t xml:space="preserve"> kn</w:t>
      </w:r>
    </w:p>
    <w:p w:rsidRDefault="003D11A6" w:rsidP="003D11A6" w:rsidR="003D11A6" w:rsidRPr="00E21643">
      <w:pPr>
        <w:ind w:firstLine="720"/>
        <w:jc w:val="both"/>
        <w:rPr>
          <w:b/>
        </w:rPr>
      </w:pPr>
    </w:p>
    <w:p w:rsidRDefault="003D11A6" w:rsidP="003D11A6" w:rsidR="003D11A6" w:rsidRPr="00E21643">
      <w:pPr>
        <w:ind w:firstLine="720"/>
        <w:jc w:val="both"/>
        <w:rPr>
          <w:b/>
        </w:rPr>
      </w:pPr>
      <w:r w:rsidRPr="00E21643">
        <w:rPr>
          <w:b/>
        </w:rPr>
        <w:t>u drugoj skupini vjerovnika</w:t>
      </w:r>
    </w:p>
    <w:p w:rsidRDefault="003D11A6" w:rsidP="003D11A6" w:rsidR="003D11A6" w:rsidRPr="00E21643">
      <w:pPr>
        <w:ind w:firstLine="720"/>
        <w:jc w:val="both"/>
      </w:pPr>
    </w:p>
    <w:p w:rsidRDefault="003D11A6" w:rsidP="003D11A6" w:rsidR="003D11A6" w:rsidRPr="00E21643">
      <w:pPr>
        <w:ind w:firstLine="720"/>
        <w:jc w:val="both"/>
      </w:pPr>
      <w:r w:rsidRPr="00E21643">
        <w:t xml:space="preserve">ZA prihvaćanje </w:t>
      </w:r>
      <w:r>
        <w:t xml:space="preserve">izmijenjenog </w:t>
      </w:r>
      <w:r w:rsidRPr="00E21643">
        <w:t>plana restrukturiranja glasoval</w:t>
      </w:r>
      <w:r>
        <w:t xml:space="preserve">i su vjerovnici </w:t>
      </w:r>
      <w:r w:rsidRPr="00E21643">
        <w:t xml:space="preserve">čije tražbine iznose </w:t>
      </w:r>
      <w:r w:rsidR="0058541E">
        <w:t>7.910.834,29</w:t>
      </w:r>
      <w:r w:rsidRPr="00E21643">
        <w:t xml:space="preserve"> kn</w:t>
      </w:r>
    </w:p>
    <w:p w:rsidRDefault="003D11A6" w:rsidP="003D11A6" w:rsidR="003D11A6" w:rsidRPr="00E21643">
      <w:pPr>
        <w:ind w:firstLine="720"/>
        <w:jc w:val="both"/>
      </w:pPr>
      <w:r w:rsidRPr="00E21643">
        <w:t xml:space="preserve">PROTIV prihvaćanja </w:t>
      </w:r>
      <w:r>
        <w:t xml:space="preserve">izmijenjenog </w:t>
      </w:r>
      <w:r w:rsidRPr="00E21643">
        <w:t>plana restrukturiranja glasoval</w:t>
      </w:r>
      <w:r>
        <w:t xml:space="preserve">i su vjerovnici </w:t>
      </w:r>
      <w:r w:rsidRPr="00E21643">
        <w:t xml:space="preserve">čije tražbine iznose </w:t>
      </w:r>
      <w:r w:rsidR="0058541E">
        <w:t>2.850.268,02</w:t>
      </w:r>
      <w:r>
        <w:t xml:space="preserve"> kn</w:t>
      </w:r>
      <w:r w:rsidRPr="00E21643">
        <w:t>.</w:t>
      </w:r>
    </w:p>
    <w:p w:rsidRDefault="003D11A6" w:rsidP="003D11A6" w:rsidR="003D11A6">
      <w:pPr>
        <w:ind w:firstLine="720"/>
        <w:jc w:val="both"/>
      </w:pPr>
    </w:p>
    <w:p w:rsidRDefault="009F0BA5" w:rsidP="003D11A6" w:rsidR="009F0BA5">
      <w:pPr>
        <w:ind w:firstLine="720"/>
        <w:jc w:val="both"/>
      </w:pPr>
    </w:p>
    <w:p w:rsidRDefault="008C21F5" w:rsidP="008C21F5" w:rsidR="008C21F5" w:rsidRPr="00E21643">
      <w:pPr>
        <w:ind w:firstLine="720"/>
        <w:jc w:val="both"/>
        <w:rPr>
          <w:b/>
        </w:rPr>
      </w:pPr>
      <w:r w:rsidRPr="00E21643">
        <w:rPr>
          <w:b/>
        </w:rPr>
        <w:t xml:space="preserve">u </w:t>
      </w:r>
      <w:r>
        <w:rPr>
          <w:b/>
        </w:rPr>
        <w:t>trećoj</w:t>
      </w:r>
      <w:r w:rsidRPr="00E21643">
        <w:rPr>
          <w:b/>
        </w:rPr>
        <w:t xml:space="preserve"> skupini vjerovnika</w:t>
      </w:r>
    </w:p>
    <w:p w:rsidRDefault="008C21F5" w:rsidP="008C21F5" w:rsidR="008C21F5" w:rsidRPr="00E21643">
      <w:pPr>
        <w:ind w:firstLine="720"/>
        <w:jc w:val="both"/>
      </w:pPr>
    </w:p>
    <w:p w:rsidRDefault="008C21F5" w:rsidP="008C21F5" w:rsidR="008C21F5" w:rsidRPr="00E21643">
      <w:pPr>
        <w:ind w:firstLine="720"/>
        <w:jc w:val="both"/>
      </w:pPr>
      <w:r w:rsidRPr="00E21643">
        <w:t xml:space="preserve">ZA prihvaćanje </w:t>
      </w:r>
      <w:r>
        <w:t xml:space="preserve">izmijenjenog </w:t>
      </w:r>
      <w:r w:rsidRPr="00E21643">
        <w:t>plana restrukturiranja glasoval</w:t>
      </w:r>
      <w:r>
        <w:t xml:space="preserve">i su vjerovnici </w:t>
      </w:r>
      <w:r w:rsidRPr="00E21643">
        <w:t xml:space="preserve">čije tražbine iznose </w:t>
      </w:r>
      <w:r w:rsidR="0058541E">
        <w:t>39.811.288,94</w:t>
      </w:r>
      <w:r w:rsidRPr="00E21643">
        <w:t xml:space="preserve"> kn</w:t>
      </w:r>
    </w:p>
    <w:p w:rsidRDefault="00507832" w:rsidP="008C21F5" w:rsidR="00507832">
      <w:pPr>
        <w:ind w:firstLine="720"/>
        <w:jc w:val="both"/>
      </w:pPr>
    </w:p>
    <w:p w:rsidRDefault="00507832" w:rsidP="008C21F5" w:rsidR="00507832">
      <w:pPr>
        <w:ind w:firstLine="720"/>
        <w:jc w:val="both"/>
      </w:pPr>
    </w:p>
    <w:p w:rsidRDefault="00507832" w:rsidP="008C21F5" w:rsidR="00507832">
      <w:pPr>
        <w:ind w:firstLine="720"/>
        <w:jc w:val="both"/>
      </w:pPr>
    </w:p>
    <w:p w:rsidRDefault="008C21F5" w:rsidP="008C21F5" w:rsidR="008C21F5" w:rsidRPr="00E21643">
      <w:pPr>
        <w:ind w:firstLine="720"/>
        <w:jc w:val="both"/>
      </w:pPr>
      <w:r w:rsidRPr="00E21643">
        <w:lastRenderedPageBreak/>
        <w:t xml:space="preserve">PROTIV prihvaćanja </w:t>
      </w:r>
      <w:r>
        <w:t xml:space="preserve">izmijenjenog </w:t>
      </w:r>
      <w:r w:rsidRPr="00E21643">
        <w:t>plana restrukturiranja glasoval</w:t>
      </w:r>
      <w:r>
        <w:t xml:space="preserve">i su vjerovnici </w:t>
      </w:r>
      <w:r w:rsidRPr="00E21643">
        <w:t xml:space="preserve">čije tražbine iznose </w:t>
      </w:r>
      <w:r w:rsidR="0058541E">
        <w:t>6.302.239,35</w:t>
      </w:r>
      <w:r>
        <w:t xml:space="preserve"> kn</w:t>
      </w:r>
      <w:r w:rsidRPr="00E21643">
        <w:t>.</w:t>
      </w:r>
    </w:p>
    <w:p w:rsidRDefault="009F0BA5" w:rsidP="003D11A6" w:rsidR="009F0BA5" w:rsidRPr="00E21643">
      <w:pPr>
        <w:ind w:firstLine="720"/>
        <w:jc w:val="both"/>
      </w:pPr>
    </w:p>
    <w:p w:rsidRDefault="003D11A6" w:rsidP="003D11A6" w:rsidR="003D11A6" w:rsidRPr="00E21643">
      <w:pPr>
        <w:ind w:firstLine="720"/>
        <w:jc w:val="both"/>
      </w:pPr>
      <w:r w:rsidRPr="00E21643">
        <w:t>Sud  utvrđuje da su vjerovnici većinom propisanom odredbom članka 59.stavak 2 SZ-a prihvatili plan restrukturiranja.</w:t>
      </w:r>
    </w:p>
    <w:p w:rsidRDefault="003D11A6" w:rsidP="003D11A6" w:rsidR="003D11A6">
      <w:pPr>
        <w:ind w:firstLine="720"/>
        <w:jc w:val="both"/>
      </w:pPr>
    </w:p>
    <w:p w:rsidRDefault="003D11A6" w:rsidP="003D11A6" w:rsidR="003D11A6" w:rsidRPr="00F558B2">
      <w:pPr>
        <w:pStyle w:val="Tijeloteksta"/>
        <w:tabs>
          <w:tab w:pos="426" w:val="left"/>
        </w:tabs>
        <w:rPr>
          <w:i/>
        </w:rPr>
      </w:pPr>
    </w:p>
    <w:p w:rsidRDefault="003D11A6" w:rsidP="003D11A6" w:rsidR="003D11A6" w:rsidRPr="00E21643">
      <w:pPr>
        <w:pStyle w:val="Tijeloteksta"/>
        <w:tabs>
          <w:tab w:pos="426" w:val="left"/>
        </w:tabs>
      </w:pPr>
      <w:r w:rsidRPr="00E21643">
        <w:tab/>
      </w:r>
      <w:r w:rsidR="009F0BA5">
        <w:t>S</w:t>
      </w:r>
      <w:r w:rsidRPr="00E21643">
        <w:t>ud donosi  slijedeći</w:t>
      </w:r>
    </w:p>
    <w:p w:rsidRDefault="003D11A6" w:rsidP="003D11A6" w:rsidR="003D11A6" w:rsidRPr="00E21643">
      <w:pPr>
        <w:pStyle w:val="Tijeloteksta"/>
        <w:tabs>
          <w:tab w:pos="426" w:val="left"/>
        </w:tabs>
        <w:jc w:val="center"/>
      </w:pPr>
      <w:r w:rsidRPr="00E21643">
        <w:t>ZAKLJUČAK</w:t>
      </w:r>
    </w:p>
    <w:p w:rsidRDefault="003D11A6" w:rsidP="003D11A6" w:rsidR="003D11A6" w:rsidRPr="00E21643">
      <w:pPr>
        <w:pStyle w:val="Tijeloteksta"/>
        <w:tabs>
          <w:tab w:pos="426" w:val="left"/>
        </w:tabs>
        <w:jc w:val="center"/>
      </w:pPr>
    </w:p>
    <w:p w:rsidRDefault="003D11A6" w:rsidP="003D11A6" w:rsidR="003D11A6" w:rsidRPr="00E21643">
      <w:pPr>
        <w:pStyle w:val="Tijeloteksta"/>
        <w:tabs>
          <w:tab w:pos="426" w:val="left"/>
        </w:tabs>
      </w:pPr>
      <w:r>
        <w:tab/>
      </w:r>
      <w:r w:rsidRPr="00E21643">
        <w:t>otpravak rješenja iz članka 61. stavak 1. SZ-a pisanim putem.</w:t>
      </w:r>
    </w:p>
    <w:p w:rsidRDefault="003D11A6" w:rsidP="003D11A6" w:rsidR="003D11A6" w:rsidRPr="00070B34">
      <w:pPr>
        <w:pStyle w:val="Tijeloteksta"/>
        <w:tabs>
          <w:tab w:pos="426" w:val="left"/>
        </w:tabs>
        <w:rPr>
          <w:i/>
        </w:rPr>
      </w:pPr>
      <w:r>
        <w:tab/>
      </w:r>
    </w:p>
    <w:p w:rsidRDefault="003D11A6" w:rsidP="003D11A6" w:rsidR="003D11A6" w:rsidRPr="00E21643">
      <w:pPr>
        <w:jc w:val="both"/>
      </w:pPr>
    </w:p>
    <w:p w:rsidRDefault="003D11A6" w:rsidP="003D11A6" w:rsidR="003D11A6" w:rsidRPr="00E21643">
      <w:pPr>
        <w:jc w:val="both"/>
      </w:pPr>
      <w:r w:rsidRPr="00E21643">
        <w:t xml:space="preserve">Dovršeno u </w:t>
      </w:r>
      <w:r w:rsidR="00326310">
        <w:t>14,00</w:t>
      </w:r>
      <w:r w:rsidRPr="00E21643">
        <w:t xml:space="preserve"> sati.</w:t>
      </w:r>
    </w:p>
    <w:p w:rsidRDefault="003D11A6" w:rsidP="003D11A6" w:rsidR="003D11A6" w:rsidRPr="00E21643">
      <w:pPr>
        <w:ind w:firstLine="720"/>
        <w:jc w:val="both"/>
      </w:pPr>
    </w:p>
    <w:p w:rsidRDefault="003D11A6" w:rsidP="003D11A6" w:rsidR="003D11A6" w:rsidRPr="00E21643">
      <w:pPr>
        <w:jc w:val="both"/>
      </w:pPr>
      <w:r w:rsidRPr="00E21643">
        <w:t xml:space="preserve"> SUDAC:</w:t>
      </w:r>
      <w:r w:rsidRPr="00E21643">
        <w:tab/>
      </w:r>
      <w:r w:rsidRPr="00E21643">
        <w:tab/>
      </w:r>
      <w:r w:rsidRPr="00E21643">
        <w:tab/>
      </w:r>
      <w:r w:rsidRPr="00E21643">
        <w:tab/>
        <w:t xml:space="preserve">                     </w:t>
      </w:r>
      <w:r w:rsidRPr="00E21643">
        <w:tab/>
      </w:r>
      <w:r w:rsidRPr="00E21643">
        <w:tab/>
      </w:r>
      <w:r w:rsidRPr="00E21643">
        <w:tab/>
        <w:t xml:space="preserve">ZZ dužnika </w:t>
      </w:r>
    </w:p>
    <w:p w:rsidRDefault="003D11A6" w:rsidP="003D11A6" w:rsidR="003D11A6" w:rsidRPr="00E21643">
      <w:pPr>
        <w:jc w:val="both"/>
      </w:pPr>
      <w:r w:rsidRPr="00E21643">
        <w:t>Ante Galić</w:t>
      </w:r>
    </w:p>
    <w:p w:rsidRDefault="003D11A6" w:rsidP="003D11A6" w:rsidR="003D11A6" w:rsidRPr="00E21643">
      <w:pPr>
        <w:jc w:val="both"/>
      </w:pPr>
    </w:p>
    <w:p w:rsidRDefault="003D11A6" w:rsidP="003D11A6" w:rsidR="003D11A6" w:rsidRPr="00E21643">
      <w:pPr>
        <w:ind w:firstLine="708" w:left="5664"/>
        <w:jc w:val="both"/>
      </w:pPr>
      <w:r w:rsidRPr="00E21643">
        <w:t>VJEROVNICI:</w:t>
      </w:r>
    </w:p>
    <w:p w:rsidRDefault="003D11A6" w:rsidP="003D11A6" w:rsidR="003D11A6" w:rsidRPr="00E21643">
      <w:pPr>
        <w:ind w:firstLine="720"/>
        <w:jc w:val="both"/>
      </w:pPr>
    </w:p>
    <w:p w:rsidRDefault="003D11A6" w:rsidP="003D11A6" w:rsidR="003D11A6" w:rsidRPr="00E21643">
      <w:pPr>
        <w:jc w:val="both"/>
      </w:pPr>
      <w:r w:rsidRPr="00E21643">
        <w:t>Povjerenik :</w:t>
      </w:r>
    </w:p>
    <w:p w:rsidRDefault="003D11A6" w:rsidP="003D11A6" w:rsidR="003D11A6" w:rsidRPr="00E21643">
      <w:pPr>
        <w:jc w:val="both"/>
      </w:pPr>
    </w:p>
    <w:p w:rsidRDefault="003D11A6" w:rsidP="003D11A6" w:rsidR="003D11A6" w:rsidRPr="00E21643">
      <w:pPr>
        <w:ind w:firstLine="720"/>
        <w:jc w:val="both"/>
      </w:pPr>
    </w:p>
    <w:p w:rsidRDefault="003D11A6" w:rsidP="003D11A6" w:rsidR="003D11A6" w:rsidRPr="00E21643">
      <w:pPr>
        <w:jc w:val="both"/>
      </w:pPr>
      <w:r w:rsidRPr="00E21643">
        <w:t>Zapisničar:</w:t>
      </w:r>
    </w:p>
    <w:p w:rsidRDefault="003D11A6" w:rsidP="003D11A6" w:rsidR="003D11A6" w:rsidRPr="00E21643">
      <w:pPr>
        <w:jc w:val="both"/>
      </w:pPr>
      <w:r w:rsidRPr="00E21643">
        <w:tab/>
      </w:r>
    </w:p>
    <w:sectPr w:rsidSect="00302849" w:rsidR="003D11A6" w:rsidRPr="00E2164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6E5" w:rsidR="005076E5">
      <w:r>
        <w:separator/>
      </w:r>
    </w:p>
  </w:endnote>
  <w:endnote w:id="0" w:type="continuationSeparator">
    <w:p w:rsidRDefault="005076E5" w:rsidR="00507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6E5" w:rsidR="005076E5">
      <w:r>
        <w:separator/>
      </w:r>
    </w:p>
  </w:footnote>
  <w:footnote w:id="0" w:type="continuationSeparator">
    <w:p w:rsidRDefault="005076E5" w:rsidR="005076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6E5" w:rsidP="008F5C28" w:rsidR="00507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76E5" w:rsidR="005076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6E5" w:rsidP="008F5C28" w:rsidR="00507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0857">
      <w:rPr>
        <w:rStyle w:val="Brojstranice"/>
        <w:noProof/>
      </w:rPr>
      <w:t>37</w:t>
    </w:r>
    <w:r>
      <w:rPr>
        <w:rStyle w:val="Brojstranice"/>
      </w:rPr>
      <w:fldChar w:fldCharType="end"/>
    </w:r>
  </w:p>
  <w:p w:rsidRDefault="005076E5" w:rsidR="005076E5">
    <w:pPr>
      <w:pStyle w:val="Zaglavlje"/>
    </w:pPr>
    <w:r>
      <w:t xml:space="preserve">                                                                                            . </w:t>
    </w:r>
    <w:r>
      <w:tab/>
      <w:t>St-2353/2017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0F15D4"/>
    <w:multiLevelType w:val="hybridMultilevel"/>
    <w:tmpl w:val="E4CCECB2"/>
    <w:lvl w:tplc="A7F04A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7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FBD63E7"/>
    <w:multiLevelType w:val="hybridMultilevel"/>
    <w:tmpl w:val="82B8712A"/>
    <w:lvl w:tplc="DA36F65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9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20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1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3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4"/>
  </w:num>
  <w:num w:numId="2">
    <w:abstractNumId w:val="6"/>
  </w:num>
  <w:num w:numId="3">
    <w:abstractNumId w:val="0"/>
  </w:num>
  <w:num w:numId="4">
    <w:abstractNumId w:val="30"/>
  </w:num>
  <w:num w:numId="5">
    <w:abstractNumId w:val="10"/>
  </w:num>
  <w:num w:numId="6">
    <w:abstractNumId w:val="26"/>
  </w:num>
  <w:num w:numId="7">
    <w:abstractNumId w:val="9"/>
  </w:num>
  <w:num w:numId="8">
    <w:abstractNumId w:val="23"/>
  </w:num>
  <w:num w:numId="9">
    <w:abstractNumId w:val="18"/>
  </w:num>
  <w:num w:numId="10">
    <w:abstractNumId w:val="14"/>
  </w:num>
  <w:num w:numId="11">
    <w:abstractNumId w:val="5"/>
  </w:num>
  <w:num w:numId="12">
    <w:abstractNumId w:val="21"/>
  </w:num>
  <w:num w:numId="13">
    <w:abstractNumId w:val="28"/>
  </w:num>
  <w:num w:numId="14">
    <w:abstractNumId w:val="27"/>
  </w:num>
  <w:num w:numId="15">
    <w:abstractNumId w:val="13"/>
  </w:num>
  <w:num w:numId="16">
    <w:abstractNumId w:val="22"/>
  </w:num>
  <w:num w:numId="17">
    <w:abstractNumId w:val="8"/>
  </w:num>
  <w:num w:numId="18">
    <w:abstractNumId w:val="19"/>
  </w:num>
  <w:num w:numId="19">
    <w:abstractNumId w:val="7"/>
  </w:num>
  <w:num w:numId="20">
    <w:abstractNumId w:val="12"/>
  </w:num>
  <w:num w:numId="21">
    <w:abstractNumId w:val="17"/>
  </w:num>
  <w:num w:numId="22">
    <w:abstractNumId w:val="11"/>
  </w:num>
  <w:num w:numId="23">
    <w:abstractNumId w:val="16"/>
  </w:num>
  <w:num w:numId="24">
    <w:abstractNumId w:val="20"/>
  </w:num>
  <w:num w:numId="25">
    <w:abstractNumId w:val="4"/>
  </w:num>
  <w:num w:numId="26">
    <w:abstractNumId w:val="3"/>
  </w:num>
  <w:num w:numId="27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5"/>
  </w:num>
  <w:num w:numId="30">
    <w:abstractNumId w:val="2"/>
  </w:num>
  <w:num w:numId="3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30F"/>
    <w:rsid w:val="00015A2F"/>
    <w:rsid w:val="00015FD4"/>
    <w:rsid w:val="000160E5"/>
    <w:rsid w:val="00022755"/>
    <w:rsid w:val="00024684"/>
    <w:rsid w:val="00025C6F"/>
    <w:rsid w:val="0003321E"/>
    <w:rsid w:val="000336C2"/>
    <w:rsid w:val="000337DB"/>
    <w:rsid w:val="00033A14"/>
    <w:rsid w:val="00041E1C"/>
    <w:rsid w:val="00045AF3"/>
    <w:rsid w:val="0004783D"/>
    <w:rsid w:val="00054C30"/>
    <w:rsid w:val="00054EAB"/>
    <w:rsid w:val="00055106"/>
    <w:rsid w:val="00063D11"/>
    <w:rsid w:val="00070B34"/>
    <w:rsid w:val="00072143"/>
    <w:rsid w:val="00073089"/>
    <w:rsid w:val="00073C34"/>
    <w:rsid w:val="000748DC"/>
    <w:rsid w:val="00074A9E"/>
    <w:rsid w:val="00074B4F"/>
    <w:rsid w:val="00082518"/>
    <w:rsid w:val="00083A31"/>
    <w:rsid w:val="0009063A"/>
    <w:rsid w:val="00090F02"/>
    <w:rsid w:val="00093434"/>
    <w:rsid w:val="000960D8"/>
    <w:rsid w:val="000A4A3D"/>
    <w:rsid w:val="000A50CB"/>
    <w:rsid w:val="000A697D"/>
    <w:rsid w:val="000B0152"/>
    <w:rsid w:val="000B5305"/>
    <w:rsid w:val="000C5B59"/>
    <w:rsid w:val="000C61BC"/>
    <w:rsid w:val="000D7001"/>
    <w:rsid w:val="000E4416"/>
    <w:rsid w:val="000E4881"/>
    <w:rsid w:val="000E620D"/>
    <w:rsid w:val="000F0053"/>
    <w:rsid w:val="000F0857"/>
    <w:rsid w:val="000F27B2"/>
    <w:rsid w:val="000F44F4"/>
    <w:rsid w:val="000F7316"/>
    <w:rsid w:val="00101B04"/>
    <w:rsid w:val="00101F7A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4463B"/>
    <w:rsid w:val="00145124"/>
    <w:rsid w:val="001452E9"/>
    <w:rsid w:val="001457D2"/>
    <w:rsid w:val="00145BB9"/>
    <w:rsid w:val="00147357"/>
    <w:rsid w:val="001543C8"/>
    <w:rsid w:val="001577E4"/>
    <w:rsid w:val="001609D4"/>
    <w:rsid w:val="0016105E"/>
    <w:rsid w:val="00161DCC"/>
    <w:rsid w:val="001629A0"/>
    <w:rsid w:val="00164000"/>
    <w:rsid w:val="00164B0B"/>
    <w:rsid w:val="001651F9"/>
    <w:rsid w:val="00170F21"/>
    <w:rsid w:val="00171603"/>
    <w:rsid w:val="00181C9E"/>
    <w:rsid w:val="001846D5"/>
    <w:rsid w:val="00190BF1"/>
    <w:rsid w:val="0019316E"/>
    <w:rsid w:val="00197721"/>
    <w:rsid w:val="001A0C1F"/>
    <w:rsid w:val="001A15B2"/>
    <w:rsid w:val="001A2E23"/>
    <w:rsid w:val="001B1CFA"/>
    <w:rsid w:val="001B6E10"/>
    <w:rsid w:val="001B766D"/>
    <w:rsid w:val="001C18ED"/>
    <w:rsid w:val="001C2C00"/>
    <w:rsid w:val="001D0480"/>
    <w:rsid w:val="001D170E"/>
    <w:rsid w:val="001D4DB9"/>
    <w:rsid w:val="001D5B36"/>
    <w:rsid w:val="001D73D8"/>
    <w:rsid w:val="001E6ADA"/>
    <w:rsid w:val="001F1669"/>
    <w:rsid w:val="001F1881"/>
    <w:rsid w:val="001F3A27"/>
    <w:rsid w:val="001F4747"/>
    <w:rsid w:val="002004DD"/>
    <w:rsid w:val="00204A6D"/>
    <w:rsid w:val="002079C2"/>
    <w:rsid w:val="00211058"/>
    <w:rsid w:val="0021111D"/>
    <w:rsid w:val="002130CE"/>
    <w:rsid w:val="00213C2C"/>
    <w:rsid w:val="00213F09"/>
    <w:rsid w:val="002237DB"/>
    <w:rsid w:val="00223CB7"/>
    <w:rsid w:val="002246F4"/>
    <w:rsid w:val="00224DF3"/>
    <w:rsid w:val="0022601E"/>
    <w:rsid w:val="00232C4E"/>
    <w:rsid w:val="00235E31"/>
    <w:rsid w:val="00240BC4"/>
    <w:rsid w:val="0024291F"/>
    <w:rsid w:val="00247D93"/>
    <w:rsid w:val="00250A5B"/>
    <w:rsid w:val="00250A63"/>
    <w:rsid w:val="002534B2"/>
    <w:rsid w:val="002552EE"/>
    <w:rsid w:val="0025548C"/>
    <w:rsid w:val="00263A71"/>
    <w:rsid w:val="002642C6"/>
    <w:rsid w:val="00265752"/>
    <w:rsid w:val="002664A0"/>
    <w:rsid w:val="00276A06"/>
    <w:rsid w:val="00280042"/>
    <w:rsid w:val="00284D86"/>
    <w:rsid w:val="00290712"/>
    <w:rsid w:val="00292CDA"/>
    <w:rsid w:val="00292E38"/>
    <w:rsid w:val="00294012"/>
    <w:rsid w:val="00295CF7"/>
    <w:rsid w:val="00297B8E"/>
    <w:rsid w:val="00297FAE"/>
    <w:rsid w:val="002A068E"/>
    <w:rsid w:val="002A293B"/>
    <w:rsid w:val="002A29E9"/>
    <w:rsid w:val="002A2A94"/>
    <w:rsid w:val="002A690A"/>
    <w:rsid w:val="002A7682"/>
    <w:rsid w:val="002B5264"/>
    <w:rsid w:val="002B7CA3"/>
    <w:rsid w:val="002C4F5F"/>
    <w:rsid w:val="002C517B"/>
    <w:rsid w:val="002C6BE2"/>
    <w:rsid w:val="002C6DE6"/>
    <w:rsid w:val="002D0230"/>
    <w:rsid w:val="002D5187"/>
    <w:rsid w:val="002E0538"/>
    <w:rsid w:val="002E4E7B"/>
    <w:rsid w:val="002E4FAB"/>
    <w:rsid w:val="002E5153"/>
    <w:rsid w:val="002F20F7"/>
    <w:rsid w:val="002F3B00"/>
    <w:rsid w:val="002F427E"/>
    <w:rsid w:val="002F515D"/>
    <w:rsid w:val="002F602D"/>
    <w:rsid w:val="002F7105"/>
    <w:rsid w:val="003006B1"/>
    <w:rsid w:val="00302849"/>
    <w:rsid w:val="003036A4"/>
    <w:rsid w:val="00303D33"/>
    <w:rsid w:val="00306624"/>
    <w:rsid w:val="00306ECB"/>
    <w:rsid w:val="003079F0"/>
    <w:rsid w:val="003102F4"/>
    <w:rsid w:val="0031751B"/>
    <w:rsid w:val="00317CC2"/>
    <w:rsid w:val="00323268"/>
    <w:rsid w:val="0032629E"/>
    <w:rsid w:val="00326310"/>
    <w:rsid w:val="003269CF"/>
    <w:rsid w:val="00326DE8"/>
    <w:rsid w:val="00331622"/>
    <w:rsid w:val="003328D3"/>
    <w:rsid w:val="00334986"/>
    <w:rsid w:val="00335224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0E69"/>
    <w:rsid w:val="003C1577"/>
    <w:rsid w:val="003C3940"/>
    <w:rsid w:val="003C41FA"/>
    <w:rsid w:val="003C4428"/>
    <w:rsid w:val="003D11A6"/>
    <w:rsid w:val="003D6382"/>
    <w:rsid w:val="003E425C"/>
    <w:rsid w:val="003E6EF6"/>
    <w:rsid w:val="003E7652"/>
    <w:rsid w:val="003F5A1E"/>
    <w:rsid w:val="003F647D"/>
    <w:rsid w:val="004026C7"/>
    <w:rsid w:val="00403B47"/>
    <w:rsid w:val="0041301B"/>
    <w:rsid w:val="00414152"/>
    <w:rsid w:val="00415ACF"/>
    <w:rsid w:val="004208A7"/>
    <w:rsid w:val="004253D8"/>
    <w:rsid w:val="0042748C"/>
    <w:rsid w:val="004340C0"/>
    <w:rsid w:val="00437B1C"/>
    <w:rsid w:val="00444508"/>
    <w:rsid w:val="0044458E"/>
    <w:rsid w:val="0044610D"/>
    <w:rsid w:val="004514BE"/>
    <w:rsid w:val="00454016"/>
    <w:rsid w:val="004545FA"/>
    <w:rsid w:val="00456ACD"/>
    <w:rsid w:val="004607E4"/>
    <w:rsid w:val="00462730"/>
    <w:rsid w:val="00467AFD"/>
    <w:rsid w:val="0047123A"/>
    <w:rsid w:val="00473527"/>
    <w:rsid w:val="004736C3"/>
    <w:rsid w:val="00475CF9"/>
    <w:rsid w:val="00476F48"/>
    <w:rsid w:val="00477BFC"/>
    <w:rsid w:val="00480C0A"/>
    <w:rsid w:val="00481246"/>
    <w:rsid w:val="0048565E"/>
    <w:rsid w:val="0048585B"/>
    <w:rsid w:val="0049379D"/>
    <w:rsid w:val="004940E6"/>
    <w:rsid w:val="004A2BE9"/>
    <w:rsid w:val="004A4864"/>
    <w:rsid w:val="004A635E"/>
    <w:rsid w:val="004B3C16"/>
    <w:rsid w:val="004C5BF1"/>
    <w:rsid w:val="004C7380"/>
    <w:rsid w:val="004D5228"/>
    <w:rsid w:val="004E1FD0"/>
    <w:rsid w:val="004E382F"/>
    <w:rsid w:val="004E545C"/>
    <w:rsid w:val="004E58C5"/>
    <w:rsid w:val="004F3A3D"/>
    <w:rsid w:val="004F6E29"/>
    <w:rsid w:val="005007B9"/>
    <w:rsid w:val="005019F9"/>
    <w:rsid w:val="005076E5"/>
    <w:rsid w:val="00507832"/>
    <w:rsid w:val="005102C7"/>
    <w:rsid w:val="00510B45"/>
    <w:rsid w:val="005130DF"/>
    <w:rsid w:val="00521B02"/>
    <w:rsid w:val="00521ED2"/>
    <w:rsid w:val="00523CD2"/>
    <w:rsid w:val="00524577"/>
    <w:rsid w:val="00525E88"/>
    <w:rsid w:val="00535472"/>
    <w:rsid w:val="0054204B"/>
    <w:rsid w:val="005509AA"/>
    <w:rsid w:val="00553ABB"/>
    <w:rsid w:val="00554D61"/>
    <w:rsid w:val="00556F85"/>
    <w:rsid w:val="0055724D"/>
    <w:rsid w:val="00557AD4"/>
    <w:rsid w:val="005608D4"/>
    <w:rsid w:val="005636F4"/>
    <w:rsid w:val="00575490"/>
    <w:rsid w:val="00583296"/>
    <w:rsid w:val="0058329F"/>
    <w:rsid w:val="0058541E"/>
    <w:rsid w:val="00587A06"/>
    <w:rsid w:val="00587D04"/>
    <w:rsid w:val="00590732"/>
    <w:rsid w:val="00593278"/>
    <w:rsid w:val="00596E18"/>
    <w:rsid w:val="00596FA3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2169"/>
    <w:rsid w:val="005F4233"/>
    <w:rsid w:val="005F4EB5"/>
    <w:rsid w:val="005F7517"/>
    <w:rsid w:val="005F79AC"/>
    <w:rsid w:val="00600BFB"/>
    <w:rsid w:val="006016D7"/>
    <w:rsid w:val="00601F2A"/>
    <w:rsid w:val="006050B5"/>
    <w:rsid w:val="0061077E"/>
    <w:rsid w:val="00616AD9"/>
    <w:rsid w:val="0062083B"/>
    <w:rsid w:val="00621778"/>
    <w:rsid w:val="00625A0F"/>
    <w:rsid w:val="0062718A"/>
    <w:rsid w:val="00627B35"/>
    <w:rsid w:val="0063391C"/>
    <w:rsid w:val="00633B2F"/>
    <w:rsid w:val="00635ECD"/>
    <w:rsid w:val="006365AC"/>
    <w:rsid w:val="00640915"/>
    <w:rsid w:val="006438B8"/>
    <w:rsid w:val="0065014A"/>
    <w:rsid w:val="00650BEE"/>
    <w:rsid w:val="006517DA"/>
    <w:rsid w:val="00652EBB"/>
    <w:rsid w:val="006551E4"/>
    <w:rsid w:val="00660E43"/>
    <w:rsid w:val="00660F27"/>
    <w:rsid w:val="0066109D"/>
    <w:rsid w:val="00664297"/>
    <w:rsid w:val="0066741E"/>
    <w:rsid w:val="006718C5"/>
    <w:rsid w:val="00674F94"/>
    <w:rsid w:val="00676085"/>
    <w:rsid w:val="006776F8"/>
    <w:rsid w:val="006847B7"/>
    <w:rsid w:val="00684FC3"/>
    <w:rsid w:val="00693266"/>
    <w:rsid w:val="00693C6C"/>
    <w:rsid w:val="0069472B"/>
    <w:rsid w:val="00694FCF"/>
    <w:rsid w:val="006B0095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33CB"/>
    <w:rsid w:val="006D7A82"/>
    <w:rsid w:val="006E529B"/>
    <w:rsid w:val="006E59D0"/>
    <w:rsid w:val="006F0CA1"/>
    <w:rsid w:val="006F57C2"/>
    <w:rsid w:val="006F63C3"/>
    <w:rsid w:val="00700B31"/>
    <w:rsid w:val="007027CE"/>
    <w:rsid w:val="00706621"/>
    <w:rsid w:val="00712B71"/>
    <w:rsid w:val="00716E1D"/>
    <w:rsid w:val="00723CE8"/>
    <w:rsid w:val="007241E4"/>
    <w:rsid w:val="00724E00"/>
    <w:rsid w:val="007311A5"/>
    <w:rsid w:val="00731A00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825"/>
    <w:rsid w:val="00756DBB"/>
    <w:rsid w:val="007576EC"/>
    <w:rsid w:val="00773CA1"/>
    <w:rsid w:val="00780FF4"/>
    <w:rsid w:val="00781975"/>
    <w:rsid w:val="00786644"/>
    <w:rsid w:val="00787E90"/>
    <w:rsid w:val="00792071"/>
    <w:rsid w:val="00792BC3"/>
    <w:rsid w:val="00795A36"/>
    <w:rsid w:val="007964C5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E5F38"/>
    <w:rsid w:val="007F1B0A"/>
    <w:rsid w:val="007F5200"/>
    <w:rsid w:val="007F532B"/>
    <w:rsid w:val="008004D8"/>
    <w:rsid w:val="008019C2"/>
    <w:rsid w:val="00802926"/>
    <w:rsid w:val="00811747"/>
    <w:rsid w:val="0081269E"/>
    <w:rsid w:val="00820548"/>
    <w:rsid w:val="008240C4"/>
    <w:rsid w:val="00826EAD"/>
    <w:rsid w:val="00833AE5"/>
    <w:rsid w:val="00837C50"/>
    <w:rsid w:val="00840F7E"/>
    <w:rsid w:val="00841342"/>
    <w:rsid w:val="00841AE6"/>
    <w:rsid w:val="0084772B"/>
    <w:rsid w:val="00847BAD"/>
    <w:rsid w:val="008508E9"/>
    <w:rsid w:val="008538E0"/>
    <w:rsid w:val="00854016"/>
    <w:rsid w:val="00855281"/>
    <w:rsid w:val="008559C6"/>
    <w:rsid w:val="0085652E"/>
    <w:rsid w:val="0085741D"/>
    <w:rsid w:val="00857DFC"/>
    <w:rsid w:val="00862749"/>
    <w:rsid w:val="0087219B"/>
    <w:rsid w:val="0088072B"/>
    <w:rsid w:val="008810BC"/>
    <w:rsid w:val="00881FDA"/>
    <w:rsid w:val="008826BF"/>
    <w:rsid w:val="0088632D"/>
    <w:rsid w:val="0089379C"/>
    <w:rsid w:val="0089793E"/>
    <w:rsid w:val="008A1C6A"/>
    <w:rsid w:val="008A2B40"/>
    <w:rsid w:val="008A46D3"/>
    <w:rsid w:val="008A5B30"/>
    <w:rsid w:val="008A6D6F"/>
    <w:rsid w:val="008B0A1B"/>
    <w:rsid w:val="008B362D"/>
    <w:rsid w:val="008B52E7"/>
    <w:rsid w:val="008C21F5"/>
    <w:rsid w:val="008C3242"/>
    <w:rsid w:val="008C73A5"/>
    <w:rsid w:val="008D0D5F"/>
    <w:rsid w:val="008D6674"/>
    <w:rsid w:val="008E046A"/>
    <w:rsid w:val="008E0B22"/>
    <w:rsid w:val="008E0CF9"/>
    <w:rsid w:val="008E277B"/>
    <w:rsid w:val="008E330C"/>
    <w:rsid w:val="008E53DA"/>
    <w:rsid w:val="008E5ACC"/>
    <w:rsid w:val="008F0AE8"/>
    <w:rsid w:val="008F3D81"/>
    <w:rsid w:val="008F480B"/>
    <w:rsid w:val="008F5C28"/>
    <w:rsid w:val="008F715C"/>
    <w:rsid w:val="00902F76"/>
    <w:rsid w:val="00903A12"/>
    <w:rsid w:val="009060A9"/>
    <w:rsid w:val="009062A9"/>
    <w:rsid w:val="00907AA1"/>
    <w:rsid w:val="00911262"/>
    <w:rsid w:val="009159A6"/>
    <w:rsid w:val="00916895"/>
    <w:rsid w:val="0092240F"/>
    <w:rsid w:val="0092353C"/>
    <w:rsid w:val="009242D0"/>
    <w:rsid w:val="009278BB"/>
    <w:rsid w:val="00930602"/>
    <w:rsid w:val="009316E1"/>
    <w:rsid w:val="0093498C"/>
    <w:rsid w:val="0093556A"/>
    <w:rsid w:val="00935D8E"/>
    <w:rsid w:val="0093792C"/>
    <w:rsid w:val="009449F2"/>
    <w:rsid w:val="00951F51"/>
    <w:rsid w:val="0095525B"/>
    <w:rsid w:val="009609BB"/>
    <w:rsid w:val="00960DA8"/>
    <w:rsid w:val="009701F1"/>
    <w:rsid w:val="00971BD4"/>
    <w:rsid w:val="00971E13"/>
    <w:rsid w:val="00973331"/>
    <w:rsid w:val="00975C99"/>
    <w:rsid w:val="00976D98"/>
    <w:rsid w:val="0098753D"/>
    <w:rsid w:val="00991EFE"/>
    <w:rsid w:val="009944B2"/>
    <w:rsid w:val="00996401"/>
    <w:rsid w:val="009A058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C0761"/>
    <w:rsid w:val="009C0C73"/>
    <w:rsid w:val="009C2A00"/>
    <w:rsid w:val="009C384B"/>
    <w:rsid w:val="009D0094"/>
    <w:rsid w:val="009D485A"/>
    <w:rsid w:val="009D49B7"/>
    <w:rsid w:val="009D6000"/>
    <w:rsid w:val="009D7E02"/>
    <w:rsid w:val="009E531B"/>
    <w:rsid w:val="009F0BA5"/>
    <w:rsid w:val="009F410B"/>
    <w:rsid w:val="00A03709"/>
    <w:rsid w:val="00A03FCB"/>
    <w:rsid w:val="00A0732F"/>
    <w:rsid w:val="00A11B07"/>
    <w:rsid w:val="00A14F87"/>
    <w:rsid w:val="00A1689E"/>
    <w:rsid w:val="00A16961"/>
    <w:rsid w:val="00A35FB9"/>
    <w:rsid w:val="00A45CC4"/>
    <w:rsid w:val="00A50674"/>
    <w:rsid w:val="00A521C2"/>
    <w:rsid w:val="00A52BA1"/>
    <w:rsid w:val="00A5307F"/>
    <w:rsid w:val="00A56B46"/>
    <w:rsid w:val="00A608EB"/>
    <w:rsid w:val="00A6139D"/>
    <w:rsid w:val="00A6266D"/>
    <w:rsid w:val="00A66236"/>
    <w:rsid w:val="00A67A2F"/>
    <w:rsid w:val="00A67D00"/>
    <w:rsid w:val="00A7082E"/>
    <w:rsid w:val="00A80084"/>
    <w:rsid w:val="00A811EC"/>
    <w:rsid w:val="00A82115"/>
    <w:rsid w:val="00A84FB3"/>
    <w:rsid w:val="00A85B91"/>
    <w:rsid w:val="00A868BA"/>
    <w:rsid w:val="00A86EF8"/>
    <w:rsid w:val="00A96A1E"/>
    <w:rsid w:val="00AA76E2"/>
    <w:rsid w:val="00AA78C3"/>
    <w:rsid w:val="00AB3607"/>
    <w:rsid w:val="00AB64CE"/>
    <w:rsid w:val="00AB7E95"/>
    <w:rsid w:val="00AC273C"/>
    <w:rsid w:val="00AC63C2"/>
    <w:rsid w:val="00AD1ABA"/>
    <w:rsid w:val="00AD23AE"/>
    <w:rsid w:val="00AD5AE6"/>
    <w:rsid w:val="00AD74C6"/>
    <w:rsid w:val="00AE509F"/>
    <w:rsid w:val="00AE61AC"/>
    <w:rsid w:val="00AF2A1C"/>
    <w:rsid w:val="00AF2DD2"/>
    <w:rsid w:val="00AF4D65"/>
    <w:rsid w:val="00AF67C3"/>
    <w:rsid w:val="00AF68F4"/>
    <w:rsid w:val="00AF72DC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25931"/>
    <w:rsid w:val="00B3114F"/>
    <w:rsid w:val="00B32A2E"/>
    <w:rsid w:val="00B32BCC"/>
    <w:rsid w:val="00B33FAE"/>
    <w:rsid w:val="00B34B5F"/>
    <w:rsid w:val="00B42611"/>
    <w:rsid w:val="00B4472E"/>
    <w:rsid w:val="00B57FBD"/>
    <w:rsid w:val="00B60B09"/>
    <w:rsid w:val="00B636B2"/>
    <w:rsid w:val="00B6458C"/>
    <w:rsid w:val="00B656BD"/>
    <w:rsid w:val="00B7159F"/>
    <w:rsid w:val="00B72213"/>
    <w:rsid w:val="00B73A3A"/>
    <w:rsid w:val="00B8025E"/>
    <w:rsid w:val="00B83677"/>
    <w:rsid w:val="00B84C1A"/>
    <w:rsid w:val="00B90F18"/>
    <w:rsid w:val="00B953CC"/>
    <w:rsid w:val="00B96B0E"/>
    <w:rsid w:val="00B979C3"/>
    <w:rsid w:val="00BA19C5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3707"/>
    <w:rsid w:val="00BF50A7"/>
    <w:rsid w:val="00C02A54"/>
    <w:rsid w:val="00C04097"/>
    <w:rsid w:val="00C0545F"/>
    <w:rsid w:val="00C06D01"/>
    <w:rsid w:val="00C06FEF"/>
    <w:rsid w:val="00C10185"/>
    <w:rsid w:val="00C10CEB"/>
    <w:rsid w:val="00C12DF9"/>
    <w:rsid w:val="00C137BE"/>
    <w:rsid w:val="00C14921"/>
    <w:rsid w:val="00C1593E"/>
    <w:rsid w:val="00C179A6"/>
    <w:rsid w:val="00C22D3F"/>
    <w:rsid w:val="00C25CA3"/>
    <w:rsid w:val="00C35B84"/>
    <w:rsid w:val="00C362D5"/>
    <w:rsid w:val="00C378C3"/>
    <w:rsid w:val="00C40650"/>
    <w:rsid w:val="00C43CF0"/>
    <w:rsid w:val="00C44EE5"/>
    <w:rsid w:val="00C456E0"/>
    <w:rsid w:val="00C46107"/>
    <w:rsid w:val="00C47BE8"/>
    <w:rsid w:val="00C5174E"/>
    <w:rsid w:val="00C5294C"/>
    <w:rsid w:val="00C55EE8"/>
    <w:rsid w:val="00C60120"/>
    <w:rsid w:val="00C61DAD"/>
    <w:rsid w:val="00C6215B"/>
    <w:rsid w:val="00C64774"/>
    <w:rsid w:val="00C70195"/>
    <w:rsid w:val="00C723D0"/>
    <w:rsid w:val="00C725FD"/>
    <w:rsid w:val="00C750E0"/>
    <w:rsid w:val="00C822E8"/>
    <w:rsid w:val="00C823AF"/>
    <w:rsid w:val="00C85B25"/>
    <w:rsid w:val="00C86F73"/>
    <w:rsid w:val="00C909C1"/>
    <w:rsid w:val="00C92DA3"/>
    <w:rsid w:val="00CA1985"/>
    <w:rsid w:val="00CA214D"/>
    <w:rsid w:val="00CA27D6"/>
    <w:rsid w:val="00CA29DB"/>
    <w:rsid w:val="00CA66E6"/>
    <w:rsid w:val="00CB0004"/>
    <w:rsid w:val="00CB1505"/>
    <w:rsid w:val="00CB2677"/>
    <w:rsid w:val="00CC4C6A"/>
    <w:rsid w:val="00CD3CAE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CF656B"/>
    <w:rsid w:val="00D002B8"/>
    <w:rsid w:val="00D07320"/>
    <w:rsid w:val="00D10A1F"/>
    <w:rsid w:val="00D10D9F"/>
    <w:rsid w:val="00D114DC"/>
    <w:rsid w:val="00D11DDD"/>
    <w:rsid w:val="00D13767"/>
    <w:rsid w:val="00D149CD"/>
    <w:rsid w:val="00D1616E"/>
    <w:rsid w:val="00D22497"/>
    <w:rsid w:val="00D22E80"/>
    <w:rsid w:val="00D23328"/>
    <w:rsid w:val="00D23FE5"/>
    <w:rsid w:val="00D255E9"/>
    <w:rsid w:val="00D30BF3"/>
    <w:rsid w:val="00D31DC5"/>
    <w:rsid w:val="00D324E1"/>
    <w:rsid w:val="00D32DB2"/>
    <w:rsid w:val="00D333E4"/>
    <w:rsid w:val="00D36262"/>
    <w:rsid w:val="00D36484"/>
    <w:rsid w:val="00D36CEC"/>
    <w:rsid w:val="00D41971"/>
    <w:rsid w:val="00D44621"/>
    <w:rsid w:val="00D4794A"/>
    <w:rsid w:val="00D52921"/>
    <w:rsid w:val="00D5538C"/>
    <w:rsid w:val="00D568BE"/>
    <w:rsid w:val="00D60799"/>
    <w:rsid w:val="00D6232D"/>
    <w:rsid w:val="00D64321"/>
    <w:rsid w:val="00D66580"/>
    <w:rsid w:val="00D765FF"/>
    <w:rsid w:val="00D76DF2"/>
    <w:rsid w:val="00D903B0"/>
    <w:rsid w:val="00D91872"/>
    <w:rsid w:val="00D9335D"/>
    <w:rsid w:val="00D95394"/>
    <w:rsid w:val="00DA00CF"/>
    <w:rsid w:val="00DA3920"/>
    <w:rsid w:val="00DA5773"/>
    <w:rsid w:val="00DA6BA7"/>
    <w:rsid w:val="00DB2501"/>
    <w:rsid w:val="00DC1154"/>
    <w:rsid w:val="00DC3C4A"/>
    <w:rsid w:val="00DD04A3"/>
    <w:rsid w:val="00DD0E04"/>
    <w:rsid w:val="00DD221D"/>
    <w:rsid w:val="00DD2880"/>
    <w:rsid w:val="00DD4262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1643"/>
    <w:rsid w:val="00E22D7D"/>
    <w:rsid w:val="00E26069"/>
    <w:rsid w:val="00E30DB2"/>
    <w:rsid w:val="00E3310E"/>
    <w:rsid w:val="00E336E6"/>
    <w:rsid w:val="00E337AE"/>
    <w:rsid w:val="00E367C5"/>
    <w:rsid w:val="00E435F1"/>
    <w:rsid w:val="00E43FD9"/>
    <w:rsid w:val="00E451D3"/>
    <w:rsid w:val="00E46743"/>
    <w:rsid w:val="00E51140"/>
    <w:rsid w:val="00E5142C"/>
    <w:rsid w:val="00E53E5B"/>
    <w:rsid w:val="00E56474"/>
    <w:rsid w:val="00E603AA"/>
    <w:rsid w:val="00E60BFF"/>
    <w:rsid w:val="00E63DD5"/>
    <w:rsid w:val="00E6604B"/>
    <w:rsid w:val="00E716CA"/>
    <w:rsid w:val="00E77E60"/>
    <w:rsid w:val="00E85CB5"/>
    <w:rsid w:val="00E864D1"/>
    <w:rsid w:val="00E86A79"/>
    <w:rsid w:val="00E86C65"/>
    <w:rsid w:val="00E86D13"/>
    <w:rsid w:val="00E925DF"/>
    <w:rsid w:val="00E9519F"/>
    <w:rsid w:val="00EA1A2B"/>
    <w:rsid w:val="00EA57DB"/>
    <w:rsid w:val="00EA65BA"/>
    <w:rsid w:val="00EB3D36"/>
    <w:rsid w:val="00EC3B14"/>
    <w:rsid w:val="00EC793C"/>
    <w:rsid w:val="00ED41B1"/>
    <w:rsid w:val="00ED528C"/>
    <w:rsid w:val="00ED7547"/>
    <w:rsid w:val="00ED7738"/>
    <w:rsid w:val="00EE5B40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3279"/>
    <w:rsid w:val="00F260B2"/>
    <w:rsid w:val="00F26DC8"/>
    <w:rsid w:val="00F32DD3"/>
    <w:rsid w:val="00F3751E"/>
    <w:rsid w:val="00F405EA"/>
    <w:rsid w:val="00F44886"/>
    <w:rsid w:val="00F477F5"/>
    <w:rsid w:val="00F47F87"/>
    <w:rsid w:val="00F5500E"/>
    <w:rsid w:val="00F556FB"/>
    <w:rsid w:val="00F558B2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0527"/>
    <w:rsid w:val="00FA1366"/>
    <w:rsid w:val="00FA23B7"/>
    <w:rsid w:val="00FA7697"/>
    <w:rsid w:val="00FB04B7"/>
    <w:rsid w:val="00FB23D8"/>
    <w:rsid w:val="00FB3900"/>
    <w:rsid w:val="00FB51EA"/>
    <w:rsid w:val="00FC0BAA"/>
    <w:rsid w:val="00FC302C"/>
    <w:rsid w:val="00FC35FE"/>
    <w:rsid w:val="00FC6930"/>
    <w:rsid w:val="00FC75CB"/>
    <w:rsid w:val="00FD2DF7"/>
    <w:rsid w:val="00FD42BF"/>
    <w:rsid w:val="00FE1D58"/>
    <w:rsid w:val="00FE54C2"/>
    <w:rsid w:val="00FE6C14"/>
    <w:rsid w:val="00FF0C9E"/>
    <w:rsid w:val="00FF1DA7"/>
    <w:rsid w:val="00FF40EA"/>
    <w:rsid w:val="00FF5D45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customStyle="true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true" w:styleId="TableParagraph" w:type="paragraph">
    <w:name w:val="Table Paragraph"/>
    <w:basedOn w:val="Normal"/>
    <w:uiPriority w:val="1"/>
    <w:qFormat/>
    <w:rsid w:val="004E382F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true" w:styleId="TableContents" w:type="paragraph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customStyle="true" w:styleId="Standard" w:type="paragraph">
    <w:name w:val="Standard"/>
    <w:rsid w:val="00C61DAD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85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0857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085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085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85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0857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085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085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6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2018.</izvorni_sadrzaj>
    <derivirana_varijabla naziv="DomainObject.StvarniPocetakDatum_1">10. svibnja 2018.</derivirana_varijabla>
  </DomainObject.StvarniPocetakDatum>
  <DomainObject.StvarniZavrsetakDatum>
    <izvorni_sadrzaj>10. svibnja 2018.</izvorni_sadrzaj>
    <derivirana_varijabla naziv="DomainObject.StvarniZavrsetakDatum_1">10. svibnja 2018.</derivirana_varijabla>
  </DomainObject.StvarniZavrsetakDatum>
  <DomainObject.PlaniraniZavrsetakDatum>
    <izvorni_sadrzaj>10. svibnja 2018.</izvorni_sadrzaj>
    <derivirana_varijabla naziv="DomainObject.PlaniraniZavrsetakDatum_1">10. svibnja 2018.</derivirana_varijabla>
  </DomainObject.PlaniraniZavrsetakDatum>
  <DomainObject.PlaniraniPocetakDatum>
    <izvorni_sadrzaj>10. svibnja 2018.</izvorni_sadrzaj>
    <derivirana_varijabla naziv="DomainObject.PlaniraniPocetakDatum_1">10. svibnja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14:00</izvorni_sadrzaj>
    <derivirana_varijabla naziv="DomainObject.StvarniZavrsetakVrijeme_1">14:00</derivirana_varijabla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31</izvorni_sadrzaj>
    <derivirana_varijabla naziv="DomainObject.Zapisnik.BrojStranica_1">31</derivirana_varijabla>
  </DomainObject.Zapisnik.BrojStranica>
  <DomainObject.Zapisnik.DatumKreiranja>
    <izvorni_sadrzaj>10. svibnja 2018.</izvorni_sadrzaj>
    <derivirana_varijabla naziv="DomainObject.Zapisnik.DatumKreiranja_1">10.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St-2353/2017-120</izvorni_sadrzaj>
    <derivirana_varijabla naziv="DomainObject.Zapisnik.Oznaka_1">St-2353/2017-120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original u referadi</izvorni_sadrzaj>
    <derivirana_varijabla naziv="DomainObject.Predmet.Opis_1">-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  <item>Odvjetničko društvo Hanžeković i partneri, Radnička cesta 22, 10000 Zagreb</item>
      <item>STEFANOVIĆ&amp;VRDELJA-ODVJETNIČKO DRUŠTVO, D.T. Gavrana 13, 10000 Zagreb</item>
      <item>SAŠA POLDAN, Jadranski trg4/II, 51000 Rijeka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  <item>Odvjetničko društvo Hanžeković i partneri, Radnička cesta 22, 10000 Zagreb</item>
      <item>STEFANOVIĆ&amp;VRDELJA-ODVJETNIČKO DRUŠTVO, D.T. Gavrana 13, 10000 Zagreb</item>
      <item>SAŠA POLDAN, Jadranski trg4/II, 51000 Rijeka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  <item>Odvjetničko društvo Hanžeković i partneri, Radnička cesta 22, 10000 Zagreb</item>
      <item>STEFANOVIĆ&amp;VRDELJA-ODVJETNIČKO DRUŠTVO, OIB 16998632083, D.T. Gavrana 13, 10000 Zagreb</item>
      <item>SAŠA POLDAN, Jadranski trg4/II, 51000 Rijeka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  <item>Odvjetničko društvo Hanžeković i partneri, Radnička cesta 22, 10000 Zagreb</item>
      <item>STEFANOVIĆ&amp;VRDELJA-ODVJETNIČKO DRUŠTVO, OIB 16998632083, D.T. Gavrana 13, 10000 Zagreb</item>
      <item>SAŠA POLDAN, Jadranski trg4/II, 51000 Rijeka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St-2353/2017-120</izvorni_sadrzaj>
    <derivirana_varijabla naziv="DomainObject.PoslovniBrojDokumenta_1">St-2353/2017-120</derivirana_varijabla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  <item>Odvjetničko društvo Hanžeković i partneri, Radnička cesta 22,10000 Zagreb</item>
      <item>STEFANOVIĆ&amp;VRDELJA-ODVJETNIČKO DRUŠTVO, OIB 16998632083, D.T. Gavrana 13,10000 Zagreb</item>
      <item>SAŠA POLDAN, Jadranski trg4/II,51000 Rijeka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  <item>Odvjetničko društvo Hanžeković i partneri, Radnička cesta 22,10000 Zagreb</item>
      <item>STEFANOVIĆ&amp;VRDELJA-ODVJETNIČKO DRUŠTVO, OIB 16998632083, D.T. Gavrana 13,10000 Zagreb</item>
      <item>SAŠA POLDAN, Jadranski trg4/II,51000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  <item>, OIB null</item>
      <item>, OIB 16998632083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  <item>, OIB null</item>
      <item>, OIB 16998632083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37</properties:Pages>
  <properties:Words>7695</properties:Words>
  <properties:Characters>53260</properties:Characters>
  <properties:Lines>4597</properties:Lines>
  <properties:Paragraphs>2952</properties:Paragraphs>
  <properties:TotalTime>106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    Republika Hrvatska</vt:lpstr>
    </vt:vector>
  </properties:TitlesOfParts>
  <properties:LinksUpToDate>false</properties:LinksUpToDate>
  <properties:CharactersWithSpaces>58207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2018-05-10T06:40:00Z</dcterms:created>
  <dc:creator>Korisnik</dc:creator>
  <cp:lastModifiedBy>Valentina Delač</cp:lastModifiedBy>
  <cp:lastPrinted>2018-05-10T11:13:00Z</cp:lastPrinted>
  <dcterms:modified xmlns:xsi="http://www.w3.org/2001/XMLSchema-instance" xsi:type="dcterms:W3CDTF">2018-05-10T13:16:00Z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St-2353/2017-120 / Zapisnik - Ročište za glasovanje o planu restrukturiranja (Pet prom ZAPISNIK ročište za glasovanje o planu rest - 09.05.2018.docx)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37</vt:i4>
  </prop:property>
</prop:Properties>
</file>