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b7cf" w14:paraId="720b7cf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947496">
        <w:rPr>
          <w:rFonts w:hAnsi="Times New Roman" w:ascii="Times New Roman"/>
        </w:rPr>
        <w:t>477</w:t>
      </w:r>
      <w:r w:rsidR="00771331">
        <w:rPr>
          <w:rFonts w:hAnsi="Times New Roman" w:ascii="Times New Roman"/>
        </w:rPr>
        <w:t>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3C1177">
        <w:rPr>
          <w:rFonts w:hAnsi="Times New Roman" w:ascii="Times New Roman"/>
        </w:rPr>
        <w:t>U KARLOVCU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47496" w:rsidP="00771331" w:rsidR="0094749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FRANIKOL USLUGE j.d.o.o.</w:t>
      </w:r>
    </w:p>
    <w:p w:rsidRDefault="00947496" w:rsidP="00771331" w:rsidR="00947496">
      <w:pPr>
        <w:jc w:val="right"/>
        <w:rPr>
          <w:rFonts w:hAnsi="Times New Roman" w:ascii="Times New Roman"/>
        </w:rPr>
      </w:pPr>
      <w:r w:rsidRPr="00B61074">
        <w:rPr>
          <w:rFonts w:hAnsi="Times New Roman" w:ascii="Times New Roman"/>
        </w:rPr>
        <w:t>Zagreb, Rim 50</w:t>
      </w:r>
    </w:p>
    <w:p w:rsidRDefault="00771331" w:rsidP="00771331" w:rsidR="00A558B8" w:rsidRPr="004272F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</w:p>
    <w:p w:rsidRDefault="00A96748" w:rsidR="00F54DC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</w:t>
      </w:r>
    </w:p>
    <w:p w:rsidRDefault="00947496" w:rsidR="006E6A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MARTINA LETICA</w:t>
      </w:r>
    </w:p>
    <w:p w:rsidRDefault="00771331" w:rsidR="00771331">
      <w:pPr>
        <w:jc w:val="right"/>
        <w:rPr>
          <w:rFonts w:hAnsi="Times New Roman" w:ascii="Times New Roman"/>
        </w:rPr>
      </w:pPr>
      <w:r w:rsidRPr="007B621A">
        <w:rPr>
          <w:rFonts w:hAnsi="Times New Roman" w:ascii="Times New Roman"/>
        </w:rPr>
        <w:t xml:space="preserve">Zagreb, </w:t>
      </w:r>
      <w:r w:rsidR="00947496">
        <w:rPr>
          <w:rFonts w:hAnsi="Times New Roman" w:ascii="Times New Roman"/>
        </w:rPr>
        <w:t>Rim 50</w:t>
      </w:r>
    </w:p>
    <w:p w:rsidRDefault="006E6A71" w:rsidR="006E6A71">
      <w:pPr>
        <w:jc w:val="right"/>
        <w:rPr>
          <w:rFonts w:hAnsi="Times New Roman" w:ascii="Times New Roman"/>
        </w:rPr>
      </w:pPr>
    </w:p>
    <w:p w:rsidRDefault="006E6A71" w:rsidR="006E6A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FINANCIJSKA AGENCIJA</w:t>
      </w:r>
    </w:p>
    <w:p w:rsidRDefault="006E6A71" w:rsidR="006E6A7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Ulica grada Vukovara 70 </w:t>
      </w: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771331" w:rsidR="0077133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947496" w:rsidRPr="00B61074">
        <w:rPr>
          <w:rFonts w:hAnsi="Times New Roman" w:ascii="Times New Roman"/>
        </w:rPr>
        <w:t>FRANIKOL USLUGE j.d.o.o., Zagreb, Rim 50, OIB 25504623375</w:t>
      </w:r>
    </w:p>
    <w:p w:rsidRDefault="00947496" w:rsidP="00771331" w:rsidR="00947496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6E6A71">
        <w:rPr>
          <w:rFonts w:hAnsi="Times New Roman" w:ascii="Times New Roman"/>
          <w:b/>
        </w:rPr>
        <w:t>30</w:t>
      </w:r>
      <w:r w:rsidR="00C07BB9">
        <w:rPr>
          <w:rFonts w:hAnsi="Times New Roman" w:ascii="Times New Roman"/>
          <w:b/>
        </w:rPr>
        <w:t xml:space="preserve">. </w:t>
      </w:r>
      <w:r w:rsidR="00771331">
        <w:rPr>
          <w:rFonts w:hAnsi="Times New Roman" w:ascii="Times New Roman"/>
          <w:b/>
        </w:rPr>
        <w:t>siječnja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771331">
        <w:rPr>
          <w:rFonts w:hAnsi="Times New Roman" w:ascii="Times New Roman"/>
          <w:b/>
        </w:rPr>
        <w:t>9</w:t>
      </w:r>
      <w:r w:rsidR="001A7D33">
        <w:rPr>
          <w:rFonts w:hAnsi="Times New Roman" w:ascii="Times New Roman"/>
          <w:b/>
        </w:rPr>
        <w:t>,</w:t>
      </w:r>
      <w:r w:rsidR="00947496">
        <w:rPr>
          <w:rFonts w:hAnsi="Times New Roman" w:ascii="Times New Roman"/>
          <w:b/>
        </w:rPr>
        <w:t>1</w:t>
      </w:r>
      <w:r w:rsidR="001A7D33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</w:t>
      </w:r>
      <w:r w:rsidR="00771331">
        <w:rPr>
          <w:rFonts w:hAnsi="Times New Roman" w:ascii="Times New Roman"/>
        </w:rPr>
        <w:t xml:space="preserve">drugi kat, </w:t>
      </w:r>
      <w:r>
        <w:rPr>
          <w:rFonts w:hAnsi="Times New Roman" w:ascii="Times New Roman"/>
        </w:rPr>
        <w:t xml:space="preserve">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B366D3">
        <w:rPr>
          <w:rFonts w:hAnsi="Times New Roman" w:ascii="Times New Roman"/>
        </w:rPr>
        <w:t>2</w:t>
      </w:r>
      <w:r w:rsidR="006E6A71">
        <w:rPr>
          <w:rFonts w:hAnsi="Times New Roman" w:ascii="Times New Roman"/>
        </w:rPr>
        <w:t>5</w:t>
      </w:r>
      <w:r w:rsidR="002C76FE">
        <w:rPr>
          <w:rFonts w:hAnsi="Times New Roman" w:ascii="Times New Roman"/>
        </w:rPr>
        <w:t xml:space="preserve">. </w:t>
      </w:r>
      <w:r w:rsidR="00771331">
        <w:rPr>
          <w:rFonts w:hAnsi="Times New Roman" w:ascii="Times New Roman"/>
        </w:rPr>
        <w:t>listopada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A7D33"/>
    <w:rsid w:val="001D3A21"/>
    <w:rsid w:val="001D56C6"/>
    <w:rsid w:val="001F5DF5"/>
    <w:rsid w:val="00221FB6"/>
    <w:rsid w:val="002532D0"/>
    <w:rsid w:val="00266535"/>
    <w:rsid w:val="002670A6"/>
    <w:rsid w:val="002A5904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83AA4"/>
    <w:rsid w:val="003C03EE"/>
    <w:rsid w:val="003C1177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5C1061"/>
    <w:rsid w:val="00622D07"/>
    <w:rsid w:val="00637508"/>
    <w:rsid w:val="006C6DAE"/>
    <w:rsid w:val="006D14C1"/>
    <w:rsid w:val="006E6A71"/>
    <w:rsid w:val="007552FD"/>
    <w:rsid w:val="00771331"/>
    <w:rsid w:val="007860FD"/>
    <w:rsid w:val="007A13E9"/>
    <w:rsid w:val="007B32C2"/>
    <w:rsid w:val="007C60EA"/>
    <w:rsid w:val="0080218C"/>
    <w:rsid w:val="00802CDB"/>
    <w:rsid w:val="00826A0F"/>
    <w:rsid w:val="00835D7E"/>
    <w:rsid w:val="00853C23"/>
    <w:rsid w:val="008C5126"/>
    <w:rsid w:val="009242C8"/>
    <w:rsid w:val="00926C2A"/>
    <w:rsid w:val="00947496"/>
    <w:rsid w:val="00965B17"/>
    <w:rsid w:val="00967CE3"/>
    <w:rsid w:val="009A61D4"/>
    <w:rsid w:val="009E082B"/>
    <w:rsid w:val="00A05F6F"/>
    <w:rsid w:val="00A24458"/>
    <w:rsid w:val="00A53ADA"/>
    <w:rsid w:val="00A53F55"/>
    <w:rsid w:val="00A558B8"/>
    <w:rsid w:val="00A77D5C"/>
    <w:rsid w:val="00A96748"/>
    <w:rsid w:val="00AA046F"/>
    <w:rsid w:val="00AE4B21"/>
    <w:rsid w:val="00B12760"/>
    <w:rsid w:val="00B366D3"/>
    <w:rsid w:val="00B46B2C"/>
    <w:rsid w:val="00B60A70"/>
    <w:rsid w:val="00B86DDC"/>
    <w:rsid w:val="00BD4A84"/>
    <w:rsid w:val="00C07BB9"/>
    <w:rsid w:val="00C179AA"/>
    <w:rsid w:val="00CA66F9"/>
    <w:rsid w:val="00CB7DBB"/>
    <w:rsid w:val="00CD7DA1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A5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9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90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9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9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A5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9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90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9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9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St-477/2017</izvorni_sadrzaj>
    <derivirana_varijabla naziv="DomainObject.Predmet.OznakaBroj_1">St-477/2017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FRANIKOL USLUGE j.d.o.o. zastupanog po punomoćniku Martina Letica</izvorni_sadrzaj>
    <derivirana_varijabla naziv="DomainObject.Predmet.ProtustrankaFormated_1">  FRANIKOL USLUGE j.d.o.o. zastupanog po punomoćniku Martina Letica</derivirana_varijabla>
  </DomainObject.Predmet.ProtustrankaFormated>
  <DomainObject.Predmet.ProtustrankaFormatedOIB>
    <izvorni_sadrzaj>  FRANIKOL USLUGE j.d.o.o., OIB 25504623375 zastupanog po punomoćniku Martina Letica</izvorni_sadrzaj>
    <derivirana_varijabla naziv="DomainObject.Predmet.ProtustrankaFormatedOIB_1">  FRANIKOL USLUGE j.d.o.o., OIB 25504623375 zastupanog po punomoćniku Martina Letica</derivirana_varijabla>
  </DomainObject.Predmet.ProtustrankaFormatedOIB>
  <DomainObject.Predmet.ProtustrankaFormatedWithAdress>
    <izvorni_sadrzaj> FRANIKOL USLUGE j.d.o.o., Rim 50, 10000 Zagreb zastupanog po punomoćniku Martina Letica</izvorni_sadrzaj>
    <derivirana_varijabla naziv="DomainObject.Predmet.ProtustrankaFormatedWithAdress_1"> FRANIKOL USLUGE j.d.o.o., Rim 50, 10000 Zagreb zastupanog po punomoćniku Martina Letica</derivirana_varijabla>
  </DomainObject.Predmet.ProtustrankaFormatedWithAdress>
  <DomainObject.Predmet.ProtustrankaFormatedWithAdressOIB>
    <izvorni_sadrzaj> FRANIKOL USLUGE j.d.o.o., OIB 25504623375, Rim 50, 10000 Zagreb zastupanog po punomoćniku Martina Letica</izvorni_sadrzaj>
    <derivirana_varijabla naziv="DomainObject.Predmet.ProtustrankaFormatedWithAdressOIB_1"> FRANIKOL USLUGE j.d.o.o., OIB 25504623375, Rim 50, 10000 Zagreb zastupanog po punomoćniku Martina Letica</derivirana_varijabla>
  </DomainObject.Predmet.ProtustrankaFormatedWithAdressOIB>
  <DomainObject.Predmet.ProtustrankaWithAdress>
    <izvorni_sadrzaj>FRANIKOL USLUGE j.d.o.o. Rim 50, 10000 Zagreb</izvorni_sadrzaj>
    <derivirana_varijabla naziv="DomainObject.Predmet.ProtustrankaWithAdress_1">FRANIKOL USLUGE j.d.o.o. Rim 50, 10000 Zagreb</derivirana_varijabla>
  </DomainObject.Predmet.ProtustrankaWithAdress>
  <DomainObject.Predmet.ProtustrankaWithAdressOIB>
    <izvorni_sadrzaj>FRANIKOL USLUGE j.d.o.o., OIB 25504623375, Rim 50, 10000 Zagreb</izvorni_sadrzaj>
    <derivirana_varijabla naziv="DomainObject.Predmet.ProtustrankaWithAdressOIB_1">FRANIKOL USLUGE j.d.o.o., OIB 25504623375, Rim 50, 10000 Zagreb</derivirana_varijabla>
  </DomainObject.Predmet.ProtustrankaWithAdressOIB>
  <DomainObject.Predmet.ProtustrankaNazivFormated>
    <izvorni_sadrzaj>FRANIKOL USLUGE j.d.o.o.</izvorni_sadrzaj>
    <derivirana_varijabla naziv="DomainObject.Predmet.ProtustrankaNazivFormated_1">FRANIKOL USLUGE j.d.o.o.</derivirana_varijabla>
  </DomainObject.Predmet.ProtustrankaNazivFormated>
  <DomainObject.Predmet.ProtustrankaNazivFormatedOIB>
    <izvorni_sadrzaj>FRANIKOL USLUGE j.d.o.o., OIB 25504623375</izvorni_sadrzaj>
    <derivirana_varijabla naziv="DomainObject.Predmet.ProtustrankaNazivFormatedOIB_1">FRANIKOL USLUGE j.d.o.o., OIB 25504623375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FRANIKOL USLUGE j.d.o.o. zastupanog po punomoćniku Martina Letica</item>
    </izvorni_sadrzaj>
    <derivirana_varijabla naziv="DomainObject.Predmet.ProtuStrankaListFormated_1">
      <item>FRANIKOL USLUGE j.d.o.o. zastupanog po punomoćniku Martina Letica</item>
    </derivirana_varijabla>
  </DomainObject.Predmet.ProtuStrankaListFormated>
  <DomainObject.Predmet.ProtuStrankaListFormatedOIB>
    <izvorni_sadrzaj>
      <item>FRANIKOL USLUGE j.d.o.o., OIB 25504623375 zastupanog po punomoćniku Martina Letica</item>
    </izvorni_sadrzaj>
    <derivirana_varijabla naziv="DomainObject.Predmet.ProtuStrankaListFormatedOIB_1">
      <item>FRANIKOL USLUGE j.d.o.o., OIB 25504623375 zastupanog po punomoćniku Martina Letica</item>
    </derivirana_varijabla>
  </DomainObject.Predmet.ProtuStrankaListFormatedOIB>
  <DomainObject.Predmet.ProtuStrankaListFormatedWithAdress>
    <izvorni_sadrzaj>
      <item>FRANIKOL USLUGE j.d.o.o., Rim 50, 10000 Zagreb zastupanog po punomoćniku Martina Letica</item>
    </izvorni_sadrzaj>
    <derivirana_varijabla naziv="DomainObject.Predmet.ProtuStrankaListFormatedWithAdress_1">
      <item>FRANIKOL USLUGE j.d.o.o., Rim 50, 10000 Zagreb zastupanog po punomoćniku Martina Letica</item>
    </derivirana_varijabla>
  </DomainObject.Predmet.ProtuStrankaListFormatedWithAdress>
  <DomainObject.Predmet.ProtuStrankaListFormatedWithAdressOIB>
    <izvorni_sadrzaj>
      <item>FRANIKOL USLUGE j.d.o.o., OIB 25504623375, Rim 50, 10000 Zagreb zastupanog po punomoćniku Martina Letica</item>
    </izvorni_sadrzaj>
    <derivirana_varijabla naziv="DomainObject.Predmet.ProtuStrankaListFormatedWithAdressOIB_1">
      <item>FRANIKOL USLUGE j.d.o.o., OIB 25504623375, Rim 50, 10000 Zagreb zastupanog po punomoćniku Martina Letica</item>
    </derivirana_varijabla>
  </DomainObject.Predmet.ProtuStrankaListFormatedWithAdressOIB>
  <DomainObject.Predmet.ProtuStrankaListNazivFormated>
    <izvorni_sadrzaj>
      <item>FRANIKOL USLUGE j.d.o.o.</item>
    </izvorni_sadrzaj>
    <derivirana_varijabla naziv="DomainObject.Predmet.ProtuStrankaListNazivFormated_1">
      <item>FRANIKOL USLUGE j.d.o.o.</item>
    </derivirana_varijabla>
  </DomainObject.Predmet.ProtuStrankaListNazivFormated>
  <DomainObject.Predmet.ProtuStrankaListNazivFormatedOIB>
    <izvorni_sadrzaj>
      <item>FRANIKOL USLUGE j.d.o.o., OIB 25504623375</item>
    </izvorni_sadrzaj>
    <derivirana_varijabla naziv="DomainObject.Predmet.ProtuStrankaListNazivFormatedOIB_1">
      <item>FRANIKOL USLUGE j.d.o.o., OIB 25504623375</item>
    </derivirana_varijabla>
  </DomainObject.Predmet.ProtuStrankaListNazivFormatedOIB>
  <DomainObject.Predmet.OstaliListFormated>
    <izvorni_sadrzaj>
      <item>Martina Letica punomoćnik sudionika u postupku FRANIKOL USLUGE j.d.o.o.</item>
    </izvorni_sadrzaj>
    <derivirana_varijabla naziv="DomainObject.Predmet.OstaliListFormated_1">
      <item>Martina Letica punomoćnik sudionika u postupku FRANIKOL USLUGE j.d.o.o.</item>
    </derivirana_varijabla>
  </DomainObject.Predmet.OstaliListFormated>
  <DomainObject.Predmet.OstaliListFormatedOIB>
    <izvorni_sadrzaj>
      <item>Martina Letica, OIB 34893318991 punomoćnik sudionika u postupku FRANIKOL USLUGE j.d.o.o.</item>
    </izvorni_sadrzaj>
    <derivirana_varijabla naziv="DomainObject.Predmet.OstaliListFormatedOIB_1">
      <item>Martina Letica, OIB 34893318991 punomoćnik sudionika u postupku FRANIKOL USLUGE j.d.o.o.</item>
    </derivirana_varijabla>
  </DomainObject.Predmet.OstaliListFormatedOIB>
  <DomainObject.Predmet.OstaliListFormatedWithAdress>
    <izvorni_sadrzaj>
      <item>Martina Letica, Rim 50, 10000 Zagreb punomoćnik sudionika u postupku FRANIKOL USLUGE j.d.o.o.</item>
    </izvorni_sadrzaj>
    <derivirana_varijabla naziv="DomainObject.Predmet.OstaliListFormatedWithAdress_1">
      <item>Martina Letica, Rim 50, 10000 Zagreb punomoćnik sudionika u postupku FRANIKOL USLUGE j.d.o.o.</item>
    </derivirana_varijabla>
  </DomainObject.Predmet.OstaliListFormatedWithAdress>
  <DomainObject.Predmet.OstaliListFormatedWithAdressOIB>
    <izvorni_sadrzaj>
      <item>Martina Letica, OIB 34893318991, Rim 50, 10000 Zagreb punomoćnik sudionika u postupku FRANIKOL USLUGE j.d.o.o.</item>
    </izvorni_sadrzaj>
    <derivirana_varijabla naziv="DomainObject.Predmet.OstaliListFormatedWithAdressOIB_1">
      <item>Martina Letica, OIB 34893318991, Rim 50, 10000 Zagreb punomoćnik sudionika u postupku FRANIKOL USLUGE j.d.o.o.</item>
    </derivirana_varijabla>
  </DomainObject.Predmet.OstaliListFormatedWithAdressOIB>
  <DomainObject.Predmet.OstaliListNazivFormated>
    <izvorni_sadrzaj>
      <item>Martina Letica</item>
    </izvorni_sadrzaj>
    <derivirana_varijabla naziv="DomainObject.Predmet.OstaliListNazivFormated_1">
      <item>Martina Letica</item>
    </derivirana_varijabla>
  </DomainObject.Predmet.OstaliListNazivFormated>
  <DomainObject.Predmet.OstaliListNazivFormatedOIB>
    <izvorni_sadrzaj>
      <item>Martina Letica, OIB 34893318991</item>
    </izvorni_sadrzaj>
    <derivirana_varijabla naziv="DomainObject.Predmet.OstaliListNazivFormatedOIB_1">
      <item>Martina Letica, OIB 34893318991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FRANIKOL USLUGE j.d.o.o.</izvorni_sadrzaj>
    <derivirana_varijabla naziv="DomainObject.Predmet.ProtustrankaIDrugi_1">FRANIKOL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FRANIKOL USLUGE j.d.o.o., OIB 25504623375, Rim 50, 10000 Zagreb</izvorni_sadrzaj>
    <derivirana_varijabla naziv="DomainObject.Predmet.ProtustrankaIDrugiAdressOIB_1">FRANIKOL USLUGE j.d.o.o., OIB 25504623375, Rim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FRANIKOL USLUGE j.d.o.o.</item>
      <item>Martina Letica</item>
    </izvorni_sadrzaj>
    <derivirana_varijabla naziv="DomainObject.Predmet.SudioniciListNaziv_1">
      <item>FINA Regionalni centar Zagreb</item>
      <item>FRANIKOL USLUGE j.d.o.o.</item>
      <item>Martina Letica</item>
    </derivirana_varijabla>
  </DomainObject.Predmet.SudioniciListNaziv>
  <DomainObject.Predmet.SudioniciListAdressOIB>
    <izvorni_sadrzaj>
      <item>FINA Regionalni centar Zagreb, OIB 85821130368, Trg svibanjskih žrtava 1995. 1,10000 Zagreb</item>
      <item>FRANIKOL USLUGE j.d.o.o., OIB 25504623375, Rim 50,10000 Zagreb</item>
      <item>Martina Letica, OIB 34893318991, Rim 50,10000 Zagreb</item>
    </izvorni_sadrzaj>
    <derivirana_varijabla naziv="DomainObject.Predmet.SudioniciListAdressOIB_1">
      <item>FINA Regionalni centar Zagreb, OIB 85821130368, Trg svibanjskih žrtava 1995. 1,10000 Zagreb</item>
      <item>FRANIKOL USLUGE j.d.o.o., OIB 25504623375, Rim 50,10000 Zagreb</item>
      <item>Martina Letica, OIB 34893318991, Rim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25504623375</item>
      <item>, OIB 34893318991</item>
    </izvorni_sadrzaj>
    <derivirana_varijabla naziv="DomainObject.Predmet.SudioniciListNazivOIB_1">
      <item>, OIB 85821130368</item>
      <item>, OIB 25504623375</item>
      <item>, OIB 34893318991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84229F-0534-4B9D-932D-24A1949FFF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100</properties:Words>
  <properties:Characters>580</properties:Characters>
  <properties:Lines>33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2017-10-26T06:46:00Z</dcterms:created>
  <dc:creator>stecaj</dc:creator>
  <cp:lastModifiedBy>Gordana Grčić</cp:lastModifiedBy>
  <cp:lastPrinted>2017-10-26T06:46:00Z</cp:lastPrinted>
  <dcterms:modified xmlns:xsi="http://www.w3.org/2001/XMLSchema-instance" xsi:type="dcterms:W3CDTF">2017-10-26T06:47:00Z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