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0817" w14:paraId="c8a0817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3D3990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86240E">
        <w:rPr>
          <w:rFonts w:cs="Times New Roman"/>
        </w:rPr>
        <w:t>PROGRAD d.o.o., OIB 80731071861, Varaždin, Livadsko Naselje 8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86240E">
        <w:rPr>
          <w:rFonts w:cs="Times New Roman"/>
        </w:rPr>
        <w:t>PROGRAD d.o.o., OIB 80731071861, Varaždin, Livadsko Naselje 8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  <w:r>
        <w:rPr>
          <w:rFonts w:cs="Times New Roman"/>
        </w:rPr>
        <w:t xml:space="preserve"> u  </w:t>
      </w:r>
      <w:r w:rsidR="00C43BF8">
        <w:rPr>
          <w:rFonts w:cs="Times New Roman"/>
        </w:rPr>
        <w:t>11,00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86240E">
        <w:rPr>
          <w:rFonts w:cs="Times New Roman"/>
        </w:rPr>
        <w:t>PROGRAD d.o.o., OIB 80731071861, Varaždin, Livadsko Naselje 8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86240E">
        <w:rPr>
          <w:rFonts w:cs="Times New Roman"/>
        </w:rPr>
        <w:t>Jasna Hromadko, OIB 22088644509, iz Zagreba, Zelengorska br. 1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86240E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86240E">
        <w:rPr>
          <w:rFonts w:cs="Times New Roman"/>
        </w:rPr>
        <w:t>PROGRAD d.o.o., OIB 80731071861, Varaždin, Livadsko Naselje 8</w:t>
      </w:r>
      <w:r w:rsidRPr="00BA3155">
        <w:rPr>
          <w:rFonts w:cs="Times New Roman"/>
        </w:rPr>
        <w:t xml:space="preserve">, bit će brisan iz </w:t>
      </w:r>
      <w:r w:rsidRPr="0086240E">
        <w:rPr>
          <w:rFonts w:cs="Times New Roman"/>
        </w:rPr>
        <w:t>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86240E">
        <w:rPr>
          <w:rFonts w:cs="Times New Roman"/>
        </w:rPr>
        <w:t xml:space="preserve">17. prosinca 2015.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86240E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3D3990" w:rsidP="00BA3155" w:rsidR="003D3990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86240E">
        <w:rPr>
          <w:rFonts w:cs="Times New Roman"/>
        </w:rPr>
        <w:t>, v.r.</w:t>
      </w:r>
    </w:p>
    <w:p w:rsidRDefault="003D3990" w:rsidP="00BA3155" w:rsidR="003D3990" w:rsidRPr="00BA3155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86240E">
        <w:rPr>
          <w:rFonts w:cs="Times New Roman"/>
        </w:rPr>
        <w:t>PROGRAD d.o.o., Varaždin, Livadsko Naselje 8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86240E">
        <w:rPr>
          <w:rFonts w:cs="Times New Roman"/>
        </w:rPr>
        <w:t>Direktor</w:t>
      </w:r>
      <w:r>
        <w:rPr>
          <w:rFonts w:cs="Times New Roman"/>
        </w:rPr>
        <w:t xml:space="preserve"> dužnika, </w:t>
      </w:r>
      <w:r w:rsidR="0086240E">
        <w:rPr>
          <w:rFonts w:cs="Times New Roman"/>
        </w:rPr>
        <w:t>Ivan Benkus, Varaždin, Livadsko Naselje 8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86240E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86240E">
      <w:pPr>
        <w:numPr>
          <w:ilvl w:val="0"/>
          <w:numId w:val="2"/>
        </w:numPr>
        <w:spacing w:after="0"/>
        <w:rPr>
          <w:rFonts w:cs="Times New Roman"/>
        </w:rPr>
      </w:pPr>
      <w:r w:rsidRPr="0086240E">
        <w:rPr>
          <w:rFonts w:cs="Times New Roman"/>
        </w:rPr>
        <w:t xml:space="preserve">Ministarstvo financija, Porezna uprava, Područni ured Sjeverna Hrvatska, Ispostava </w:t>
      </w:r>
      <w:r w:rsidR="0086240E" w:rsidRPr="0086240E">
        <w:rPr>
          <w:rFonts w:cs="Times New Roman"/>
        </w:rPr>
        <w:t>Varaždin, Graberje 1, Varaždin</w:t>
      </w:r>
    </w:p>
    <w:p w:rsidRDefault="00BA3155" w:rsidP="00BA3155" w:rsidR="00BA3155" w:rsidRPr="0086240E">
      <w:pPr>
        <w:numPr>
          <w:ilvl w:val="0"/>
          <w:numId w:val="2"/>
        </w:numPr>
        <w:spacing w:after="0"/>
        <w:rPr>
          <w:rFonts w:cs="Times New Roman"/>
        </w:rPr>
      </w:pPr>
      <w:r w:rsidRPr="0086240E">
        <w:rPr>
          <w:rFonts w:cs="Times New Roman"/>
        </w:rPr>
        <w:t xml:space="preserve">Stečajni upravitelj  </w:t>
      </w:r>
      <w:r w:rsidR="0086240E">
        <w:rPr>
          <w:rFonts w:cs="Times New Roman"/>
        </w:rPr>
        <w:t>Jasna Hromadko, Zagreb, Zelengorska br. 1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86240E" w:rsidP="0086240E" w:rsidR="0086240E" w:rsidRPr="00BA3155">
      <w:pPr>
        <w:spacing w:after="0"/>
        <w:ind w:left="360"/>
        <w:rPr>
          <w:rFonts w:cs="Times New Roman"/>
        </w:rPr>
      </w:pPr>
    </w:p>
    <w:sectPr w:rsidSect="0086240E" w:rsidR="0086240E" w:rsidRPr="00BA3155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C7C" w:rsidP="00BA3155" w:rsidR="00455C7C">
      <w:pPr>
        <w:spacing w:after="0"/>
      </w:pPr>
      <w:r>
        <w:separator/>
      </w:r>
    </w:p>
  </w:endnote>
  <w:endnote w:id="0" w:type="continuationSeparator">
    <w:p w:rsidRDefault="00455C7C" w:rsidP="00BA3155" w:rsidR="00455C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990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C7C" w:rsidP="00BA3155" w:rsidR="00455C7C">
      <w:pPr>
        <w:spacing w:after="0"/>
      </w:pPr>
      <w:r>
        <w:separator/>
      </w:r>
    </w:p>
  </w:footnote>
  <w:footnote w:id="0" w:type="continuationSeparator">
    <w:p w:rsidRDefault="00455C7C" w:rsidP="00BA3155" w:rsidR="00455C7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86240E">
      <w:t>1108/15-5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86240E">
      <w:t>1108/15-5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3B1ACB"/>
    <w:rsid w:val="003D3990"/>
    <w:rsid w:val="00443F39"/>
    <w:rsid w:val="00455C7C"/>
    <w:rsid w:val="00521255"/>
    <w:rsid w:val="00535974"/>
    <w:rsid w:val="0057362D"/>
    <w:rsid w:val="007D392C"/>
    <w:rsid w:val="0086240E"/>
    <w:rsid w:val="00B63FE2"/>
    <w:rsid w:val="00B72CD2"/>
    <w:rsid w:val="00BA3155"/>
    <w:rsid w:val="00C43BF8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862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40E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4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862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40E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St-1108/2015-5</izvorni_sadrzaj>
    <derivirana_varijabla naziv="DomainObject.Oznaka_1">St-1108/2015-5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St-1108/2015</izvorni_sadrzaj>
    <derivirana_varijabla naziv="DomainObject.Predmet.OznakaBroj_1">St-1108/2015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PROGRAD društvo s ograničenom odgovornošću za građevinski inženjering, unutarnju i vanjsku trgovinu zastupanog po punomoćniku Ivan Benkus</izvorni_sadrzaj>
    <derivirana_varijabla naziv="DomainObject.Predmet.ProtustrankaFormated_1">  PROGRAD društvo s ograničenom odgovornošću za građevinski inženjering, unutarnju i vanjsku trgovinu zastupanog po punomoćniku Ivan Benkus</derivirana_varijabla>
  </DomainObject.Predmet.ProtustrankaFormated>
  <DomainObject.Predmet.ProtustrankaFormatedOIB>
    <izvorni_sadrzaj>  PROGRAD društvo s ograničenom odgovornošću za građevinski inženjering, unutarnju i vanjsku trgovinu, OIB 80731071861 zastupanog po punomoćniku Ivan Benkus</izvorni_sadrzaj>
    <derivirana_varijabla naziv="DomainObject.Predmet.ProtustrankaFormatedOIB_1">  PROGRAD društvo s ograničenom odgovornošću za građevinski inženjering, unutarnju i vanjsku trgovinu, OIB 80731071861 zastupanog po punomoćniku Ivan Benkus</derivirana_varijabla>
  </DomainObject.Predmet.ProtustrankaFormatedOIB>
  <DomainObject.Predmet.ProtustrankaFormatedWithAdress>
    <izvorni_sadrzaj> PROGRAD društvo s ograničenom odgovornošću za građevinski inženjering, unutarnju i vanjsku trgovinu, Livadsko Naselje 8, 42000 Varaždin zastupanog po punomoćniku Ivan Benkus</izvorni_sadrzaj>
    <derivirana_varijabla naziv="DomainObject.Predmet.ProtustrankaFormatedWithAdress_1"> PROGRAD društvo s ograničenom odgovornošću za građevinski inženjering, unutarnju i vanjsku trgovinu, Livadsko Naselje 8, 42000 Varaždin zastupanog po punomoćniku Ivan Benkus</derivirana_varijabla>
  </DomainObject.Predmet.ProtustrankaFormatedWithAdress>
  <DomainObject.Predmet.ProtustrankaFormatedWithAdressOIB>
    <izvorni_sadrzaj> PROGRAD društvo s ograničenom odgovornošću za građevinski inženjering, unutarnju i vanjsku trgovinu, OIB 80731071861, Livadsko Naselje 8, 42000 Varaždin zastupanog po punomoćniku Ivan Benkus</izvorni_sadrzaj>
    <derivirana_varijabla naziv="DomainObject.Predmet.ProtustrankaFormatedWithAdressOIB_1"> PROGRAD društvo s ograničenom odgovornošću za građevinski inženjering, unutarnju i vanjsku trgovinu, OIB 80731071861, Livadsko Naselje 8, 42000 Varaždin zastupanog po punomoćniku Ivan Benkus</derivirana_varijabla>
  </DomainObject.Predmet.ProtustrankaFormatedWithAdressOIB>
  <DomainObject.Predmet.ProtustrankaWithAdress>
    <izvorni_sadrzaj>PROGRAD društvo s ograničenom odgovornošću za građevinski inženjering, unutarnju i vanjsku trgovinu Livadsko Naselje 8, 42000 Varaždin</izvorni_sadrzaj>
    <derivirana_varijabla naziv="DomainObject.Predmet.ProtustrankaWithAdress_1">PROGRAD društvo s ograničenom odgovornošću za građevinski inženjering, unutarnju i vanjsku trgovinu Livadsko Naselje 8, 42000 Varaždin</derivirana_varijabla>
  </DomainObject.Predmet.ProtustrankaWithAdress>
  <DomainObject.Predmet.ProtustrankaWithAdressOIB>
    <izvorni_sadrzaj>PROGRAD društvo s ograničenom odgovornošću za građevinski inženjering, unutarnju i vanjsku trgovinu, OIB 80731071861, Livadsko Naselje 8, 42000 Varaždin</izvorni_sadrzaj>
    <derivirana_varijabla naziv="DomainObject.Predmet.ProtustrankaWithAdressOIB_1">PROGRAD društvo s ograničenom odgovornošću za građevinski inženjering, unutarnju i vanjsku trgovinu, OIB 80731071861, Livadsko Naselje 8, 42000 Varaždin</derivirana_varijabla>
  </DomainObject.Predmet.ProtustrankaWithAdressOIB>
  <DomainObject.Predmet.ProtustrankaNazivFormated>
    <izvorni_sadrzaj>PROGRAD društvo s ograničenom odgovornošću za građevinski inženjering, unutarnju i vanjsku trgovinu</izvorni_sadrzaj>
    <derivirana_varijabla naziv="DomainObject.Predmet.ProtustrankaNazivFormated_1">PROGRAD društvo s ograničenom odgovornošću za građevinski inženjering, unutarnju i vanjsku trgovinu</derivirana_varijabla>
  </DomainObject.Predmet.ProtustrankaNazivFormated>
  <DomainObject.Predmet.ProtustrankaNazivFormatedOIB>
    <izvorni_sadrzaj>PROGRAD društvo s ograničenom odgovornošću za građevinski inženjering, unutarnju i vanjsku trgovinu, OIB 80731071861</izvorni_sadrzaj>
    <derivirana_varijabla naziv="DomainObject.Predmet.ProtustrankaNazivFormatedOIB_1">PROGRAD društvo s ograničenom odgovornošću za građevinski inženjering, unutarnju i vanjsku trgovinu, OIB 80731071861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8228.73</izvorni_sadrzaj>
    <derivirana_varijabla naziv="DomainObject.Predmet.TrenutnaVrijednost_1">8228.73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PROGRAD društvo s ograničenom odgovornošću za građevinski inženjering, unutarnju i vanjsku trgovinu zastupanog po punomoćniku Ivan Benkus</item>
    </izvorni_sadrzaj>
    <derivirana_varijabla naziv="DomainObject.Predmet.ProtuStrankaListFormated_1">
      <item>PROGRAD društvo s ograničenom odgovornošću za građevinski inženjering, unutarnju i vanjsku trgovinu zastupanog po punomoćniku Ivan Benkus</item>
    </derivirana_varijabla>
  </DomainObject.Predmet.ProtuStrankaListFormated>
  <DomainObject.Predmet.ProtuStrankaListFormatedOIB>
    <izvorni_sadrzaj>
      <item>PROGRAD društvo s ograničenom odgovornošću za građevinski inženjering, unutarnju i vanjsku trgovinu, OIB 80731071861 zastupanog po punomoćniku Ivan Benkus</item>
    </izvorni_sadrzaj>
    <derivirana_varijabla naziv="DomainObject.Predmet.ProtuStrankaListFormatedOIB_1">
      <item>PROGRAD društvo s ograničenom odgovornošću za građevinski inženjering, unutarnju i vanjsku trgovinu, OIB 80731071861 zastupanog po punomoćniku Ivan Benkus</item>
    </derivirana_varijabla>
  </DomainObject.Predmet.ProtuStrankaListFormatedOIB>
  <DomainObject.Predmet.ProtuStrankaListFormatedWithAdress>
    <izvorni_sadrzaj>
      <item>PROGRAD društvo s ograničenom odgovornošću za građevinski inženjering, unutarnju i vanjsku trgovinu, Livadsko Naselje 8, 42000 Varaždin zastupanog po punomoćniku Ivan Benkus</item>
    </izvorni_sadrzaj>
    <derivirana_varijabla naziv="DomainObject.Predmet.ProtuStrankaListFormatedWithAdress_1">
      <item>PROGRAD društvo s ograničenom odgovornošću za građevinski inženjering, unutarnju i vanjsku trgovinu, Livadsko Naselje 8, 42000 Varaždin zastupanog po punomoćniku Ivan Benkus</item>
    </derivirana_varijabla>
  </DomainObject.Predmet.ProtuStrankaListFormatedWithAdress>
  <DomainObject.Predmet.ProtuStrankaListFormatedWithAdressOIB>
    <izvorni_sadrzaj>
      <item>PROGRAD društvo s ograničenom odgovornošću za građevinski inženjering, unutarnju i vanjsku trgovinu, OIB 80731071861, Livadsko Naselje 8, 42000 Varaždin zastupanog po punomoćniku Ivan Benkus</item>
    </izvorni_sadrzaj>
    <derivirana_varijabla naziv="DomainObject.Predmet.ProtuStrankaListFormatedWithAdressOIB_1">
      <item>PROGRAD društvo s ograničenom odgovornošću za građevinski inženjering, unutarnju i vanjsku trgovinu, OIB 80731071861, Livadsko Naselje 8, 42000 Varaždin zastupanog po punomoćniku Ivan Benkus</item>
    </derivirana_varijabla>
  </DomainObject.Predmet.ProtuStrankaListFormatedWithAdressOIB>
  <DomainObject.Predmet.ProtuStrankaListNazivFormated>
    <izvorni_sadrzaj>
      <item>PROGRAD društvo s ograničenom odgovornošću za građevinski inženjering, unutarnju i vanjsku trgovinu</item>
    </izvorni_sadrzaj>
    <derivirana_varijabla naziv="DomainObject.Predmet.ProtuStrankaListNazivFormated_1">
      <item>PROGRAD društvo s ograničenom odgovornošću za građevinski inženjering, unutarnju i vanjsku trgovinu</item>
    </derivirana_varijabla>
  </DomainObject.Predmet.ProtuStrankaListNazivFormated>
  <DomainObject.Predmet.ProtuStrankaListNazivFormatedOIB>
    <izvorni_sadrzaj>
      <item>PROGRAD društvo s ograničenom odgovornošću za građevinski inženjering, unutarnju i vanjsku trgovinu, OIB 80731071861</item>
    </izvorni_sadrzaj>
    <derivirana_varijabla naziv="DomainObject.Predmet.ProtuStrankaListNazivFormatedOIB_1">
      <item>PROGRAD društvo s ograničenom odgovornošću za građevinski inženjering, unutarnju i vanjsku trgovinu, OIB 80731071861</item>
    </derivirana_varijabla>
  </DomainObject.Predmet.ProtuStrankaListNazivFormatedOIB>
  <DomainObject.Predmet.OstaliListFormated>
    <izvorni_sadrzaj>
      <item>E-oglasna ploča</item>
      <item>Sudski registar, Trgovački sud u Varaždinu</item>
      <item>Ivan Benkus punomoćnik sudionika u postupku PROGRAD društvo s ograničenom odgovornošću za građevinski inženjering, unutarnju i vanjsku trgovinu</item>
    </izvorni_sadrzaj>
    <derivirana_varijabla naziv="DomainObject.Predmet.OstaliListFormated_1">
      <item>E-oglasna ploča</item>
      <item>Sudski registar, Trgovački sud u Varaždinu</item>
      <item>Ivan Benkus punomoćnik sudionika u postupku PROGRAD društvo s ograničenom odgovornošću za građevinski inženjering, unutarnju i vanjsku trgovinu</item>
    </derivirana_varijabla>
  </DomainObject.Predmet.OstaliListFormated>
  <DomainObject.Predmet.OstaliListFormatedOIB>
    <izvorni_sadrzaj>
      <item>E-oglasna ploča</item>
      <item>Sudski registar, Trgovački sud u Varaždinu</item>
      <item>Ivan Benkus, OIB 82901846921 punomoćnik sudionika u postupku PROGRAD društvo s ograničenom odgovornošću za građevinski inženjering, unutarnju i vanjsku trgovinu</item>
    </izvorni_sadrzaj>
    <derivirana_varijabla naziv="DomainObject.Predmet.OstaliListFormatedOIB_1">
      <item>E-oglasna ploča</item>
      <item>Sudski registar, Trgovački sud u Varaždinu</item>
      <item>Ivan Benkus, OIB 82901846921 punomoćnik sudionika u postupku PROGRAD društvo s ograničenom odgovornošću za građevinski inženjering, unutarnju i vanjsku trgovinu</item>
    </derivirana_varijabla>
  </DomainObject.Predmet.OstaliListFormatedOIB>
  <DomainObject.Predmet.OstaliListFormatedWithAdress>
    <izvorni_sadrzaj>
      <item>E-oglasna ploča</item>
      <item>Sudski registar, Trgovački sud u Varaždinu</item>
      <item>Ivan Benkus, Livadsko Naselje 8, 42000 Varaždin punomoćnik sudionika u postupku PROGRAD društvo s ograničenom odgovornošću za građevinski inženjering, unutarnju i vanjsku trgovinu</item>
    </izvorni_sadrzaj>
    <derivirana_varijabla naziv="DomainObject.Predmet.OstaliListFormatedWithAdress_1">
      <item>E-oglasna ploča</item>
      <item>Sudski registar, Trgovački sud u Varaždinu</item>
      <item>Ivan Benkus, Livadsko Naselje 8, 42000 Varaždin punomoćnik sudionika u postupku PROGRAD društvo s ograničenom odgovornošću za građevinski inženjering, unutarnju i vanjsku trgovinu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Ivan Benkus, OIB 82901846921, Livadsko Naselje 8, 42000 Varaždin punomoćnik sudionika u postupku PROGRAD društvo s ograničenom odgovornošću za građevinski inženjering, unutarnju i vanjsku trgovinu</item>
    </izvorni_sadrzaj>
    <derivirana_varijabla naziv="DomainObject.Predmet.OstaliListFormatedWithAdressOIB_1">
      <item>E-oglasna ploča</item>
      <item>Sudski registar, Trgovački sud u Varaždinu</item>
      <item>Ivan Benkus, OIB 82901846921, Livadsko Naselje 8, 42000 Varaždin punomoćnik sudionika u postupku PROGRAD društvo s ograničenom odgovornošću za građevinski inženjering, unutarnju i vanjsku trgovinu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Ivan Benkus</item>
    </izvorni_sadrzaj>
    <derivirana_varijabla naziv="DomainObject.Predmet.OstaliListNazivFormated_1">
      <item>E-oglasna ploča</item>
      <item>Sudski registar, Trgovački sud u Varaždinu</item>
      <item>Ivan Benkus</item>
    </derivirana_varijabla>
  </DomainObject.Predmet.OstaliListNazivFormated>
  <DomainObject.Predmet.OstaliListNazivFormatedOIB>
    <izvorni_sadrzaj>
      <item>E-oglasna ploča</item>
      <item>Sudski registar, Trgovački sud u Varaždinu</item>
      <item>Ivan Benkus, OIB 82901846921</item>
    </izvorni_sadrzaj>
    <derivirana_varijabla naziv="DomainObject.Predmet.OstaliListNazivFormatedOIB_1">
      <item>E-oglasna ploča</item>
      <item>Sudski registar, Trgovački sud u Varaždinu</item>
      <item>Ivan Benkus, OIB 82901846921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St-1108/2015-5</izvorni_sadrzaj>
    <derivirana_varijabla naziv="DomainObject.PoslovniBrojDokumenta_1">St-1108/2015-5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PROGRAD društvo s ograničenom odgovornošću za građevinski inženjering, unutarnju i vanjsku trgovinu</izvorni_sadrzaj>
    <derivirana_varijabla naziv="DomainObject.Predmet.ProtustrankaIDrugi_1">PROGRAD društvo s ograničenom odgovornošću za građevinski inženjering, unutarnju i vanjsku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PROGRAD društvo s ograničenom odgovornošću za građevinski inženjering, unutarnju i vanjsku trgovinu, OIB 80731071861, Livadsko Naselje 8, 42000 Varaždin</izvorni_sadrzaj>
    <derivirana_varijabla naziv="DomainObject.Predmet.ProtustrankaIDrugiAdressOIB_1">PROGRAD društvo s ograničenom odgovornošću za građevinski inženjering, unutarnju i vanjsku trgovinu, OIB 80731071861, Livadsko Naselje 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PROGRAD društvo s ograničenom odgovornošću za građevinski inženjering, unutarnju i vanjsku trgovinu</item>
      <item>E-oglasna ploča</item>
      <item>Sudski registar, Trgovački sud u Varaždinu</item>
      <item>Ivan Benkus</item>
    </izvorni_sadrzaj>
    <derivirana_varijabla naziv="DomainObject.Predmet.SudioniciListNaziv_1">
      <item>Financijska agencija</item>
      <item>PROGRAD društvo s ograničenom odgovornošću za građevinski inženjering, unutarnju i vanjsku trgovinu</item>
      <item>E-oglasna ploča</item>
      <item>Sudski registar, Trgovački sud u Varaždinu</item>
      <item>Ivan Benkus</item>
    </derivirana_varijabla>
  </DomainObject.Predmet.SudioniciListNaziv>
  <DomainObject.Predmet.SudioniciListAdressOIB>
    <izvorni_sadrzaj>
      <item>Financijska agencija, OIB 85821130368, A. Cesarca 2,42000 Varaždin</item>
      <item>PROGRAD društvo s ograničenom odgovornošću za građevinski inženjering, unutarnju i vanjsku trgovinu, OIB 80731071861, Livadsko Naselje 8,42000 Varaždin</item>
      <item>E-oglasna ploča</item>
      <item>Sudski registar, Trgovački sud u Varaždinu</item>
      <item>Ivan Benkus, OIB 82901846921, Livadsko Naselje 8,42000 Varaždin</item>
    </izvorni_sadrzaj>
    <derivirana_varijabla naziv="DomainObject.Predmet.SudioniciListAdressOIB_1">
      <item>Financijska agencija, OIB 85821130368, A. Cesarca 2,42000 Varaždin</item>
      <item>PROGRAD društvo s ograničenom odgovornošću za građevinski inženjering, unutarnju i vanjsku trgovinu, OIB 80731071861, Livadsko Naselje 8,42000 Varaždin</item>
      <item>E-oglasna ploča</item>
      <item>Sudski registar, Trgovački sud u Varaždinu</item>
      <item>Ivan Benkus, OIB 82901846921, Livadsko Naselje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80731071861</item>
      <item>, OIB null</item>
      <item>, OIB null</item>
      <item>, OIB 82901846921</item>
    </izvorni_sadrzaj>
    <derivirana_varijabla naziv="DomainObject.Predmet.SudioniciListNazivOIB_1">
      <item>, OIB 85821130368</item>
      <item>, OIB 80731071861</item>
      <item>, OIB null</item>
      <item>, OIB null</item>
      <item>, OIB 82901846921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2701</properties:Characters>
  <properties:Lines>69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2016-03-03T13:33:00Z</dcterms:created>
  <dc:creator>Ljubica Makovec</dc:creator>
  <cp:lastModifiedBy>Ljubica Makovec</cp:lastModifiedBy>
  <cp:lastPrinted>2016-03-24T08:51:00Z</cp:lastPrinted>
  <dcterms:modified xmlns:xsi="http://www.w3.org/2001/XMLSchema-instance" xsi:type="dcterms:W3CDTF">2016-03-24T08:54:00Z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St-1108/2015-5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