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41213" w14:paraId="4a41213" w:rsidRDefault="00AE649C" w:rsidP="00FA5B5E" w:rsidR="00AE649C">
      <w:pPr>
        <w:pStyle w:val="Naslov3"/>
        <w15:collapsed w:val="false"/>
      </w:pPr>
    </w:p>
    <w:p w:rsidRDefault="0004656E" w:rsidP="0004656E" w:rsidR="0004656E">
      <w:pPr>
        <w:spacing w:after="0"/>
      </w:pPr>
      <w:r>
        <w:t>REPUBLIKA HRVATSKA</w:t>
      </w:r>
    </w:p>
    <w:p w:rsidRDefault="0004656E" w:rsidP="0004656E" w:rsidR="0004656E">
      <w:pPr>
        <w:spacing w:after="0"/>
      </w:pPr>
      <w:r>
        <w:t>Trgovački sud u Varaždinu</w:t>
      </w:r>
    </w:p>
    <w:p w:rsidRDefault="0004656E" w:rsidP="0004656E" w:rsidR="0004656E">
      <w:pPr>
        <w:spacing w:after="0"/>
      </w:pPr>
      <w:r>
        <w:t>Varaždin, Braće Radić br. 2.</w:t>
      </w:r>
      <w:r w:rsidR="00226C1B">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4656E" w:rsidP="0004656E" w:rsidR="0004656E">
      <w:pPr>
        <w:spacing w:after="0"/>
      </w:pPr>
    </w:p>
    <w:p w:rsidRDefault="0004656E" w:rsidP="0004656E" w:rsidR="0004656E">
      <w:pPr>
        <w:spacing w:after="0"/>
        <w:rPr>
          <w:b/>
        </w:rPr>
      </w:pPr>
    </w:p>
    <w:p w:rsidRDefault="0004656E" w:rsidP="0004656E" w:rsidR="0004656E">
      <w:pPr>
        <w:spacing w:after="0"/>
        <w:jc w:val="center"/>
      </w:pPr>
      <w:r>
        <w:t>R E P U B L I K A     H R V A T S K A</w:t>
      </w:r>
    </w:p>
    <w:p w:rsidRDefault="0004656E" w:rsidP="0004656E" w:rsidR="0004656E">
      <w:pPr>
        <w:spacing w:after="0"/>
        <w:jc w:val="both"/>
        <w:rPr>
          <w:b/>
        </w:rPr>
      </w:pPr>
    </w:p>
    <w:p w:rsidRDefault="0004656E" w:rsidP="0004656E" w:rsidR="0004656E">
      <w:pPr>
        <w:spacing w:after="0"/>
        <w:jc w:val="center"/>
      </w:pPr>
      <w:r>
        <w:t>R J  E  Š  E  NJ  E</w:t>
      </w:r>
    </w:p>
    <w:p w:rsidRDefault="0004656E" w:rsidP="0004656E" w:rsidR="0004656E">
      <w:pPr>
        <w:spacing w:after="0"/>
        <w:jc w:val="both"/>
      </w:pPr>
      <w:r>
        <w:t xml:space="preserve">          </w:t>
      </w:r>
    </w:p>
    <w:p w:rsidRDefault="0004656E" w:rsidP="0004656E" w:rsidR="0004656E">
      <w:pPr>
        <w:spacing w:after="0"/>
        <w:jc w:val="both"/>
      </w:pPr>
      <w:r>
        <w:t xml:space="preserve">                </w:t>
      </w:r>
    </w:p>
    <w:p w:rsidRDefault="0004656E" w:rsidP="0004656E" w:rsidR="0004656E">
      <w:pPr>
        <w:spacing w:after="0"/>
        <w:jc w:val="both"/>
      </w:pPr>
      <w:r>
        <w:tab/>
        <w:t xml:space="preserve">TRGOVAČKI SUD U VARAŽDINU, po sucu toga suda Hugu </w:t>
      </w:r>
      <w:proofErr w:type="spellStart"/>
      <w:r>
        <w:t>Wedemeyeru</w:t>
      </w:r>
      <w:proofErr w:type="spellEnd"/>
      <w:r>
        <w:t xml:space="preserve">, u stečajnom postupku nad stečajnim dužnikom </w:t>
      </w:r>
      <w:r w:rsidR="00442529">
        <w:t>HAMEX d.o.o.</w:t>
      </w:r>
      <w:r>
        <w:t xml:space="preserve"> „u stečaju“, iz </w:t>
      </w:r>
      <w:r w:rsidR="00442529">
        <w:t xml:space="preserve">Novog Marofa, Zagrebačka </w:t>
      </w:r>
      <w:proofErr w:type="spellStart"/>
      <w:r w:rsidR="00442529">
        <w:t>bb</w:t>
      </w:r>
      <w:proofErr w:type="spellEnd"/>
      <w:r>
        <w:t xml:space="preserve">, </w:t>
      </w:r>
      <w:r w:rsidR="00442529">
        <w:t>OIB: 59132383418, kojeg zastupa stečajni</w:t>
      </w:r>
      <w:r>
        <w:t xml:space="preserve"> upravitelj</w:t>
      </w:r>
      <w:r w:rsidR="00442529">
        <w:t xml:space="preserve"> Antun </w:t>
      </w:r>
      <w:proofErr w:type="spellStart"/>
      <w:r w:rsidR="00442529">
        <w:t>Mišanović</w:t>
      </w:r>
      <w:proofErr w:type="spellEnd"/>
      <w:r w:rsidR="00442529">
        <w:t>, iz Varaždina, Braće Radić br. 24</w:t>
      </w:r>
      <w:r>
        <w:t xml:space="preserve">, nakon održanog ispitnog ročišta </w:t>
      </w:r>
      <w:r w:rsidR="00442529">
        <w:t>7. srpnja</w:t>
      </w:r>
      <w:r>
        <w:t xml:space="preserve"> 201</w:t>
      </w:r>
      <w:r w:rsidR="00442529">
        <w:t>6</w:t>
      </w:r>
      <w:r>
        <w:t>.,</w:t>
      </w:r>
    </w:p>
    <w:p w:rsidRDefault="0004656E" w:rsidP="0004656E" w:rsidR="0004656E">
      <w:pPr>
        <w:spacing w:after="0"/>
        <w:jc w:val="both"/>
      </w:pPr>
    </w:p>
    <w:p w:rsidRDefault="0004656E" w:rsidP="0004656E" w:rsidR="0004656E">
      <w:pPr>
        <w:spacing w:after="0"/>
        <w:jc w:val="both"/>
      </w:pPr>
    </w:p>
    <w:p w:rsidRDefault="0004656E" w:rsidP="0004656E" w:rsidR="0004656E">
      <w:pPr>
        <w:spacing w:after="0"/>
        <w:jc w:val="center"/>
      </w:pPr>
      <w:r>
        <w:t>r i j e š i o     j e</w:t>
      </w:r>
    </w:p>
    <w:p w:rsidRDefault="0004656E" w:rsidP="0004656E" w:rsidR="0004656E">
      <w:pPr>
        <w:spacing w:after="0"/>
        <w:jc w:val="center"/>
      </w:pPr>
    </w:p>
    <w:p w:rsidRDefault="0004656E" w:rsidP="0004656E" w:rsidR="0004656E">
      <w:pPr>
        <w:spacing w:after="0"/>
      </w:pPr>
    </w:p>
    <w:p w:rsidRDefault="0004656E" w:rsidP="0004656E" w:rsidR="0004656E">
      <w:pPr>
        <w:spacing w:after="0"/>
        <w:jc w:val="both"/>
      </w:pPr>
      <w:r>
        <w:tab/>
        <w:t>I/ Utvrđuju se slijedeće tražbine</w:t>
      </w:r>
    </w:p>
    <w:p w:rsidRDefault="0004656E" w:rsidP="0004656E" w:rsidR="0004656E">
      <w:pPr>
        <w:spacing w:after="0"/>
        <w:jc w:val="both"/>
      </w:pPr>
    </w:p>
    <w:p w:rsidRDefault="0004656E" w:rsidP="0004656E" w:rsidR="00442529">
      <w:pPr>
        <w:spacing w:after="0"/>
        <w:jc w:val="both"/>
      </w:pPr>
      <w:r>
        <w:t>DRUGI VIŠI ISPLATNI RED</w:t>
      </w:r>
    </w:p>
    <w:p w:rsidRDefault="00442529" w:rsidP="0004656E" w:rsidR="0004656E">
      <w:pPr>
        <w:spacing w:after="0"/>
        <w:jc w:val="both"/>
      </w:pPr>
      <w:r>
        <w:t>U CIJELOSTI PRIZNATE TRAŽBINE</w:t>
      </w:r>
      <w:r w:rsidR="0004656E">
        <w:t xml:space="preserve"> </w:t>
      </w:r>
    </w:p>
    <w:p w:rsidRDefault="00123961" w:rsidP="00123961" w:rsidR="00123961">
      <w:pPr>
        <w:spacing w:after="0"/>
        <w:jc w:val="both"/>
      </w:pPr>
    </w:p>
    <w:p w:rsidRDefault="00123961" w:rsidP="00123961" w:rsidR="00123961">
      <w:pPr>
        <w:spacing w:lineRule="auto" w:line="288" w:after="0"/>
        <w:jc w:val="both"/>
        <w:rPr>
          <w:lang w:val="en-US"/>
        </w:rPr>
      </w:pPr>
      <w:r>
        <w:t>1)Vjerovnik HRVATSKI TELEKOM d.d. iz Zagreba, prijavljena tražbina u iznosu od 39.579,06 kuna, koji iznos se priznaje u cijelosti,</w:t>
      </w:r>
    </w:p>
    <w:p w:rsidRDefault="00442529" w:rsidP="00123961" w:rsidR="00442529">
      <w:pPr>
        <w:spacing w:lineRule="auto" w:line="288" w:after="0"/>
        <w:jc w:val="both"/>
      </w:pPr>
    </w:p>
    <w:p w:rsidRDefault="00123961" w:rsidP="00123961" w:rsidR="00123961">
      <w:pPr>
        <w:spacing w:lineRule="auto" w:line="288" w:after="0"/>
        <w:jc w:val="both"/>
      </w:pPr>
      <w:r>
        <w:t>2) Vjerovnik INSTOS d.o.o iz Osijeka, prijavljena tražbina u iznosu od 49.694,53 kuna, koji iznos se priznaje u cijelosti.</w:t>
      </w:r>
    </w:p>
    <w:p w:rsidRDefault="00123961" w:rsidP="00123961" w:rsidR="00123961">
      <w:pPr>
        <w:spacing w:lineRule="auto" w:line="288" w:after="0"/>
        <w:jc w:val="both"/>
      </w:pPr>
    </w:p>
    <w:p w:rsidRDefault="00123961" w:rsidP="00123961" w:rsidR="00123961">
      <w:pPr>
        <w:spacing w:lineRule="auto" w:line="288" w:after="0"/>
        <w:jc w:val="both"/>
      </w:pPr>
      <w:r>
        <w:t>3) Vjerovnik BASF Croatia d.o.o. iz Zagreba, prijavljena tražbina u iznosu od 96.007,19 kuna, koji iznos se priznaje u cijelosti.</w:t>
      </w:r>
    </w:p>
    <w:p w:rsidRDefault="00442529" w:rsidP="00123961" w:rsidR="00442529">
      <w:pPr>
        <w:spacing w:lineRule="auto" w:line="288" w:after="0"/>
        <w:jc w:val="both"/>
      </w:pPr>
    </w:p>
    <w:p w:rsidRDefault="00123961" w:rsidP="00123961" w:rsidR="00123961">
      <w:pPr>
        <w:spacing w:lineRule="auto" w:line="288" w:after="0"/>
        <w:jc w:val="both"/>
      </w:pPr>
      <w:r>
        <w:t>4) Vjerovnik VABA d.d. banka, iz Varaždina, prijavljena tražbina u iznosu od 1.238.882,78 kuna, koji iznos se priznaje u cijelosti,</w:t>
      </w:r>
    </w:p>
    <w:p w:rsidRDefault="00442529" w:rsidP="00123961" w:rsidR="00442529">
      <w:pPr>
        <w:spacing w:lineRule="auto" w:line="288" w:after="0"/>
        <w:jc w:val="both"/>
      </w:pPr>
    </w:p>
    <w:p w:rsidRDefault="00123961" w:rsidP="00123961" w:rsidR="00123961">
      <w:pPr>
        <w:spacing w:lineRule="auto" w:line="288" w:after="0"/>
        <w:jc w:val="both"/>
      </w:pPr>
      <w:r>
        <w:t>5) Vjerovnik HRVATSKA RADIOTELEVIZIJA, javna ustanova, iz Zagreba, prijavljena tražbina u iznosu od 11.825,79 kuna, koji iznos se priznaje u cijelosti.</w:t>
      </w:r>
    </w:p>
    <w:p w:rsidRDefault="00442529" w:rsidP="00123961" w:rsidR="00442529">
      <w:pPr>
        <w:spacing w:lineRule="auto" w:line="288" w:after="0"/>
        <w:jc w:val="both"/>
      </w:pPr>
    </w:p>
    <w:p w:rsidRDefault="00123961" w:rsidP="00123961" w:rsidR="00123961">
      <w:pPr>
        <w:spacing w:lineRule="auto" w:line="288" w:after="0"/>
        <w:jc w:val="both"/>
      </w:pPr>
      <w:r>
        <w:t>6) Vjerovnik TERMOPLIN d.d. iz Varaždina, prijavljena tražbina u iznosu od 57.323,02 kuna, koji iznos se priznaje u cijelosti,</w:t>
      </w:r>
    </w:p>
    <w:p w:rsidRDefault="00123961" w:rsidP="00442529" w:rsidR="0004656E">
      <w:pPr>
        <w:spacing w:lineRule="auto" w:line="288" w:after="0"/>
        <w:jc w:val="both"/>
      </w:pPr>
      <w:r>
        <w:lastRenderedPageBreak/>
        <w:t>7) Vjerovnik REPUBLIKA HRVATSKA, Ministarstvo financija, Porezna uprava, Područni ured Sjeverna Hrvatska, prijavljena tražbina u iznosu od 22.316,86 kuna, koji iznos se priznaje u cijelosti.</w:t>
      </w:r>
    </w:p>
    <w:p w:rsidRDefault="0004656E" w:rsidP="0004656E" w:rsidR="0004656E">
      <w:pPr>
        <w:spacing w:after="0"/>
        <w:jc w:val="both"/>
      </w:pPr>
    </w:p>
    <w:p w:rsidRDefault="0004656E" w:rsidP="0004656E" w:rsidR="0004656E">
      <w:pPr>
        <w:spacing w:after="0"/>
        <w:jc w:val="center"/>
      </w:pPr>
      <w:r>
        <w:t xml:space="preserve">Obrazloženje  </w:t>
      </w:r>
    </w:p>
    <w:p w:rsidRDefault="0004656E" w:rsidP="0004656E" w:rsidR="0004656E">
      <w:pPr>
        <w:spacing w:after="0"/>
        <w:jc w:val="center"/>
      </w:pPr>
    </w:p>
    <w:p w:rsidRDefault="0004656E" w:rsidP="0004656E" w:rsidR="0004656E">
      <w:pPr>
        <w:spacing w:after="0"/>
        <w:jc w:val="both"/>
      </w:pPr>
      <w:r>
        <w:rPr>
          <w:b/>
        </w:rPr>
        <w:tab/>
      </w:r>
    </w:p>
    <w:p w:rsidRDefault="0004656E" w:rsidP="0004656E" w:rsidR="0004656E">
      <w:pPr>
        <w:spacing w:after="0"/>
        <w:jc w:val="both"/>
      </w:pPr>
      <w:r>
        <w:rPr>
          <w:b/>
        </w:rPr>
        <w:tab/>
      </w:r>
      <w:r>
        <w:t xml:space="preserve">U ovom stečajnom postupku na ispitnom ročištu održanom </w:t>
      </w:r>
      <w:r w:rsidR="00442529">
        <w:t>7. srpnja 2016</w:t>
      </w:r>
      <w:r>
        <w:t xml:space="preserve">. stečajni upravitelj </w:t>
      </w:r>
      <w:r w:rsidR="00442529">
        <w:t xml:space="preserve">Antun </w:t>
      </w:r>
      <w:proofErr w:type="spellStart"/>
      <w:r w:rsidR="00442529">
        <w:t>Mišanović</w:t>
      </w:r>
      <w:proofErr w:type="spellEnd"/>
      <w:r w:rsidR="00442529">
        <w:t xml:space="preserve"> očitovao</w:t>
      </w:r>
      <w:r>
        <w:t xml:space="preserve"> se o svim prijavljenim tražbinama</w:t>
      </w:r>
      <w:r w:rsidR="00442529">
        <w:t>, te se u smislu odredbe čl. 263</w:t>
      </w:r>
      <w:r>
        <w:t xml:space="preserve">. Stečajnog zakona (Narodne novine br. </w:t>
      </w:r>
      <w:r w:rsidR="00442529">
        <w:t>71/15</w:t>
      </w:r>
      <w:r>
        <w:t xml:space="preserve">., dalje : SZ-a) </w:t>
      </w:r>
      <w:r w:rsidR="00442529">
        <w:t>tražbina smatra utvrđenom ako je</w:t>
      </w:r>
      <w:r>
        <w:t xml:space="preserve"> na ispitnom ročištu prizna stečajni upravitelj, </w:t>
      </w:r>
      <w:r w:rsidR="00442529">
        <w:t>i</w:t>
      </w:r>
      <w:r>
        <w:t xml:space="preserve"> ne ospori</w:t>
      </w:r>
      <w:r w:rsidR="00442529">
        <w:t xml:space="preserve"> stečajni vjerovnik, odnosno, ako izjavljeno osporavanje bude otklonjeno. Ako dužnik pojedinac ospori tražbinu, to ne sprečava utvrđivanje tražbine</w:t>
      </w:r>
      <w:r>
        <w:t>.</w:t>
      </w:r>
    </w:p>
    <w:p w:rsidRDefault="0004656E" w:rsidP="0004656E" w:rsidR="0004656E">
      <w:pPr>
        <w:spacing w:after="0"/>
        <w:jc w:val="both"/>
      </w:pPr>
      <w:r>
        <w:tab/>
        <w:t xml:space="preserve">Na temelju rezultata ispitnog ročišta sud je temeljem odredbe čl. </w:t>
      </w:r>
      <w:r w:rsidR="006C60E6">
        <w:t>264. SZ-a sastavio</w:t>
      </w:r>
      <w:r>
        <w:t xml:space="preserve"> tablicu </w:t>
      </w:r>
      <w:r w:rsidR="006C60E6">
        <w:t>ispitanih tražbina (list 72-73</w:t>
      </w:r>
      <w:r>
        <w:t xml:space="preserve"> spisa), u koju je za svaku prijavljenu tražbinu unijeto u kojoj je mjeri tražbina utvrđena prema svom iznosu i </w:t>
      </w:r>
      <w:r w:rsidR="006C60E6">
        <w:t xml:space="preserve">svom </w:t>
      </w:r>
      <w:r>
        <w:t>redu, odnosno, tko je tražbinu osporio.</w:t>
      </w:r>
    </w:p>
    <w:p w:rsidRDefault="0004656E" w:rsidP="0004656E" w:rsidR="00193104">
      <w:pPr>
        <w:spacing w:after="0"/>
        <w:jc w:val="both"/>
      </w:pPr>
      <w:r>
        <w:tab/>
        <w:t>Na temelju navedene tablice ispitanih tražbina donijeto je ovo rješenje kojim je odlučeno u kojem su i</w:t>
      </w:r>
      <w:r w:rsidR="00193104">
        <w:t xml:space="preserve">znosu i u kojem su isplatnom redu </w:t>
      </w:r>
      <w:r>
        <w:t>utvrđene, odnosno, osporene</w:t>
      </w:r>
      <w:r w:rsidR="00193104">
        <w:t xml:space="preserve"> prijavljene tražbine.  Budući da je sve prijavljene tražbine na navedenom ispitno ročištu priznao stečajni upravitelj, te kako nitko od stečajnih vjerovnika iste nije osporio, to je valjalo temeljem odredbe čl. 265. st. 1. SZ-a odlučiti kao u izreci ovog rješenja.</w:t>
      </w:r>
    </w:p>
    <w:p w:rsidRDefault="00193104" w:rsidP="0004656E" w:rsidR="0004656E">
      <w:pPr>
        <w:spacing w:after="0"/>
        <w:jc w:val="both"/>
      </w:pPr>
      <w:r>
        <w:tab/>
        <w:t xml:space="preserve">Ovo rješenje objaviti će se na mrežnoj stranici e-Oglasna ploča suda (čl. 265. st. 2. SZ-a). </w:t>
      </w:r>
    </w:p>
    <w:p w:rsidRDefault="0004656E" w:rsidP="0004656E" w:rsidR="0004656E">
      <w:pPr>
        <w:spacing w:after="0"/>
        <w:jc w:val="both"/>
        <w:rPr>
          <w:b/>
        </w:rPr>
      </w:pPr>
      <w:r>
        <w:rPr>
          <w:b/>
        </w:rPr>
        <w:tab/>
      </w:r>
      <w:r>
        <w:rPr>
          <w:b/>
        </w:rPr>
        <w:tab/>
      </w:r>
      <w:r>
        <w:rPr>
          <w:b/>
        </w:rPr>
        <w:tab/>
      </w:r>
    </w:p>
    <w:p w:rsidRDefault="006F35EE" w:rsidP="0004656E" w:rsidR="0004656E">
      <w:pPr>
        <w:spacing w:after="0"/>
        <w:jc w:val="center"/>
      </w:pPr>
      <w:r>
        <w:t>U Varaždinu, 7. srpnja 2016.</w:t>
      </w:r>
    </w:p>
    <w:p w:rsidRDefault="0004656E" w:rsidP="0004656E" w:rsidR="0004656E">
      <w:pPr>
        <w:spacing w:after="0"/>
        <w:jc w:val="both"/>
      </w:pPr>
    </w:p>
    <w:p w:rsidRDefault="0004656E" w:rsidP="0004656E" w:rsidR="0004656E">
      <w:pPr>
        <w:spacing w:after="0"/>
        <w:jc w:val="both"/>
      </w:pPr>
    </w:p>
    <w:p w:rsidRDefault="00551890" w:rsidP="0004656E" w:rsidR="0004656E">
      <w:pPr>
        <w:spacing w:after="0"/>
        <w:jc w:val="both"/>
      </w:pPr>
      <w:r>
        <w:tab/>
      </w:r>
      <w:r>
        <w:tab/>
      </w:r>
      <w:r>
        <w:tab/>
      </w:r>
      <w:r>
        <w:tab/>
      </w:r>
      <w:r>
        <w:tab/>
      </w:r>
      <w:r>
        <w:tab/>
      </w:r>
      <w:r>
        <w:tab/>
      </w:r>
      <w:r>
        <w:tab/>
      </w:r>
      <w:r>
        <w:tab/>
        <w:t xml:space="preserve">     SUDAC :</w:t>
      </w:r>
    </w:p>
    <w:p w:rsidRDefault="005377ED" w:rsidP="0004656E" w:rsidR="005377ED">
      <w:pPr>
        <w:spacing w:after="0"/>
        <w:jc w:val="both"/>
      </w:pPr>
    </w:p>
    <w:p w:rsidRDefault="0004656E" w:rsidP="005377ED" w:rsidR="0004656E">
      <w:pPr>
        <w:spacing w:after="0"/>
        <w:jc w:val="both"/>
      </w:pPr>
      <w:r>
        <w:tab/>
      </w:r>
      <w:r>
        <w:tab/>
      </w:r>
      <w:r>
        <w:tab/>
      </w:r>
      <w:r>
        <w:tab/>
      </w:r>
      <w:r>
        <w:tab/>
      </w:r>
      <w:r>
        <w:tab/>
      </w:r>
      <w:r>
        <w:tab/>
      </w:r>
      <w:r>
        <w:tab/>
        <w:t xml:space="preserve">    </w:t>
      </w:r>
      <w:r w:rsidR="005377ED">
        <w:t xml:space="preserve">  </w:t>
      </w:r>
      <w:r>
        <w:t xml:space="preserve">  Hugo </w:t>
      </w:r>
      <w:proofErr w:type="spellStart"/>
      <w:r>
        <w:t>Wede</w:t>
      </w:r>
      <w:r w:rsidR="005377ED">
        <w:t>meyer</w:t>
      </w:r>
      <w:proofErr w:type="spellEnd"/>
    </w:p>
    <w:p w:rsidRDefault="0004656E" w:rsidP="0004656E" w:rsidR="0004656E">
      <w:pPr>
        <w:spacing w:after="0"/>
        <w:jc w:val="both"/>
        <w:rPr>
          <w:b/>
          <w:u w:val="single"/>
        </w:rPr>
      </w:pPr>
    </w:p>
    <w:p w:rsidRDefault="0004656E" w:rsidP="0004656E" w:rsidR="0004656E">
      <w:pPr>
        <w:spacing w:after="0"/>
        <w:jc w:val="both"/>
        <w:rPr>
          <w:b/>
          <w:u w:val="single"/>
        </w:rPr>
      </w:pPr>
    </w:p>
    <w:p w:rsidRDefault="005377ED" w:rsidP="0004656E" w:rsidR="005377ED">
      <w:pPr>
        <w:spacing w:after="0"/>
        <w:jc w:val="both"/>
        <w:rPr>
          <w:b/>
          <w:u w:val="single"/>
        </w:rPr>
      </w:pPr>
      <w:bookmarkStart w:name="_GoBack" w:id="0"/>
      <w:bookmarkEnd w:id="0"/>
    </w:p>
    <w:p w:rsidRDefault="0004656E" w:rsidP="0004656E" w:rsidR="0004656E">
      <w:pPr>
        <w:spacing w:after="0"/>
        <w:jc w:val="both"/>
        <w:rPr>
          <w:u w:val="single"/>
        </w:rPr>
      </w:pPr>
      <w:r>
        <w:rPr>
          <w:u w:val="single"/>
        </w:rPr>
        <w:t>UPUTA  O  PRAVNOM  LIJEKU :</w:t>
      </w:r>
    </w:p>
    <w:p w:rsidRDefault="0004656E" w:rsidP="0004656E" w:rsidR="0004656E">
      <w:pPr>
        <w:spacing w:after="0"/>
        <w:jc w:val="both"/>
        <w:rPr>
          <w:u w:val="single"/>
        </w:rPr>
      </w:pPr>
    </w:p>
    <w:p w:rsidRDefault="0004656E" w:rsidP="0004656E" w:rsidR="00193104">
      <w:pPr>
        <w:spacing w:after="0"/>
        <w:jc w:val="both"/>
      </w:pPr>
      <w:r>
        <w:tab/>
        <w:t>Protiv ovog rješenja</w:t>
      </w:r>
      <w:r w:rsidR="00193104">
        <w:t xml:space="preserve"> pravo na žalbu u roku od 8 dana ima svaki vjerovnik u dijelu koji se tiče njegove prijavljene tražbine, odnosno, tražbine koju je osporio i stečajni upravitelj</w:t>
      </w:r>
      <w:r w:rsidR="00C5011B">
        <w:t xml:space="preserve"> (čl. 265. st. 3. SZ-a)</w:t>
      </w:r>
      <w:r w:rsidR="00193104">
        <w:t>.</w:t>
      </w:r>
    </w:p>
    <w:p w:rsidRDefault="00193104" w:rsidP="0004656E" w:rsidR="00193104">
      <w:pPr>
        <w:spacing w:after="0"/>
        <w:jc w:val="both"/>
      </w:pPr>
    </w:p>
    <w:p w:rsidRDefault="0004656E" w:rsidP="0004656E" w:rsidR="0004656E">
      <w:pPr>
        <w:spacing w:after="0"/>
        <w:jc w:val="both"/>
      </w:pPr>
      <w:r>
        <w:tab/>
      </w:r>
    </w:p>
    <w:p w:rsidRDefault="0004656E" w:rsidP="0004656E" w:rsidR="0004656E">
      <w:pPr>
        <w:spacing w:after="0"/>
        <w:jc w:val="both"/>
      </w:pPr>
      <w:r>
        <w:t>DNA :</w:t>
      </w:r>
    </w:p>
    <w:p w:rsidRDefault="0004656E" w:rsidP="0004656E" w:rsidR="0004656E">
      <w:pPr>
        <w:spacing w:after="0"/>
        <w:jc w:val="both"/>
      </w:pPr>
    </w:p>
    <w:p w:rsidRDefault="0004656E" w:rsidP="00193104" w:rsidR="0004656E">
      <w:pPr>
        <w:spacing w:after="0"/>
        <w:jc w:val="both"/>
      </w:pPr>
      <w:r>
        <w:t xml:space="preserve">Stečajni dužnik </w:t>
      </w:r>
      <w:r w:rsidR="00551890">
        <w:t xml:space="preserve">HAMEX d.o.o. „u stečaju“, iz Novog Marofa, Zagrebačka </w:t>
      </w:r>
      <w:proofErr w:type="spellStart"/>
      <w:r w:rsidR="00551890">
        <w:t>bb</w:t>
      </w:r>
      <w:proofErr w:type="spellEnd"/>
      <w:r w:rsidR="00551890">
        <w:t xml:space="preserve">, kojeg zastupa stečajni upravitelj Antun </w:t>
      </w:r>
      <w:proofErr w:type="spellStart"/>
      <w:r w:rsidR="00551890">
        <w:t>Mišanović</w:t>
      </w:r>
      <w:proofErr w:type="spellEnd"/>
      <w:r w:rsidR="00551890">
        <w:t>, iz Varaždina, Braće Radić br. 24,</w:t>
      </w:r>
    </w:p>
    <w:p w:rsidRDefault="0004656E" w:rsidP="0004656E" w:rsidR="0004656E">
      <w:pPr>
        <w:spacing w:after="0"/>
        <w:jc w:val="both"/>
      </w:pPr>
    </w:p>
    <w:p w:rsidRDefault="00193104" w:rsidP="00551890" w:rsidR="0004656E">
      <w:pPr>
        <w:spacing w:after="0"/>
        <w:jc w:val="both"/>
      </w:pPr>
      <w:r>
        <w:t>e-O</w:t>
      </w:r>
      <w:r w:rsidR="00551890">
        <w:t>glasna ploča ovoga suda</w:t>
      </w:r>
    </w:p>
    <w:p w:rsidRDefault="0004656E" w:rsidP="0004656E" w:rsidR="0004656E">
      <w:pPr>
        <w:jc w:val="both"/>
      </w:pPr>
      <w:r>
        <w:lastRenderedPageBreak/>
        <w:t>Pisarnica - kal. pravomoćnosti – 8 dana,</w:t>
      </w:r>
    </w:p>
    <w:p w:rsidRDefault="00551890" w:rsidP="0004656E" w:rsidR="0004656E">
      <w:pPr>
        <w:jc w:val="both"/>
      </w:pPr>
      <w:r>
        <w:t xml:space="preserve">            </w:t>
      </w:r>
    </w:p>
    <w:p w:rsidRDefault="00123961" w:rsidP="0004656E" w:rsidR="0004656E">
      <w:pPr>
        <w:jc w:val="center"/>
      </w:pPr>
      <w:r>
        <w:t>U Varaždinu, 3. listopada 2016.</w:t>
      </w:r>
    </w:p>
    <w:p w:rsidRDefault="0004656E" w:rsidP="0004656E" w:rsidR="0004656E">
      <w:pPr>
        <w:jc w:val="both"/>
      </w:pPr>
    </w:p>
    <w:p w:rsidRDefault="0004656E" w:rsidP="0004656E" w:rsidR="0004656E">
      <w:pPr>
        <w:jc w:val="both"/>
      </w:pPr>
      <w:r>
        <w:tab/>
      </w:r>
      <w:r>
        <w:tab/>
      </w:r>
      <w:r>
        <w:tab/>
      </w:r>
      <w:r>
        <w:tab/>
      </w:r>
      <w:r>
        <w:tab/>
      </w:r>
      <w:r>
        <w:tab/>
        <w:t xml:space="preserve">                                           SUDAC :</w:t>
      </w:r>
    </w:p>
    <w:p w:rsidRDefault="0004656E" w:rsidP="0004656E" w:rsidR="0004656E">
      <w:pPr>
        <w:jc w:val="both"/>
      </w:pPr>
    </w:p>
    <w:p w:rsidRDefault="0004656E" w:rsidP="0004656E" w:rsidR="0004656E"/>
    <w:p w:rsidRDefault="0004656E" w:rsidP="0004656E" w:rsidR="0004656E"/>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6C1B" w:rsidP="00537B78" w:rsidR="00226C1B">
      <w:r>
        <w:separator/>
      </w:r>
    </w:p>
  </w:endnote>
  <w:endnote w:id="0" w:type="continuationSeparator">
    <w:p w:rsidRDefault="00226C1B" w:rsidP="00537B78" w:rsidR="00226C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4934139"/>
      <w:docPartObj>
        <w:docPartGallery w:val="Page Numbers (Bottom of Page)"/>
        <w:docPartUnique/>
      </w:docPartObj>
    </w:sdtPr>
    <w:sdtEndPr/>
    <w:sdtContent>
      <w:p w:rsidRDefault="0004656E" w:rsidR="0004656E">
        <w:pPr>
          <w:pStyle w:val="Podnoje"/>
        </w:pPr>
        <w:r>
          <w:fldChar w:fldCharType="begin"/>
        </w:r>
        <w:r>
          <w:instrText>PAGE   \* MERGEFORMAT</w:instrText>
        </w:r>
        <w:r>
          <w:fldChar w:fldCharType="separate"/>
        </w:r>
        <w:r w:rsidR="005377ED">
          <w:t>3</w:t>
        </w:r>
        <w:r>
          <w:fldChar w:fldCharType="end"/>
        </w:r>
      </w:p>
    </w:sdtContent>
  </w:sdt>
  <w:p w:rsidRDefault="0004656E" w:rsidR="000465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6C1B" w:rsidP="00537B78" w:rsidR="00226C1B">
      <w:r>
        <w:separator/>
      </w:r>
    </w:p>
  </w:footnote>
  <w:footnote w:id="0" w:type="continuationSeparator">
    <w:p w:rsidRDefault="00226C1B" w:rsidP="00537B78" w:rsidR="00226C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56E" w:rsidR="008333A9">
    <w:pPr>
      <w:pStyle w:val="Zaglavlje"/>
    </w:pPr>
    <w:r>
      <w:rPr>
        <w:rStyle w:val="PozadinaSvijetloCrvena"/>
        <w:shd w:fill="auto" w:color="auto" w:val="clear"/>
      </w:rPr>
      <w:t>POSL. BROJ : 6 St-66/16-15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656E"/>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961"/>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310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26C1B"/>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2529"/>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7ED"/>
    <w:rsid w:val="00537B78"/>
    <w:rsid w:val="005437D7"/>
    <w:rsid w:val="00543CB6"/>
    <w:rsid w:val="00544E5B"/>
    <w:rsid w:val="00547C28"/>
    <w:rsid w:val="0055093A"/>
    <w:rsid w:val="00551890"/>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25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0E6"/>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35EE"/>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DBD"/>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1B"/>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0504670">
      <w:bodyDiv w:val="true"/>
      <w:marLeft w:val="0"/>
      <w:marRight w:val="0"/>
      <w:marTop w:val="0"/>
      <w:marBottom w:val="0"/>
      <w:divBdr>
        <w:top w:space="0" w:sz="0" w:color="auto" w:val="none"/>
        <w:left w:space="0" w:sz="0" w:color="auto" w:val="none"/>
        <w:bottom w:space="0" w:sz="0" w:color="auto" w:val="none"/>
        <w:right w:space="0" w:sz="0" w:color="auto" w:val="none"/>
      </w:divBdr>
    </w:div>
    <w:div w:id="13519572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St-66/2016-15</izvorni_sadrzaj>
    <derivirana_varijabla naziv="DomainObject.Oznaka_1">St-66/2016-15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St-66/2016</izvorni_sadrzaj>
    <derivirana_varijabla naziv="DomainObject.Predmet.OznakaBroj_1">St-66/2016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HAMEX društvo s ograničenom odgovornošću za montažu, servis i trgovinu u stečaju zastupanog po punomoćniku Božidar Klepač</izvorni_sadrzaj>
    <derivirana_varijabla naziv="DomainObject.Predmet.ProtustrankaFormated_1">  HAMEX društvo s ograničenom odgovornošću za montažu, servis i trgovinu u stečaju zastupanog po punomoćniku Božidar Klepač</derivirana_varijabla>
  </DomainObject.Predmet.ProtustrankaFormated>
  <DomainObject.Predmet.ProtustrankaFormatedOIB>
    <izvorni_sadrzaj>  HAMEX društvo s ograničenom odgovornošću za montažu, servis i trgovinu u stečaju, OIB 59132383418 zastupanog po punomoćniku Božidar Klepač</izvorni_sadrzaj>
    <derivirana_varijabla naziv="DomainObject.Predmet.ProtustrankaFormatedOIB_1">  HAMEX društvo s ograničenom odgovornošću za montažu, servis i trgovinu u stečaju, OIB 59132383418 zastupanog po punomoćniku Božidar Klepač</derivirana_varijabla>
  </DomainObject.Predmet.ProtustrankaFormatedOIB>
  <DomainObject.Predmet.ProtustrankaFormatedWithAdress>
    <izvorni_sadrzaj> HAMEX društvo s ograničenom odgovornošću za montažu, servis i trgovinu u stečaju, Zagrebačka/bb, 42220 Novi Marof zastupanog po punomoćniku Božidar Klepač</izvorni_sadrzaj>
    <derivirana_varijabla naziv="DomainObject.Predmet.ProtustrankaFormatedWithAdress_1"> HAMEX društvo s ograničenom odgovornošću za montažu, servis i trgovinu u stečaju, Zagrebačka/bb, 42220 Novi Marof zastupanog po punomoćniku Božidar Klepač</derivirana_varijabla>
  </DomainObject.Predmet.ProtustrankaFormatedWithAdress>
  <DomainObject.Predmet.ProtustrankaFormatedWithAdressOIB>
    <izvorni_sadrzaj> HAMEX društvo s ograničenom odgovornošću za montažu, servis i trgovinu u stečaju, OIB 59132383418, Zagrebačka/bb, 42220 Novi Marof zastupanog po punomoćniku Božidar Klepač</izvorni_sadrzaj>
    <derivirana_varijabla naziv="DomainObject.Predmet.ProtustrankaFormatedWithAdressOIB_1"> HAMEX društvo s ograničenom odgovornošću za montažu, servis i trgovinu u stečaju, OIB 59132383418, Zagrebačka/bb, 42220 Novi Marof zastupanog po punomoćniku Božidar Klepač</derivirana_varijabla>
  </DomainObject.Predmet.ProtustrankaFormatedWithAdressOIB>
  <DomainObject.Predmet.ProtustrankaWithAdress>
    <izvorni_sadrzaj>HAMEX društvo s ograničenom odgovornošću za montažu, servis i trgovinu u stečaju Zagrebačka/bb, 42220 Novi Marof</izvorni_sadrzaj>
    <derivirana_varijabla naziv="DomainObject.Predmet.ProtustrankaWithAdress_1">HAMEX društvo s ograničenom odgovornošću za montažu, servis i trgovinu u stečaju Zagrebačka/bb, 42220 Novi Marof</derivirana_varijabla>
  </DomainObject.Predmet.ProtustrankaWithAdress>
  <DomainObject.Predmet.ProtustrankaWithAdressOIB>
    <izvorni_sadrzaj>HAMEX društvo s ograničenom odgovornošću za montažu, servis i trgovinu u stečaju, OIB 59132383418, Zagrebačka/bb, 42220 Novi Marof</izvorni_sadrzaj>
    <derivirana_varijabla naziv="DomainObject.Predmet.ProtustrankaWithAdressOIB_1">HAMEX društvo s ograničenom odgovornošću za montažu, servis i trgovinu u stečaju, OIB 59132383418, Zagrebačka/bb, 42220 Novi Marof</derivirana_varijabla>
  </DomainObject.Predmet.ProtustrankaWithAdressOIB>
  <DomainObject.Predmet.ProtustrankaNazivFormated>
    <izvorni_sadrzaj>HAMEX društvo s ograničenom odgovornošću za montažu, servis i trgovinu u stečaju</izvorni_sadrzaj>
    <derivirana_varijabla naziv="DomainObject.Predmet.ProtustrankaNazivFormated_1">HAMEX društvo s ograničenom odgovornošću za montažu, servis i trgovinu u stečaju</derivirana_varijabla>
  </DomainObject.Predmet.ProtustrankaNazivFormated>
  <DomainObject.Predmet.ProtustrankaNazivFormatedOIB>
    <izvorni_sadrzaj>HAMEX društvo s ograničenom odgovornošću za montažu, servis i trgovinu u stečaju, OIB 59132383418</izvorni_sadrzaj>
    <derivirana_varijabla naziv="DomainObject.Predmet.ProtustrankaNazivFormatedOIB_1">HAMEX društvo s ograničenom odgovornošću za montažu, servis i trgovinu u stečaju, OIB 59132383418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1639102.28</izvorni_sadrzaj>
    <derivirana_varijabla naziv="DomainObject.Predmet.TrenutnaVrijednost_1">1639102.28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HAMEX društvo s ograničenom odgovornošću za montažu, servis i trgovinu u stečaju zastupanog po punomoćniku Božidar Klepač</item>
    </izvorni_sadrzaj>
    <derivirana_varijabla naziv="DomainObject.Predmet.ProtuStrankaListFormated_1">
      <item>HAMEX društvo s ograničenom odgovornošću za montažu, servis i trgovinu u stečaju zastupanog po punomoćniku Božidar Klepač</item>
    </derivirana_varijabla>
  </DomainObject.Predmet.ProtuStrankaListFormated>
  <DomainObject.Predmet.ProtuStrankaListFormatedOIB>
    <izvorni_sadrzaj>
      <item>HAMEX društvo s ograničenom odgovornošću za montažu, servis i trgovinu u stečaju, OIB 59132383418 zastupanog po punomoćniku Božidar Klepač</item>
    </izvorni_sadrzaj>
    <derivirana_varijabla naziv="DomainObject.Predmet.ProtuStrankaListFormatedOIB_1">
      <item>HAMEX društvo s ograničenom odgovornošću za montažu, servis i trgovinu u stečaju, OIB 59132383418 zastupanog po punomoćniku Božidar Klepač</item>
    </derivirana_varijabla>
  </DomainObject.Predmet.ProtuStrankaListFormatedOIB>
  <DomainObject.Predmet.ProtuStrankaListFormatedWithAdress>
    <izvorni_sadrzaj>
      <item>HAMEX društvo s ograničenom odgovornošću za montažu, servis i trgovinu u stečaju, Zagrebačka/bb, 42220 Novi Marof zastupanog po punomoćniku Božidar Klepač</item>
    </izvorni_sadrzaj>
    <derivirana_varijabla naziv="DomainObject.Predmet.ProtuStrankaListFormatedWithAdress_1">
      <item>HAMEX društvo s ograničenom odgovornošću za montažu, servis i trgovinu u stečaju, Zagrebačka/bb, 42220 Novi Marof zastupanog po punomoćniku Božidar Klepač</item>
    </derivirana_varijabla>
  </DomainObject.Predmet.ProtuStrankaListFormatedWithAdress>
  <DomainObject.Predmet.ProtuStrankaListFormatedWithAdressOIB>
    <izvorni_sadrzaj>
      <item>HAMEX društvo s ograničenom odgovornošću za montažu, servis i trgovinu u stečaju, OIB 59132383418, Zagrebačka/bb, 42220 Novi Marof zastupanog po punomoćniku Božidar Klepač</item>
    </izvorni_sadrzaj>
    <derivirana_varijabla naziv="DomainObject.Predmet.ProtuStrankaListFormatedWithAdressOIB_1">
      <item>HAMEX društvo s ograničenom odgovornošću za montažu, servis i trgovinu u stečaju, OIB 59132383418, Zagrebačka/bb, 42220 Novi Marof zastupanog po punomoćniku Božidar Klepač</item>
    </derivirana_varijabla>
  </DomainObject.Predmet.ProtuStrankaListFormatedWithAdressOIB>
  <DomainObject.Predmet.ProtuStrankaListNazivFormated>
    <izvorni_sadrzaj>
      <item>HAMEX društvo s ograničenom odgovornošću za montažu, servis i trgovinu u stečaju</item>
    </izvorni_sadrzaj>
    <derivirana_varijabla naziv="DomainObject.Predmet.ProtuStrankaListNazivFormated_1">
      <item>HAMEX društvo s ograničenom odgovornošću za montažu, servis i trgovinu u stečaju</item>
    </derivirana_varijabla>
  </DomainObject.Predmet.ProtuStrankaListNazivFormated>
  <DomainObject.Predmet.ProtuStrankaListNazivFormatedOIB>
    <izvorni_sadrzaj>
      <item>HAMEX društvo s ograničenom odgovornošću za montažu, servis i trgovinu u stečaju, OIB 59132383418</item>
    </izvorni_sadrzaj>
    <derivirana_varijabla naziv="DomainObject.Predmet.ProtuStrankaListNazivFormatedOIB_1">
      <item>HAMEX društvo s ograničenom odgovornošću za montažu, servis i trgovinu u stečaju, OIB 59132383418</item>
    </derivirana_varijabla>
  </DomainObject.Predmet.ProtuStrankaListNazivFormatedOIB>
  <DomainObject.Predmet.OstaliListFormated>
    <izvorni_sadrzaj>
      <item>e-Oglasna</item>
      <item>Sudski registar</item>
      <item>Porezna uprava, Područni ured Sjeverna Hrvatska</item>
      <item>Županijsko državno odvjetništvo u Varaždinu</item>
      <item>Dušan Jasprica</item>
      <item>Božidar Klepač punomoćnik sudionika u postupku HAMEX društvo s ograničenom odgovornošću za montažu, servis i trgovinu u stečaju</item>
      <item>Tanja Purić Stamenković, zamjenik ŽDO</item>
      <item>Tomislav Kos, odvjetnik za HRT</item>
      <item>Ana Nenadić Budimir, za Vaba banku d.d.</item>
      <item>Anita Vuić Žmegač, za Termoplin d.d.</item>
      <item>Stečajni upravitelj ANTUN MIŠANOVIĆ</item>
    </izvorni_sadrzaj>
    <derivirana_varijabla naziv="DomainObject.Predmet.OstaliListFormated_1">
      <item>e-Oglasna</item>
      <item>Sudski registar</item>
      <item>Porezna uprava, Područni ured Sjeverna Hrvatska</item>
      <item>Županijsko državno odvjetništvo u Varaždinu</item>
      <item>Dušan Jasprica</item>
      <item>Božidar Klepač punomoćnik sudionika u postupku HAMEX društvo s ograničenom odgovornošću za montažu, servis i trgovinu u stečaju</item>
      <item>Tanja Purić Stamenković, zamjenik ŽDO</item>
      <item>Tomislav Kos, odvjetnik za HRT</item>
      <item>Ana Nenadić Budimir, za Vaba banku d.d.</item>
      <item>Anita Vuić Žmegač, za Termoplin d.d.</item>
      <item>Stečajni upravitelj ANTUN MIŠANOVIĆ</item>
    </derivirana_varijabla>
  </DomainObject.Predmet.OstaliListFormated>
  <DomainObject.Predmet.OstaliListFormatedOIB>
    <izvorni_sadrzaj>
      <item>e-Oglasna</item>
      <item>Sudski registar</item>
      <item>Porezna uprava, Područni ured Sjeverna Hrvatska</item>
      <item>Županijsko državno odvjetništvo u Varaždinu</item>
      <item>Dušan Jasprica, OIB 85006823536</item>
      <item>Božidar Klepač, OIB 83325117126 punomoćnik sudionika u postupku HAMEX društvo s ograničenom odgovornošću za montažu, servis i trgovinu u stečaju</item>
      <item>Tanja Purić Stamenković, zamjenik ŽDO</item>
      <item>Tomislav Kos, odvjetnik za HRT</item>
      <item>Ana Nenadić Budimir, za Vaba banku d.d.</item>
      <item>Anita Vuić Žmegač, za Termoplin d.d.</item>
      <item>Stečajni upravitelj ANTUN MIŠANOVIĆ</item>
    </izvorni_sadrzaj>
    <derivirana_varijabla naziv="DomainObject.Predmet.OstaliListFormatedOIB_1">
      <item>e-Oglasna</item>
      <item>Sudski registar</item>
      <item>Porezna uprava, Područni ured Sjeverna Hrvatska</item>
      <item>Županijsko državno odvjetništvo u Varaždinu</item>
      <item>Dušan Jasprica, OIB 85006823536</item>
      <item>Božidar Klepač, OIB 83325117126 punomoćnik sudionika u postupku HAMEX društvo s ograničenom odgovornošću za montažu, servis i trgovinu u stečaju</item>
      <item>Tanja Purić Stamenković, zamjenik ŽDO</item>
      <item>Tomislav Kos, odvjetnik za HRT</item>
      <item>Ana Nenadić Budimir, za Vaba banku d.d.</item>
      <item>Anita Vuić Žmegač, za Termoplin d.d.</item>
      <item>Stečajni upravitelj ANTUN MIŠANOVIĆ</item>
    </derivirana_varijabla>
  </DomainObject.Predmet.OstaliListFormatedOIB>
  <DomainObject.Predmet.OstaliListFormatedWithAdress>
    <izvorni_sadrzaj>
      <item>e-Oglasna</item>
      <item>Sudski registar</item>
      <item>Porezna uprava, Područni ured Sjeverna Hrvatska</item>
      <item>Županijsko državno odvjetništvo u Varaždinu</item>
      <item>Dušan Jasprica, Grana 42, 42220 Grana</item>
      <item>Božidar Klepač, Optujska 9, 42000 Varaždin punomoćnik sudionika u postupku HAMEX društvo s ograničenom odgovornošću za montažu, servis i trgovinu u stečaju</item>
      <item>Tanja Purić Stamenković, zamjenik ŽDO</item>
      <item>Tomislav Kos, odvjetnik za HRT</item>
      <item>Ana Nenadić Budimir, za Vaba banku d.d.</item>
      <item>Anita Vuić Žmegač, za Termoplin d.d.</item>
      <item>Stečajni upravitelj ANTUN MIŠANOVIĆ</item>
    </izvorni_sadrzaj>
    <derivirana_varijabla naziv="DomainObject.Predmet.OstaliListFormatedWithAdress_1">
      <item>e-Oglasna</item>
      <item>Sudski registar</item>
      <item>Porezna uprava, Područni ured Sjeverna Hrvatska</item>
      <item>Županijsko državno odvjetništvo u Varaždinu</item>
      <item>Dušan Jasprica, Grana 42, 42220 Grana</item>
      <item>Božidar Klepač, Optujska 9, 42000 Varaždin punomoćnik sudionika u postupku HAMEX društvo s ograničenom odgovornošću za montažu, servis i trgovinu u stečaju</item>
      <item>Tanja Purić Stamenković, zamjenik ŽDO</item>
      <item>Tomislav Kos, odvjetnik za HRT</item>
      <item>Ana Nenadić Budimir, za Vaba banku d.d.</item>
      <item>Anita Vuić Žmegač, za Termoplin d.d.</item>
      <item>Stečajni upravitelj ANTUN MIŠANOVIĆ</item>
    </derivirana_varijabla>
  </DomainObject.Predmet.OstaliListFormatedWithAdress>
  <DomainObject.Predmet.OstaliListFormatedWithAdressOIB>
    <izvorni_sadrzaj>
      <item>e-Oglasna</item>
      <item>Sudski registar</item>
      <item>Porezna uprava, Područni ured Sjeverna Hrvatska</item>
      <item>Županijsko državno odvjetništvo u Varaždinu</item>
      <item>Dušan Jasprica, OIB 85006823536, Grana 42, 42220 Grana</item>
      <item>Božidar Klepač, OIB 83325117126, Optujska 9, 42000 Varaždin punomoćnik sudionika u postupku HAMEX društvo s ograničenom odgovornošću za montažu, servis i trgovinu u stečaju</item>
      <item>Tanja Purić Stamenković, zamjenik ŽDO</item>
      <item>Tomislav Kos, odvjetnik za HRT</item>
      <item>Ana Nenadić Budimir, za Vaba banku d.d.</item>
      <item>Anita Vuić Žmegač, za Termoplin d.d.</item>
      <item>Stečajni upravitelj ANTUN MIŠANOVIĆ</item>
    </izvorni_sadrzaj>
    <derivirana_varijabla naziv="DomainObject.Predmet.OstaliListFormatedWithAdressOIB_1">
      <item>e-Oglasna</item>
      <item>Sudski registar</item>
      <item>Porezna uprava, Područni ured Sjeverna Hrvatska</item>
      <item>Županijsko državno odvjetništvo u Varaždinu</item>
      <item>Dušan Jasprica, OIB 85006823536, Grana 42, 42220 Grana</item>
      <item>Božidar Klepač, OIB 83325117126, Optujska 9, 42000 Varaždin punomoćnik sudionika u postupku HAMEX društvo s ograničenom odgovornošću za montažu, servis i trgovinu u stečaju</item>
      <item>Tanja Purić Stamenković, zamjenik ŽDO</item>
      <item>Tomislav Kos, odvjetnik za HRT</item>
      <item>Ana Nenadić Budimir, za Vaba banku d.d.</item>
      <item>Anita Vuić Žmegač, za Termoplin d.d.</item>
      <item>Stečajni upravitelj ANTUN MIŠANOVIĆ</item>
    </derivirana_varijabla>
  </DomainObject.Predmet.OstaliListFormatedWithAdressOIB>
  <DomainObject.Predmet.OstaliListNazivFormated>
    <izvorni_sadrzaj>
      <item>e-Oglasna</item>
      <item>Sudski registar</item>
      <item>Porezna uprava, Područni ured Sjeverna Hrvatska</item>
      <item>Županijsko državno odvjetništvo u Varaždinu</item>
      <item>Dušan Jasprica</item>
      <item>Božidar Klepač</item>
      <item>Tanja Purić Stamenković, zamjenik ŽDO</item>
      <item>Tomislav Kos, odvjetnik za HRT</item>
      <item>Ana Nenadić Budimir, za Vaba banku d.d.</item>
      <item>Anita Vuić Žmegač, za Termoplin d.d.</item>
      <item>Stečajni upravitelj ANTUN MIŠANOVIĆ</item>
    </izvorni_sadrzaj>
    <derivirana_varijabla naziv="DomainObject.Predmet.OstaliListNazivFormated_1">
      <item>e-Oglasna</item>
      <item>Sudski registar</item>
      <item>Porezna uprava, Područni ured Sjeverna Hrvatska</item>
      <item>Županijsko državno odvjetništvo u Varaždinu</item>
      <item>Dušan Jasprica</item>
      <item>Božidar Klepač</item>
      <item>Tanja Purić Stamenković, zamjenik ŽDO</item>
      <item>Tomislav Kos, odvjetnik za HRT</item>
      <item>Ana Nenadić Budimir, za Vaba banku d.d.</item>
      <item>Anita Vuić Žmegač, za Termoplin d.d.</item>
      <item>Stečajni upravitelj ANTUN MIŠANOVIĆ</item>
    </derivirana_varijabla>
  </DomainObject.Predmet.OstaliListNazivFormated>
  <DomainObject.Predmet.OstaliListNazivFormatedOIB>
    <izvorni_sadrzaj>
      <item>e-Oglasna</item>
      <item>Sudski registar</item>
      <item>Porezna uprava, Područni ured Sjeverna Hrvatska</item>
      <item>Županijsko državno odvjetništvo u Varaždinu</item>
      <item>Dušan Jasprica, OIB 85006823536</item>
      <item>Božidar Klepač, OIB 83325117126</item>
      <item>Tanja Purić Stamenković, zamjenik ŽDO</item>
      <item>Tomislav Kos, odvjetnik za HRT</item>
      <item>Ana Nenadić Budimir, za Vaba banku d.d.</item>
      <item>Anita Vuić Žmegač, za Termoplin d.d.</item>
      <item>Stečajni upravitelj ANTUN MIŠANOVIĆ</item>
    </izvorni_sadrzaj>
    <derivirana_varijabla naziv="DomainObject.Predmet.OstaliListNazivFormatedOIB_1">
      <item>e-Oglasna</item>
      <item>Sudski registar</item>
      <item>Porezna uprava, Područni ured Sjeverna Hrvatska</item>
      <item>Županijsko državno odvjetništvo u Varaždinu</item>
      <item>Dušan Jasprica, OIB 85006823536</item>
      <item>Božidar Klepač, OIB 83325117126</item>
      <item>Tanja Purić Stamenković, zamjenik ŽDO</item>
      <item>Tomislav Kos, odvjetnik za HRT</item>
      <item>Ana Nenadić Budimir, za Vaba banku d.d.</item>
      <item>Anita Vuić Žmegač, za Termoplin d.d.</item>
      <item>Stečajni upravitelj ANTUN MIŠANOVIĆ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St-66/2016-15</izvorni_sadrzaj>
    <derivirana_varijabla naziv="DomainObject.PoslovniBrojDokumenta_1">St-66/2016-15</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HAMEX društvo s ograničenom odgovornošću za montažu, servis i trgovinu u stečaju</izvorni_sadrzaj>
    <derivirana_varijabla naziv="DomainObject.Predmet.ProtustrankaIDrugi_1">HAMEX društvo s ograničenom odgovornošću za montažu, servis i trgovinu u stečaju</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HAMEX društvo s ograničenom odgovornošću za montažu, servis i trgovinu u stečaju, OIB 59132383418, Zagrebačka/bb, 42220 Novi Marof</izvorni_sadrzaj>
    <derivirana_varijabla naziv="DomainObject.Predmet.ProtustrankaIDrugiAdressOIB_1">HAMEX društvo s ograničenom odgovornošću za montažu, servis i trgovinu u stečaju, OIB 59132383418, Zagrebačka/bb,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HAMEX društvo s ograničenom odgovornošću za montažu, servis i trgovinu u stečaju</item>
      <item>e-Oglasna</item>
      <item>Sudski registar</item>
      <item>Porezna uprava, Područni ured Sjeverna Hrvatska</item>
      <item>Županijsko državno odvjetništvo u Varaždinu</item>
      <item>Dušan Jasprica</item>
      <item>Božidar Klepač</item>
      <item>Tanja Purić Stamenković, zamjenik ŽDO</item>
      <item>Tomislav Kos, odvjetnik za HRT</item>
      <item>Ana Nenadić Budimir, za Vaba banku d.d.</item>
      <item>Anita Vuić Žmegač, za Termoplin d.d.</item>
      <item>Stečajni upravitelj ANTUN MIŠANOVIĆ</item>
    </izvorni_sadrzaj>
    <derivirana_varijabla naziv="DomainObject.Predmet.SudioniciListNaziv_1">
      <item>REPUBLIKA HRVATSKA MINISTARSTVO FINANCIJA</item>
      <item>HAMEX društvo s ograničenom odgovornošću za montažu, servis i trgovinu u stečaju</item>
      <item>e-Oglasna</item>
      <item>Sudski registar</item>
      <item>Porezna uprava, Područni ured Sjeverna Hrvatska</item>
      <item>Županijsko državno odvjetništvo u Varaždinu</item>
      <item>Dušan Jasprica</item>
      <item>Božidar Klepač</item>
      <item>Tanja Purić Stamenković, zamjenik ŽDO</item>
      <item>Tomislav Kos, odvjetnik za HRT</item>
      <item>Ana Nenadić Budimir, za Vaba banku d.d.</item>
      <item>Anita Vuić Žmegač, za Termoplin d.d.</item>
      <item>Stečajni upravitelj ANTUN MIŠANOVIĆ</item>
    </derivirana_varijabla>
  </DomainObject.Predmet.SudioniciListNaziv>
  <DomainObject.Predmet.SudioniciListAdressOIB>
    <izvorni_sadrzaj>
      <item>REPUBLIKA HRVATSKA MINISTARSTVO FINANCIJA, OIB 18683136487, Katančićeva 5,10000 Zagreb</item>
      <item>HAMEX društvo s ograničenom odgovornošću za montažu, servis i trgovinu u stečaju, OIB 59132383418, Zagrebačka/bb,42220 Novi Marof</item>
      <item>e-Oglasna</item>
      <item>Sudski registar</item>
      <item>Porezna uprava, Područni ured Sjeverna Hrvatska</item>
      <item>Županijsko državno odvjetništvo u Varaždinu</item>
      <item>Dušan Jasprica, OIB 85006823536, Grana 42,42220 Grana</item>
      <item>Božidar Klepač, OIB 83325117126, Optujska 9,42000 Varaždin</item>
      <item>Tanja Purić Stamenković, zamjenik ŽDO</item>
      <item>Tomislav Kos, odvjetnik za HRT</item>
      <item>Ana Nenadić Budimir, za Vaba banku d.d.</item>
      <item>Anita Vuić Žmegač, za Termoplin d.d.</item>
      <item>Stečajni upravitelj ANTUN MIŠANOVIĆ</item>
    </izvorni_sadrzaj>
    <derivirana_varijabla naziv="DomainObject.Predmet.SudioniciListAdressOIB_1">
      <item>REPUBLIKA HRVATSKA MINISTARSTVO FINANCIJA, OIB 18683136487, Katančićeva 5,10000 Zagreb</item>
      <item>HAMEX društvo s ograničenom odgovornošću za montažu, servis i trgovinu u stečaju, OIB 59132383418, Zagrebačka/bb,42220 Novi Marof</item>
      <item>e-Oglasna</item>
      <item>Sudski registar</item>
      <item>Porezna uprava, Područni ured Sjeverna Hrvatska</item>
      <item>Županijsko državno odvjetništvo u Varaždinu</item>
      <item>Dušan Jasprica, OIB 85006823536, Grana 42,42220 Grana</item>
      <item>Božidar Klepač, OIB 83325117126, Optujska 9,42000 Varaždin</item>
      <item>Tanja Purić Stamenković, zamjenik ŽDO</item>
      <item>Tomislav Kos, odvjetnik za HRT</item>
      <item>Ana Nenadić Budimir, za Vaba banku d.d.</item>
      <item>Anita Vuić Žmegač, za Termoplin d.d.</item>
      <item>Stečajni upravitelj ANTUN MIŠANOVIĆ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7A89A1-8549-460C-A4B7-C4AF685C2B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533</properties:Words>
  <properties:Characters>2849</properties:Characters>
  <properties:Lines>99</properties:Lines>
  <properties:Paragraphs>33</properties:Paragraphs>
  <properties:TotalTime>48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2016-10-04T06:00:00Z</dcterms:modified>
  <cp:revision>16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St-66/2016-15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