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9c10" w14:paraId="14e9c10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85751E">
        <w:rPr>
          <w:lang w:val="hr-HR"/>
        </w:rPr>
        <w:t>"RODITELJSKO KRILO" PRIBISLAVEC, Pribislavec, Antuna Mihanovića 32</w:t>
      </w:r>
      <w:r w:rsidR="00C21ED5">
        <w:rPr>
          <w:lang w:val="hr-HR"/>
        </w:rPr>
        <w:t xml:space="preserve">, </w:t>
      </w:r>
      <w:r w:rsidR="004133DA" w:rsidRPr="008B025F">
        <w:rPr>
          <w:lang w:val="hr-HR"/>
        </w:rPr>
        <w:t xml:space="preserve">OIB: </w:t>
      </w:r>
      <w:r w:rsidR="0085751E">
        <w:rPr>
          <w:lang w:val="hr-HR"/>
        </w:rPr>
        <w:t>96962477168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85751E">
        <w:rPr>
          <w:lang w:val="hr-HR"/>
        </w:rPr>
        <w:t xml:space="preserve">"RODITELJSKO KRILO" PRIBISLAVEC, Pribislavec, Antuna Mihanovića 32, </w:t>
      </w:r>
      <w:r w:rsidR="0085751E" w:rsidRPr="008B025F">
        <w:rPr>
          <w:lang w:val="hr-HR"/>
        </w:rPr>
        <w:t xml:space="preserve">OIB: </w:t>
      </w:r>
      <w:r w:rsidR="0085751E">
        <w:rPr>
          <w:lang w:val="hr-HR"/>
        </w:rPr>
        <w:t>96962477168</w:t>
      </w:r>
      <w:r w:rsidR="004133DA" w:rsidRPr="008B025F">
        <w:rPr>
          <w:lang w:val="hr-HR"/>
        </w:rPr>
        <w:t xml:space="preserve">, iznosi </w:t>
      </w:r>
      <w:r w:rsidR="0085751E">
        <w:rPr>
          <w:lang w:val="hr-HR"/>
        </w:rPr>
        <w:t>5.885,57</w:t>
      </w:r>
      <w:r w:rsidR="00733AE0">
        <w:rPr>
          <w:lang w:val="hr-HR"/>
        </w:rPr>
        <w:t xml:space="preserve"> kn.  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C21ED5">
        <w:rPr>
          <w:lang w:val="hr-HR"/>
        </w:rPr>
        <w:t xml:space="preserve">predsjednica udruge </w:t>
      </w:r>
      <w:r w:rsidR="0085751E">
        <w:rPr>
          <w:lang w:val="hr-HR"/>
        </w:rPr>
        <w:t>Gordana Barila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C21ED5">
        <w:rPr>
          <w:lang w:val="hr-HR"/>
        </w:rPr>
        <w:t xml:space="preserve">predsjednica udruge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04FD" w:rsidRPr="007004FD">
      <w:rPr>
        <w:noProof/>
        <w:lang w:val="hr-HR"/>
      </w:rPr>
      <w:t>2</w:t>
    </w:r>
    <w:r>
      <w:fldChar w:fldCharType="end"/>
    </w:r>
  </w:p>
  <w:p w:rsidRDefault="0085751E" w:rsidP="0085751E" w:rsidR="0085751E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St-470/15-4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85751E">
      <w:rPr>
        <w:lang w:val="hr-HR"/>
      </w:rPr>
      <w:t>470/15-4</w:t>
    </w:r>
  </w:p>
  <w:p w:rsidRDefault="00BB7C9D" w:rsidR="00BB7C9D">
    <w:pPr>
      <w:pStyle w:val="Zaglavlje"/>
    </w:pPr>
  </w:p>
  <w:p w:rsidRDefault="00665787" w:rsidR="0066578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87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950C0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04FD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3AE0"/>
    <w:rsid w:val="00734005"/>
    <w:rsid w:val="0073563E"/>
    <w:rsid w:val="00736296"/>
    <w:rsid w:val="007417EF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5751E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97AB6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1ED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3D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4F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04FD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04FD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04FD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4F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04FD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04FD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04FD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"RODITELJSKO KRILO" PRIBISLAVEC</izvorni_sadrzaj>
    <derivirana_varijabla naziv="DomainObject.Predmet.ProtustrankaFormated_1">  "RODITELJSKO KRILO" PRIBISLAVEC</derivirana_varijabla>
  </DomainObject.Predmet.ProtustrankaFormated>
  <DomainObject.Predmet.ProtustrankaFormatedOIB>
    <izvorni_sadrzaj>  "RODITELJSKO KRILO" PRIBISLAVEC, OIB 96962477168</izvorni_sadrzaj>
    <derivirana_varijabla naziv="DomainObject.Predmet.ProtustrankaFormatedOIB_1">  "RODITELJSKO KRILO" PRIBISLAVEC, OIB 96962477168</derivirana_varijabla>
  </DomainObject.Predmet.ProtustrankaFormatedOIB>
  <DomainObject.Predmet.ProtustrankaFormatedWithAdress>
    <izvorni_sadrzaj> "RODITELJSKO KRILO" PRIBISLAVEC, Antuna Mihanovića 32, 40000 Pribislavec</izvorni_sadrzaj>
    <derivirana_varijabla naziv="DomainObject.Predmet.ProtustrankaFormatedWithAdress_1"> "RODITELJSKO KRILO" PRIBISLAVEC, Antuna Mihanovića 32, 40000 Pribislavec</derivirana_varijabla>
  </DomainObject.Predmet.ProtustrankaFormatedWithAdress>
  <DomainObject.Predmet.ProtustrankaFormatedWithAdressOIB>
    <izvorni_sadrzaj> "RODITELJSKO KRILO" PRIBISLAVEC, OIB 96962477168, Antuna Mihanovića 32, 40000 Pribislavec</izvorni_sadrzaj>
    <derivirana_varijabla naziv="DomainObject.Predmet.ProtustrankaFormatedWithAdressOIB_1"> "RODITELJSKO KRILO" PRIBISLAVEC, OIB 96962477168, Antuna Mihanovića 32, 40000 Pribislavec</derivirana_varijabla>
  </DomainObject.Predmet.ProtustrankaFormatedWithAdressOIB>
  <DomainObject.Predmet.ProtustrankaWithAdress>
    <izvorni_sadrzaj>"RODITELJSKO KRILO" PRIBISLAVEC Antuna Mihanovića 32, 40000 Pribislavec</izvorni_sadrzaj>
    <derivirana_varijabla naziv="DomainObject.Predmet.ProtustrankaWithAdress_1">"RODITELJSKO KRILO" PRIBISLAVEC Antuna Mihanovića 32, 40000 Pribislavec</derivirana_varijabla>
  </DomainObject.Predmet.ProtustrankaWithAdress>
  <DomainObject.Predmet.ProtustrankaWithAdressOIB>
    <izvorni_sadrzaj>"RODITELJSKO KRILO" PRIBISLAVEC, OIB 96962477168, Antuna Mihanovića 32, 40000 Pribislavec</izvorni_sadrzaj>
    <derivirana_varijabla naziv="DomainObject.Predmet.ProtustrankaWithAdressOIB_1">"RODITELJSKO KRILO" PRIBISLAVEC, OIB 96962477168, Antuna Mihanovića 32, 40000 Pribislavec</derivirana_varijabla>
  </DomainObject.Predmet.ProtustrankaWithAdressOIB>
  <DomainObject.Predmet.ProtustrankaNazivFormated>
    <izvorni_sadrzaj>"RODITELJSKO KRILO" PRIBISLAVEC</izvorni_sadrzaj>
    <derivirana_varijabla naziv="DomainObject.Predmet.ProtustrankaNazivFormated_1">"RODITELJSKO KRILO" PRIBISLAVEC</derivirana_varijabla>
  </DomainObject.Predmet.ProtustrankaNazivFormated>
  <DomainObject.Predmet.ProtustrankaNazivFormatedOIB>
    <izvorni_sadrzaj>"RODITELJSKO KRILO" PRIBISLAVEC, OIB 96962477168</izvorni_sadrzaj>
    <derivirana_varijabla naziv="DomainObject.Predmet.ProtustrankaNazivFormatedOIB_1">"RODITELJSKO KRILO" PRIBISLAVEC, OIB 96962477168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5885.57</izvorni_sadrzaj>
    <derivirana_varijabla naziv="DomainObject.Predmet.TrenutnaVrijednost_1">5885.57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"RODITELJSKO KRILO" PRIBISLAVEC</item>
    </izvorni_sadrzaj>
    <derivirana_varijabla naziv="DomainObject.Predmet.ProtuStrankaListFormated_1">
      <item>"RODITELJSKO KRILO" PRIBISLAVEC</item>
    </derivirana_varijabla>
  </DomainObject.Predmet.ProtuStrankaListFormated>
  <DomainObject.Predmet.ProtuStrankaListFormatedOIB>
    <izvorni_sadrzaj>
      <item>"RODITELJSKO KRILO" PRIBISLAVEC, OIB 96962477168</item>
    </izvorni_sadrzaj>
    <derivirana_varijabla naziv="DomainObject.Predmet.ProtuStrankaListFormatedOIB_1">
      <item>"RODITELJSKO KRILO" PRIBISLAVEC, OIB 96962477168</item>
    </derivirana_varijabla>
  </DomainObject.Predmet.ProtuStrankaListFormatedOIB>
  <DomainObject.Predmet.ProtuStrankaListFormatedWithAdress>
    <izvorni_sadrzaj>
      <item>"RODITELJSKO KRILO" PRIBISLAVEC, Antuna Mihanovića 32, 40000 Pribislavec</item>
    </izvorni_sadrzaj>
    <derivirana_varijabla naziv="DomainObject.Predmet.ProtuStrankaListFormatedWithAdress_1">
      <item>"RODITELJSKO KRILO" PRIBISLAVEC, Antuna Mihanovića 32, 40000 Pribislavec</item>
    </derivirana_varijabla>
  </DomainObject.Predmet.ProtuStrankaListFormatedWithAdress>
  <DomainObject.Predmet.ProtuStrankaListFormatedWithAdressOIB>
    <izvorni_sadrzaj>
      <item>"RODITELJSKO KRILO" PRIBISLAVEC, OIB 96962477168, Antuna Mihanovića 32, 40000 Pribislavec</item>
    </izvorni_sadrzaj>
    <derivirana_varijabla naziv="DomainObject.Predmet.ProtuStrankaListFormatedWithAdressOIB_1">
      <item>"RODITELJSKO KRILO" PRIBISLAVEC, OIB 96962477168, Antuna Mihanovića 32, 40000 Pribislavec</item>
    </derivirana_varijabla>
  </DomainObject.Predmet.ProtuStrankaListFormatedWithAdressOIB>
  <DomainObject.Predmet.ProtuStrankaListNazivFormated>
    <izvorni_sadrzaj>
      <item>"RODITELJSKO KRILO" PRIBISLAVEC</item>
    </izvorni_sadrzaj>
    <derivirana_varijabla naziv="DomainObject.Predmet.ProtuStrankaListNazivFormated_1">
      <item>"RODITELJSKO KRILO" PRIBISLAVEC</item>
    </derivirana_varijabla>
  </DomainObject.Predmet.ProtuStrankaListNazivFormated>
  <DomainObject.Predmet.ProtuStrankaListNazivFormatedOIB>
    <izvorni_sadrzaj>
      <item>"RODITELJSKO KRILO" PRIBISLAVEC, OIB 96962477168</item>
    </izvorni_sadrzaj>
    <derivirana_varijabla naziv="DomainObject.Predmet.ProtuStrankaListNazivFormatedOIB_1">
      <item>"RODITELJSKO KRILO" PRIBISLAVEC, OIB 96962477168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"RODITELJSKO KRILO" PRIBISLAVEC</izvorni_sadrzaj>
    <derivirana_varijabla naziv="DomainObject.Predmet.ProtustrankaIDrugi_1">"RODITELJSKO KRILO" PRIBISLAVEC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"RODITELJSKO KRILO" PRIBISLAVEC, OIB 96962477168, Antuna Mihanovića 32, 40000 Pribislavec</izvorni_sadrzaj>
    <derivirana_varijabla naziv="DomainObject.Predmet.ProtustrankaIDrugiAdressOIB_1">"RODITELJSKO KRILO" PRIBISLAVEC, OIB 96962477168, Antuna Mihanovića 32,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"RODITELJSKO KRILO" PRIBISLAVEC</item>
      <item>E-oglasna ploča</item>
    </izvorni_sadrzaj>
    <derivirana_varijabla naziv="DomainObject.Predmet.SudioniciListNaziv_1">
      <item>Financijska agencija</item>
      <item>"RODITELJSKO KRILO" PRIBISLAVEC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"RODITELJSKO KRILO" PRIBISLAVEC, OIB 96962477168, Antuna Mihanovića 32,40000 Pribislavec</item>
      <item>E-oglasna ploča</item>
    </izvorni_sadrzaj>
    <derivirana_varijabla naziv="DomainObject.Predmet.SudioniciListAdressOIB_1">
      <item>Financijska agencija, OIB 85821130368, A. Cesarca 2,42000 Varaždin</item>
      <item>"RODITELJSKO KRILO" PRIBISLAVEC, OIB 96962477168, Antuna Mihanovića 32,40000 Pribislavec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96962477168</item>
      <item>, OIB null</item>
    </izvorni_sadrzaj>
    <derivirana_varijabla naziv="DomainObject.Predmet.SudioniciListNazivOIB_1">
      <item>, OIB 85821130368</item>
      <item>, OIB 96962477168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382</properties:Words>
  <properties:Characters>2048</properties:Characters>
  <properties:Lines>55</properties:Lines>
  <properties:Paragraphs>16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2015-11-05T11:34:00Z</cp:lastPrinted>
  <dcterms:modified xmlns:xsi="http://www.w3.org/2001/XMLSchema-instance" xsi:type="dcterms:W3CDTF">2015-11-05T11:54:00Z</dcterms:modified>
  <cp:revision>42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