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ce31" w14:paraId="48dce31" w:rsidRDefault="007A4232" w:rsidP="007A4232" w:rsidR="007A423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St-460/2015-6</w:t>
      </w:r>
    </w:p>
    <w:p w:rsidRDefault="007A4232" w:rsidP="007A4232" w:rsidR="007A423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A4232" w:rsidP="007A4232" w:rsidR="007A423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A4232" w:rsidP="007A4232" w:rsidR="007A423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A4232" w:rsidP="007A4232" w:rsidR="007A423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Moto klub JAL Ivanec, OIB: 79058443711  sa sjedištem u Vladimira Nazora 12, Ivanec, dana 30. prosinca 2015. godine</w:t>
      </w:r>
    </w:p>
    <w:p w:rsidRDefault="007A4232" w:rsidP="007A4232" w:rsidR="007A4232">
      <w:pPr>
        <w:jc w:val="both"/>
      </w:pPr>
    </w:p>
    <w:p w:rsidRDefault="007A4232" w:rsidP="007A4232" w:rsidR="007A423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Moto klub JAL Ivanec, OIB: 79058443711  sa sjedištem u Vladimira Nazora 12, Ivanec</w:t>
      </w:r>
      <w:r>
        <w:rPr>
          <w:szCs w:val="24"/>
        </w:rPr>
        <w:t>, s danom 30. prosinca 2015. u 09,30 sati.</w:t>
      </w:r>
    </w:p>
    <w:p w:rsidRDefault="007A4232" w:rsidP="007A4232" w:rsidR="007A4232">
      <w:pPr>
        <w:jc w:val="both"/>
        <w:rPr>
          <w:szCs w:val="24"/>
        </w:rPr>
      </w:pPr>
    </w:p>
    <w:p w:rsidRDefault="007A4232" w:rsidP="007A4232" w:rsidR="007A423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Moto klub JAL Ivanec, OIB: 79058443711  sa sjedištem u Vladimira Nazora 12, Ivanec.</w:t>
      </w:r>
    </w:p>
    <w:p w:rsidRDefault="007A4232" w:rsidP="007A4232" w:rsidR="007A4232">
      <w:pPr>
        <w:jc w:val="both"/>
      </w:pPr>
    </w:p>
    <w:p w:rsidRDefault="007A4232" w:rsidP="007A4232" w:rsidR="007A4232">
      <w:pPr>
        <w:jc w:val="both"/>
      </w:pPr>
      <w:r>
        <w:tab/>
        <w:t xml:space="preserve">III Za stečajnog upravitelja imenuje se Milan </w:t>
      </w:r>
      <w:proofErr w:type="spellStart"/>
      <w:r>
        <w:t>Bariša</w:t>
      </w:r>
      <w:proofErr w:type="spellEnd"/>
      <w:r>
        <w:t xml:space="preserve"> Obradović, OIB: 45619494339, Srebrnjak 20 B, Sveta Nedjelja.</w:t>
      </w:r>
    </w:p>
    <w:p w:rsidRDefault="007A4232" w:rsidP="007A4232" w:rsidR="007A4232">
      <w:pPr>
        <w:jc w:val="both"/>
        <w:rPr>
          <w:color w:val="FF0000"/>
        </w:rPr>
      </w:pPr>
    </w:p>
    <w:p w:rsidRDefault="007A4232" w:rsidP="007A4232" w:rsidR="007A423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A4232" w:rsidP="007A4232" w:rsidR="007A4232">
      <w:pPr>
        <w:jc w:val="both"/>
        <w:rPr>
          <w:szCs w:val="24"/>
        </w:rPr>
      </w:pPr>
    </w:p>
    <w:p w:rsidRDefault="007A4232" w:rsidP="007A4232" w:rsidR="007A423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Moto klub JAL Ivanec, OIB: 79058443711  sa sjedištem u Vladimira Nazora 12, Ivanec</w:t>
      </w:r>
      <w:r>
        <w:rPr>
          <w:szCs w:val="24"/>
        </w:rPr>
        <w:t>, bit će brisan iz registra udruga.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7A4232" w:rsidP="007A4232" w:rsidR="007A423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A4232" w:rsidP="007A4232" w:rsidR="007A4232">
      <w:pPr>
        <w:rPr>
          <w:szCs w:val="24"/>
        </w:rPr>
      </w:pPr>
      <w:r>
        <w:rPr>
          <w:szCs w:val="24"/>
        </w:rPr>
        <w:t xml:space="preserve">     </w:t>
      </w:r>
    </w:p>
    <w:p w:rsidRDefault="007A4232" w:rsidP="007A4232" w:rsidR="007A423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7A4232" w:rsidP="007A4232" w:rsidR="007A4232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A76F39" w:rsidP="007A4232" w:rsidR="007A423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7A4232">
        <w:rPr>
          <w:szCs w:val="24"/>
        </w:rPr>
        <w:t xml:space="preserve">                           </w:t>
      </w:r>
      <w:r w:rsidR="007A4232">
        <w:rPr>
          <w:szCs w:val="24"/>
        </w:rPr>
        <w:tab/>
      </w:r>
      <w:r w:rsidR="007A4232">
        <w:rPr>
          <w:szCs w:val="24"/>
        </w:rPr>
        <w:tab/>
      </w:r>
      <w:r w:rsidR="007A4232">
        <w:rPr>
          <w:szCs w:val="24"/>
        </w:rPr>
        <w:tab/>
      </w:r>
      <w:r w:rsidR="007A4232">
        <w:rPr>
          <w:szCs w:val="24"/>
        </w:rPr>
        <w:tab/>
      </w:r>
      <w:r w:rsidR="007A4232">
        <w:rPr>
          <w:szCs w:val="24"/>
        </w:rPr>
        <w:tab/>
      </w:r>
    </w:p>
    <w:p w:rsidRDefault="007A4232" w:rsidP="007A4232" w:rsidR="007A423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7A4232" w:rsidP="007A4232" w:rsidR="007A423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A4232" w:rsidP="007A4232" w:rsidR="007A4232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A4232" w:rsidP="007A4232" w:rsidR="007A423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rPr>
          <w:szCs w:val="24"/>
        </w:rPr>
      </w:pPr>
      <w:r>
        <w:rPr>
          <w:szCs w:val="24"/>
        </w:rPr>
        <w:t>DNA:</w:t>
      </w:r>
    </w:p>
    <w:p w:rsidRDefault="007A4232" w:rsidP="007A4232" w:rsidR="007A423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A4232" w:rsidP="007A4232" w:rsidR="007A423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A4232" w:rsidP="007A4232" w:rsidR="007A423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Moto klub JAL Ivanec, OIB: 79058443711  sa sjedištem u Vladimira Nazora 12, Ivanec</w:t>
      </w:r>
    </w:p>
    <w:p w:rsidRDefault="007A4232" w:rsidP="007A4232" w:rsidR="007A4232">
      <w:pPr>
        <w:numPr>
          <w:ilvl w:val="0"/>
          <w:numId w:val="47"/>
        </w:numPr>
        <w:rPr>
          <w:szCs w:val="24"/>
        </w:rPr>
      </w:pPr>
      <w:r>
        <w:t xml:space="preserve">Predsjednik dužnika Damir </w:t>
      </w:r>
      <w:proofErr w:type="spellStart"/>
      <w:r>
        <w:t>Mavrek</w:t>
      </w:r>
      <w:proofErr w:type="spellEnd"/>
    </w:p>
    <w:p w:rsidRDefault="007A4232" w:rsidP="007A4232" w:rsidR="007A423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u </w:t>
      </w:r>
      <w:r w:rsidR="00A76F39">
        <w:rPr>
          <w:szCs w:val="24"/>
        </w:rPr>
        <w:t xml:space="preserve">Varaždinu, Stanka </w:t>
      </w:r>
      <w:proofErr w:type="spellStart"/>
      <w:r w:rsidR="00A76F39">
        <w:rPr>
          <w:szCs w:val="24"/>
        </w:rPr>
        <w:t>Vraza</w:t>
      </w:r>
      <w:proofErr w:type="spellEnd"/>
      <w:r w:rsidR="00A76F39">
        <w:rPr>
          <w:szCs w:val="24"/>
        </w:rPr>
        <w:t xml:space="preserve"> 4</w:t>
      </w:r>
    </w:p>
    <w:p w:rsidRDefault="007A4232" w:rsidP="007A4232" w:rsidR="007A423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A76F39">
        <w:rPr>
          <w:szCs w:val="24"/>
        </w:rPr>
        <w:t xml:space="preserve">Varaždin, </w:t>
      </w:r>
      <w:proofErr w:type="spellStart"/>
      <w:r w:rsidR="00A76F39">
        <w:rPr>
          <w:szCs w:val="24"/>
        </w:rPr>
        <w:t>Graberje</w:t>
      </w:r>
      <w:proofErr w:type="spellEnd"/>
      <w:r w:rsidR="00A76F39">
        <w:rPr>
          <w:szCs w:val="24"/>
        </w:rPr>
        <w:t xml:space="preserve"> 1</w:t>
      </w:r>
    </w:p>
    <w:p w:rsidRDefault="007A4232" w:rsidP="007A4232" w:rsidR="007A423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Sveta Nedjelja, Srebrnjak 20 B</w:t>
      </w:r>
    </w:p>
    <w:p w:rsidRDefault="007A4232" w:rsidP="007A4232" w:rsidR="007A423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rPr>
          <w:szCs w:val="24"/>
        </w:rPr>
      </w:pPr>
    </w:p>
    <w:p w:rsidRDefault="007A4232" w:rsidP="007A4232" w:rsidR="007A4232">
      <w:pPr>
        <w:rPr>
          <w:szCs w:val="24"/>
        </w:rPr>
      </w:pPr>
    </w:p>
    <w:p w:rsidRDefault="00DA0242" w:rsidP="007A4232" w:rsidR="00DA0242" w:rsidRPr="007A4232"/>
    <w:sectPr w:rsidSect="00EB0D4C" w:rsidR="00DA0242" w:rsidRPr="007A423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232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39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A423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A423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64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St-460/2015-6</izvorni_sadrzaj>
    <derivirana_varijabla naziv="DomainObject.Oznaka_1">St-460/2015-6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St-460/2015</izvorni_sadrzaj>
    <derivirana_varijabla naziv="DomainObject.Predmet.OznakaBroj_1">St-460/2015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JAL Ivanec</izvorni_sadrzaj>
    <derivirana_varijabla naziv="DomainObject.Predmet.ProtustrankaFormated_1">  Moto klub JAL Ivanec</derivirana_varijabla>
  </DomainObject.Predmet.ProtustrankaFormated>
  <DomainObject.Predmet.ProtustrankaFormatedOIB>
    <izvorni_sadrzaj>  Moto klub JAL Ivanec, OIB 79058443711</izvorni_sadrzaj>
    <derivirana_varijabla naziv="DomainObject.Predmet.ProtustrankaFormatedOIB_1">  Moto klub JAL Ivanec, OIB 79058443711</derivirana_varijabla>
  </DomainObject.Predmet.ProtustrankaFormatedOIB>
  <DomainObject.Predmet.ProtustrankaFormatedWithAdress>
    <izvorni_sadrzaj> Moto klub JAL Ivanec, Vladimira Nazora 12, 42240 Ivanec</izvorni_sadrzaj>
    <derivirana_varijabla naziv="DomainObject.Predmet.ProtustrankaFormatedWithAdress_1"> Moto klub JAL Ivanec, Vladimira Nazora 12, 42240 Ivanec</derivirana_varijabla>
  </DomainObject.Predmet.ProtustrankaFormatedWithAdress>
  <DomainObject.Predmet.ProtustrankaFormatedWithAdressOIB>
    <izvorni_sadrzaj> Moto klub JAL Ivanec, OIB 79058443711, Vladimira Nazora 12, 42240 Ivanec</izvorni_sadrzaj>
    <derivirana_varijabla naziv="DomainObject.Predmet.ProtustrankaFormatedWithAdressOIB_1"> Moto klub JAL Ivanec, OIB 79058443711, Vladimira Nazora 12, 42240 Ivanec</derivirana_varijabla>
  </DomainObject.Predmet.ProtustrankaFormatedWithAdressOIB>
  <DomainObject.Predmet.ProtustrankaWithAdress>
    <izvorni_sadrzaj>Moto klub JAL Ivanec Vladimira Nazora 12, 42240 Ivanec</izvorni_sadrzaj>
    <derivirana_varijabla naziv="DomainObject.Predmet.ProtustrankaWithAdress_1">Moto klub JAL Ivanec Vladimira Nazora 12, 42240 Ivanec</derivirana_varijabla>
  </DomainObject.Predmet.ProtustrankaWithAdress>
  <DomainObject.Predmet.ProtustrankaWithAdressOIB>
    <izvorni_sadrzaj>Moto klub JAL Ivanec, OIB 79058443711, Vladimira Nazora 12, 42240 Ivanec</izvorni_sadrzaj>
    <derivirana_varijabla naziv="DomainObject.Predmet.ProtustrankaWithAdressOIB_1">Moto klub JAL Ivanec, OIB 79058443711, Vladimira Nazora 12, 42240 Ivanec</derivirana_varijabla>
  </DomainObject.Predmet.ProtustrankaWithAdressOIB>
  <DomainObject.Predmet.ProtustrankaNazivFormated>
    <izvorni_sadrzaj>Moto klub JAL Ivanec</izvorni_sadrzaj>
    <derivirana_varijabla naziv="DomainObject.Predmet.ProtustrankaNazivFormated_1">Moto klub JAL Ivanec</derivirana_varijabla>
  </DomainObject.Predmet.ProtustrankaNazivFormated>
  <DomainObject.Predmet.ProtustrankaNazivFormatedOIB>
    <izvorni_sadrzaj>Moto klub JAL Ivanec, OIB 79058443711</izvorni_sadrzaj>
    <derivirana_varijabla naziv="DomainObject.Predmet.ProtustrankaNazivFormatedOIB_1">Moto klub JAL Ivanec, OIB 79058443711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37511.32</izvorni_sadrzaj>
    <derivirana_varijabla naziv="DomainObject.Predmet.TrenutnaVrijednost_1">37511.32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 klub JAL Ivanec</item>
    </izvorni_sadrzaj>
    <derivirana_varijabla naziv="DomainObject.Predmet.ProtuStrankaListFormated_1">
      <item>Moto klub JAL Ivanec</item>
    </derivirana_varijabla>
  </DomainObject.Predmet.ProtuStrankaListFormated>
  <DomainObject.Predmet.ProtuStrankaListFormatedOIB>
    <izvorni_sadrzaj>
      <item>Moto klub JAL Ivanec, OIB 79058443711</item>
    </izvorni_sadrzaj>
    <derivirana_varijabla naziv="DomainObject.Predmet.ProtuStrankaListFormatedOIB_1">
      <item>Moto klub JAL Ivanec, OIB 79058443711</item>
    </derivirana_varijabla>
  </DomainObject.Predmet.ProtuStrankaListFormatedOIB>
  <DomainObject.Predmet.ProtuStrankaListFormatedWithAdress>
    <izvorni_sadrzaj>
      <item>Moto klub JAL Ivanec, Vladimira Nazora 12, 42240 Ivanec</item>
    </izvorni_sadrzaj>
    <derivirana_varijabla naziv="DomainObject.Predmet.ProtuStrankaListFormatedWithAdress_1">
      <item>Moto klub JAL Ivanec, Vladimira Nazora 12, 42240 Ivanec</item>
    </derivirana_varijabla>
  </DomainObject.Predmet.ProtuStrankaListFormatedWithAdress>
  <DomainObject.Predmet.ProtuStrankaListFormatedWithAdressOIB>
    <izvorni_sadrzaj>
      <item>Moto klub JAL Ivanec, OIB 79058443711, Vladimira Nazora 12, 42240 Ivanec</item>
    </izvorni_sadrzaj>
    <derivirana_varijabla naziv="DomainObject.Predmet.ProtuStrankaListFormatedWithAdressOIB_1">
      <item>Moto klub JAL Ivanec, OIB 79058443711, Vladimira Nazora 12, 42240 Ivanec</item>
    </derivirana_varijabla>
  </DomainObject.Predmet.ProtuStrankaListFormatedWithAdressOIB>
  <DomainObject.Predmet.ProtuStrankaListNazivFormated>
    <izvorni_sadrzaj>
      <item>Moto klub JAL Ivanec</item>
    </izvorni_sadrzaj>
    <derivirana_varijabla naziv="DomainObject.Predmet.ProtuStrankaListNazivFormated_1">
      <item>Moto klub JAL Ivanec</item>
    </derivirana_varijabla>
  </DomainObject.Predmet.ProtuStrankaListNazivFormated>
  <DomainObject.Predmet.ProtuStrankaListNazivFormatedOIB>
    <izvorni_sadrzaj>
      <item>Moto klub JAL Ivanec, OIB 79058443711</item>
    </izvorni_sadrzaj>
    <derivirana_varijabla naziv="DomainObject.Predmet.ProtuStrankaListNazivFormatedOIB_1">
      <item>Moto klub JAL Ivanec, OIB 79058443711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St-460/2015-6</izvorni_sadrzaj>
    <derivirana_varijabla naziv="DomainObject.PoslovniBrojDokumenta_1">St-460/2015-6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 klub JAL Ivanec</izvorni_sadrzaj>
    <derivirana_varijabla naziv="DomainObject.Predmet.ProtustrankaIDrugi_1">Moto klub JAL Ivanec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 klub JAL Ivanec, OIB 79058443711, Vladimira Nazora 12, 42240 Ivanec</izvorni_sadrzaj>
    <derivirana_varijabla naziv="DomainObject.Predmet.ProtustrankaIDrugiAdressOIB_1">Moto klub JAL Ivanec, OIB 79058443711, Vladimira Nazora 12,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 klub JAL Ivanec</item>
      <item>E-oglasna ploča ovog suda</item>
    </izvorni_sadrzaj>
    <derivirana_varijabla naziv="DomainObject.Predmet.SudioniciListNaziv_1">
      <item>Financijska agencija</item>
      <item>Moto klub JAL Ivanec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Moto klub JAL Ivanec, OIB 79058443711, Vladimira Nazora 12,42240 Ivanec</item>
      <item>E-oglasna ploča ovog suda</item>
    </izvorni_sadrzaj>
    <derivirana_varijabla naziv="DomainObject.Predmet.SudioniciListAdressOIB_1">
      <item>Financijska agencija, OIB 85821130368, A. Cesarca 2,42000 Varaždin</item>
      <item>Moto klub JAL Ivanec, OIB 79058443711, Vladimira Nazora 12,42240 Ivanec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D016F-78F8-47DB-9496-9840093C2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2793</properties:Characters>
  <properties:Lines>86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2015-12-30T08:19:00Z</cp:lastPrinted>
  <dcterms:modified xmlns:xsi="http://www.w3.org/2001/XMLSchema-instance" xsi:type="dcterms:W3CDTF">2015-12-30T08:22:00Z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St-460/2015-6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