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24d5" w14:paraId="32424d5" w:rsidRDefault="007C7D3C" w:rsidP="007C7D3C" w:rsidR="007C7D3C">
      <w:pPr>
        <w:spacing w:after="0"/>
        <w:ind w:left="708"/>
        <w15:collapsed w:val="false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D3C" w:rsidP="007C7D3C" w:rsidR="007C7D3C">
      <w:pPr>
        <w:spacing w:after="0"/>
      </w:pPr>
      <w:r>
        <w:t xml:space="preserve">         REPUBLIKA HRVATSKA</w:t>
      </w:r>
    </w:p>
    <w:p w:rsidRDefault="007C7D3C" w:rsidP="007C7D3C" w:rsidR="007C7D3C">
      <w:pPr>
        <w:spacing w:after="0"/>
      </w:pPr>
      <w:r>
        <w:t xml:space="preserve"> TRGOVAČKI SUD U VARAŽDINU</w:t>
      </w:r>
    </w:p>
    <w:p w:rsidRDefault="007C7D3C" w:rsidP="007C7D3C" w:rsidR="007C7D3C">
      <w:pPr>
        <w:spacing w:after="0"/>
        <w:ind w:firstLine="720"/>
      </w:pPr>
      <w:r>
        <w:t xml:space="preserve">         B. Radić 2</w:t>
      </w:r>
    </w:p>
    <w:p w:rsidRDefault="007C7D3C" w:rsidP="007C7D3C" w:rsidR="007C7D3C">
      <w:pPr>
        <w:spacing w:after="0"/>
        <w:jc w:val="center"/>
      </w:pPr>
    </w:p>
    <w:p w:rsidRDefault="007C7D3C" w:rsidP="007C7D3C" w:rsidR="007C7D3C">
      <w:pPr>
        <w:spacing w:after="0"/>
        <w:jc w:val="center"/>
      </w:pPr>
    </w:p>
    <w:p w:rsidRDefault="007C7D3C" w:rsidP="007C7D3C" w:rsidR="007C7D3C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PUHAČKI</w:t>
      </w:r>
      <w:r w:rsidR="005F1FDF">
        <w:t xml:space="preserve"> ORKESTAR OPĆINE KOPRIVNIČKI IVA</w:t>
      </w:r>
      <w:r>
        <w:t>NEC, OIB: 51896468940, sa sjedištem u Matije Gupca 12, 48311 Koprivnički Ivanec, dana 11. studenog 2015. godine, temeljem čl. 430. Stečajnog zakona ("Narodne novine" 71/15, u daljnjem tekstu SZ) objavljuje slijedeći</w:t>
      </w:r>
    </w:p>
    <w:p w:rsidRDefault="007C7D3C" w:rsidP="007C7D3C" w:rsidR="007C7D3C">
      <w:pPr>
        <w:spacing w:after="0"/>
        <w:jc w:val="both"/>
      </w:pPr>
    </w:p>
    <w:p w:rsidRDefault="007C7D3C" w:rsidP="007C7D3C" w:rsidR="007C7D3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C7D3C" w:rsidP="007C7D3C" w:rsidR="007C7D3C">
      <w:pPr>
        <w:spacing w:after="0"/>
        <w:jc w:val="both"/>
      </w:pPr>
    </w:p>
    <w:p w:rsidRDefault="007C7D3C" w:rsidP="007C7D3C" w:rsidR="007C7D3C">
      <w:pPr>
        <w:spacing w:after="0"/>
        <w:jc w:val="both"/>
        <w:rPr>
          <w:lang w:val="en-US"/>
        </w:rPr>
      </w:pPr>
      <w:r>
        <w:tab/>
        <w:t>I/ Utvrđuje se da ukupni iznos evidentiranog duga dužnika PUHAČKI ORKES</w:t>
      </w:r>
      <w:r w:rsidR="005F1FDF">
        <w:t>TAR OPĆINE KOPRIVNIČKI IVA</w:t>
      </w:r>
      <w:r>
        <w:t>NEC, OIB: 51896468940, sa sjedištem u Matije Gupca 12, 48311 Koprivnički Ivanec, iznosi 212.337,55 kn.</w:t>
      </w:r>
    </w:p>
    <w:p w:rsidRDefault="007C7D3C" w:rsidP="007C7D3C" w:rsidR="007C7D3C">
      <w:pPr>
        <w:spacing w:after="0"/>
        <w:jc w:val="both"/>
      </w:pPr>
    </w:p>
    <w:p w:rsidRDefault="007C7D3C" w:rsidP="007C7D3C" w:rsidR="007C7D3C">
      <w:pPr>
        <w:spacing w:after="0"/>
        <w:jc w:val="both"/>
      </w:pPr>
      <w:r>
        <w:tab/>
        <w:t xml:space="preserve">II/ Poziva se dopredsjednik dužnika Božidar </w:t>
      </w:r>
      <w:proofErr w:type="spellStart"/>
      <w:r>
        <w:t>Lonačar</w:t>
      </w:r>
      <w:proofErr w:type="spellEnd"/>
      <w:r>
        <w:t xml:space="preserve">, OIB: </w:t>
      </w:r>
      <w:r w:rsidR="00781727">
        <w:t>76624922939</w:t>
      </w:r>
      <w:r>
        <w:t xml:space="preserve">, </w:t>
      </w:r>
      <w:r w:rsidR="00781727">
        <w:t>Koprivnički Ivanec</w:t>
      </w:r>
      <w:r>
        <w:t xml:space="preserve">, </w:t>
      </w:r>
      <w:r w:rsidR="00781727">
        <w:t>Vinogradska 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C7D3C" w:rsidP="007C7D3C" w:rsidR="007C7D3C">
      <w:pPr>
        <w:spacing w:after="0"/>
        <w:jc w:val="both"/>
      </w:pPr>
    </w:p>
    <w:p w:rsidRDefault="007C7D3C" w:rsidP="007C7D3C" w:rsidR="007C7D3C">
      <w:pPr>
        <w:spacing w:after="0"/>
        <w:jc w:val="both"/>
      </w:pPr>
      <w:r>
        <w:tab/>
        <w:t xml:space="preserve">III/ Upozorava se dopredsjednik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C7D3C" w:rsidP="007C7D3C" w:rsidR="007C7D3C">
      <w:pPr>
        <w:spacing w:after="0"/>
        <w:jc w:val="both"/>
      </w:pPr>
    </w:p>
    <w:p w:rsidRDefault="007C7D3C" w:rsidP="007C7D3C" w:rsidR="007C7D3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C7D3C" w:rsidP="007C7D3C" w:rsidR="007C7D3C">
      <w:pPr>
        <w:spacing w:after="0"/>
        <w:ind w:firstLine="720"/>
        <w:jc w:val="both"/>
      </w:pPr>
    </w:p>
    <w:p w:rsidRDefault="007C7D3C" w:rsidP="007C7D3C" w:rsidR="007C7D3C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7C7D3C" w:rsidP="007C7D3C" w:rsidR="007C7D3C">
      <w:pPr>
        <w:spacing w:after="0"/>
        <w:jc w:val="both"/>
      </w:pPr>
    </w:p>
    <w:p w:rsidRDefault="007C7D3C" w:rsidP="007C7D3C" w:rsidR="007C7D3C">
      <w:pPr>
        <w:spacing w:after="0"/>
        <w:jc w:val="both"/>
      </w:pPr>
    </w:p>
    <w:p w:rsidRDefault="007C7D3C" w:rsidP="007C7D3C" w:rsidR="007C7D3C">
      <w:pPr>
        <w:spacing w:after="0"/>
        <w:jc w:val="both"/>
      </w:pPr>
    </w:p>
    <w:p w:rsidRDefault="007C7D3C" w:rsidP="007C7D3C" w:rsidR="007C7D3C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7C7D3C" w:rsidP="007C7D3C" w:rsidR="007C7D3C">
      <w:pPr>
        <w:spacing w:after="0"/>
        <w:outlineLvl w:val="0"/>
      </w:pPr>
    </w:p>
    <w:p w:rsidRDefault="007C7D3C" w:rsidP="007C7D3C" w:rsidR="007C7D3C">
      <w:pPr>
        <w:spacing w:after="0"/>
        <w:jc w:val="center"/>
        <w:outlineLvl w:val="0"/>
      </w:pPr>
    </w:p>
    <w:p w:rsidRDefault="007C7D3C" w:rsidP="007C7D3C" w:rsidR="007C7D3C">
      <w:pPr>
        <w:spacing w:after="0"/>
        <w:jc w:val="center"/>
        <w:outlineLvl w:val="0"/>
      </w:pPr>
      <w:r>
        <w:t>Obrazloženje</w:t>
      </w:r>
    </w:p>
    <w:p w:rsidRDefault="007C7D3C" w:rsidP="007C7D3C" w:rsidR="007C7D3C">
      <w:pPr>
        <w:spacing w:after="0"/>
        <w:outlineLvl w:val="0"/>
      </w:pPr>
    </w:p>
    <w:p w:rsidRDefault="007C7D3C" w:rsidP="007C7D3C" w:rsidR="007C7D3C">
      <w:pPr>
        <w:spacing w:after="0"/>
        <w:jc w:val="both"/>
        <w:outlineLvl w:val="0"/>
      </w:pPr>
      <w:r>
        <w:tab/>
        <w:t>Dana 30. listopada 2015.godine,  predlagatelj Financijska agencija, Regionalni centar Zagreb Podružnica Varaždin, podnio je prijedlog  za otvaranje stečajnog postupka nad dužnikom PUHAČKI</w:t>
      </w:r>
      <w:r w:rsidR="005F1FDF">
        <w:t xml:space="preserve"> ORKESTAR OPĆINE KOPRIVNIČKI IVA</w:t>
      </w:r>
      <w:bookmarkStart w:name="_GoBack" w:id="0"/>
      <w:bookmarkEnd w:id="0"/>
      <w:r>
        <w:t>NEC, OIB: 51896468940, sa sjedištem u Matije Gupca 12, 48311 Koprivnički Ivanec, navodeći da dužnik na dan 28. listopada 2015. u Očevidniku redoslijeda osnova za plaćanje ima evidentirane neizvršene osnove za plaćanje u ukupnom iznosu od 212.337,55 kn te da dužnik nema zaposlenih.</w:t>
      </w:r>
    </w:p>
    <w:p w:rsidRDefault="007C7D3C" w:rsidP="007C7D3C" w:rsidR="007C7D3C">
      <w:pPr>
        <w:spacing w:after="0"/>
        <w:jc w:val="both"/>
        <w:outlineLvl w:val="0"/>
      </w:pPr>
    </w:p>
    <w:p w:rsidRDefault="007C7D3C" w:rsidP="007C7D3C" w:rsidR="007C7D3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C7D3C" w:rsidP="007C7D3C" w:rsidR="007C7D3C">
      <w:pPr>
        <w:spacing w:after="0"/>
        <w:jc w:val="both"/>
        <w:outlineLvl w:val="0"/>
      </w:pPr>
    </w:p>
    <w:p w:rsidRDefault="007C7D3C" w:rsidP="007C7D3C" w:rsidR="007C7D3C">
      <w:pPr>
        <w:spacing w:after="0"/>
        <w:jc w:val="center"/>
        <w:outlineLvl w:val="0"/>
      </w:pPr>
    </w:p>
    <w:p w:rsidRDefault="007C7D3C" w:rsidP="007C7D3C" w:rsidR="007C7D3C">
      <w:pPr>
        <w:spacing w:after="0"/>
        <w:jc w:val="center"/>
        <w:outlineLvl w:val="0"/>
      </w:pPr>
      <w:r>
        <w:t>U Varaždinu, 11. studenog 2015. godine</w:t>
      </w:r>
    </w:p>
    <w:p w:rsidRDefault="007C7D3C" w:rsidP="007C7D3C" w:rsidR="007C7D3C">
      <w:pPr>
        <w:spacing w:after="0"/>
        <w:jc w:val="center"/>
        <w:outlineLvl w:val="0"/>
      </w:pPr>
    </w:p>
    <w:p w:rsidRDefault="007C7D3C" w:rsidP="007C7D3C" w:rsidR="007C7D3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7D3C" w:rsidP="007C7D3C" w:rsidR="007C7D3C">
      <w:pPr>
        <w:spacing w:after="0"/>
        <w:jc w:val="center"/>
        <w:outlineLvl w:val="0"/>
      </w:pPr>
    </w:p>
    <w:p w:rsidRDefault="007C7D3C" w:rsidP="007C7D3C" w:rsidR="007C7D3C">
      <w:pPr>
        <w:spacing w:after="0"/>
        <w:ind w:firstLine="720" w:left="3600"/>
        <w:jc w:val="center"/>
        <w:outlineLvl w:val="0"/>
      </w:pPr>
      <w:r>
        <w:t>STEČAJNI SUDAC:</w:t>
      </w:r>
    </w:p>
    <w:p w:rsidRDefault="007C7D3C" w:rsidP="007C7D3C" w:rsidR="007C7D3C">
      <w:pPr>
        <w:spacing w:after="0"/>
        <w:ind w:firstLine="720" w:left="3600"/>
        <w:jc w:val="center"/>
        <w:outlineLvl w:val="0"/>
      </w:pPr>
      <w:r>
        <w:t xml:space="preserve">  Hugo Wedemeyer</w:t>
      </w:r>
    </w:p>
    <w:p w:rsidRDefault="007C7D3C" w:rsidP="007C7D3C" w:rsidR="007C7D3C">
      <w:pPr>
        <w:spacing w:after="0"/>
        <w:ind w:firstLine="720" w:left="3600"/>
        <w:jc w:val="center"/>
        <w:outlineLvl w:val="0"/>
      </w:pPr>
    </w:p>
    <w:p w:rsidRDefault="007C7D3C" w:rsidP="007C7D3C" w:rsidR="007C7D3C">
      <w:pPr>
        <w:spacing w:after="0"/>
        <w:outlineLvl w:val="0"/>
      </w:pPr>
    </w:p>
    <w:p w:rsidRDefault="007C7D3C" w:rsidP="007C7D3C" w:rsidR="007C7D3C">
      <w:pPr>
        <w:spacing w:after="0"/>
        <w:outlineLvl w:val="0"/>
      </w:pPr>
    </w:p>
    <w:p w:rsidRDefault="007C7D3C" w:rsidP="007C7D3C" w:rsidR="007C7D3C">
      <w:pPr>
        <w:spacing w:after="0"/>
        <w:outlineLvl w:val="0"/>
      </w:pPr>
    </w:p>
    <w:p w:rsidRDefault="007C7D3C" w:rsidP="007C7D3C" w:rsidR="007C7D3C">
      <w:pPr>
        <w:spacing w:after="0"/>
        <w:outlineLvl w:val="0"/>
      </w:pPr>
    </w:p>
    <w:p w:rsidRDefault="007C7D3C" w:rsidP="007C7D3C" w:rsidR="007C7D3C">
      <w:pPr>
        <w:spacing w:after="0"/>
        <w:outlineLvl w:val="0"/>
      </w:pPr>
      <w:r>
        <w:t>DNA:</w:t>
      </w:r>
    </w:p>
    <w:p w:rsidRDefault="007C7D3C" w:rsidP="007C7D3C" w:rsidR="007C7D3C">
      <w:pPr>
        <w:spacing w:after="0"/>
        <w:outlineLvl w:val="0"/>
      </w:pPr>
      <w:r>
        <w:t>- e-Oglasna ploča suda</w:t>
      </w:r>
    </w:p>
    <w:p w:rsidRDefault="00AE649C" w:rsidP="007C7D3C" w:rsidR="00AE649C" w:rsidRPr="00B76F3C">
      <w:pPr>
        <w:pStyle w:val="Naslov3"/>
        <w:numPr>
          <w:ilvl w:val="0"/>
          <w:numId w:val="0"/>
        </w:numPr>
      </w:pPr>
    </w:p>
    <w:p w:rsidRDefault="005F1FD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C7D3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D3C" w:rsidP="007C7D3C" w:rsidR="008333A9">
    <w:pPr>
      <w:pStyle w:val="Zaglavlje"/>
      <w:tabs>
        <w:tab w:pos="3927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Poslovni broj: 6 St-458/15-4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D3C" w:rsidR="007C7D3C">
    <w:pPr>
      <w:pStyle w:val="Zaglavlje"/>
    </w:pPr>
    <w:r>
      <w:t>Poslovni broj: 6 St-458/15-4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FDF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727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3C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29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St-458/2015-4</izvorni_sadrzaj>
    <derivirana_varijabla naziv="DomainObject.Oznaka_1">St-458/2015-4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PUHAČKI ORKESTAR OPĆINE KOPRIVNIČKI IVANEC</izvorni_sadrzaj>
    <derivirana_varijabla naziv="DomainObject.Predmet.ProtustrankaFormated_1">  PUHAČKI ORKESTAR OPĆINE KOPRIVNIČKI IVANEC</derivirana_varijabla>
  </DomainObject.Predmet.ProtustrankaFormated>
  <DomainObject.Predmet.ProtustrankaFormatedOIB>
    <izvorni_sadrzaj>  PUHAČKI ORKESTAR OPĆINE KOPRIVNIČKI IVANEC, OIB 51896468940</izvorni_sadrzaj>
    <derivirana_varijabla naziv="DomainObject.Predmet.ProtustrankaFormatedOIB_1">  PUHAČKI ORKESTAR OPĆINE KOPRIVNIČKI IVANEC, OIB 51896468940</derivirana_varijabla>
  </DomainObject.Predmet.ProtustrankaFormatedOIB>
  <DomainObject.Predmet.ProtustrankaFormatedWithAdress>
    <izvorni_sadrzaj> PUHAČKI ORKESTAR OPĆINE KOPRIVNIČKI IVANEC, Matije Gupca 12, 48000 Koprivnički Ivanec</izvorni_sadrzaj>
    <derivirana_varijabla naziv="DomainObject.Predmet.ProtustrankaFormatedWithAdress_1"> PUHAČKI ORKESTAR OPĆINE KOPRIVNIČKI IVANEC, Matije Gupca 12, 48000 Koprivnički Ivanec</derivirana_varijabla>
  </DomainObject.Predmet.ProtustrankaFormatedWithAdress>
  <DomainObject.Predmet.ProtustrankaFormatedWithAdressOIB>
    <izvorni_sadrzaj> PUHAČKI ORKESTAR OPĆINE KOPRIVNIČKI IVANEC, OIB 51896468940, Matije Gupca 12, 48000 Koprivnički Ivanec</izvorni_sadrzaj>
    <derivirana_varijabla naziv="DomainObject.Predmet.ProtustrankaFormatedWithAdressOIB_1"> PUHAČKI ORKESTAR OPĆINE KOPRIVNIČKI IVANEC, OIB 51896468940, Matije Gupca 12, 48000 Koprivnički Ivanec</derivirana_varijabla>
  </DomainObject.Predmet.ProtustrankaFormatedWithAdressOIB>
  <DomainObject.Predmet.ProtustrankaWithAdress>
    <izvorni_sadrzaj>PUHAČKI ORKESTAR OPĆINE KOPRIVNIČKI IVANEC Matije Gupca 12, 48000 Koprivnički Ivanec</izvorni_sadrzaj>
    <derivirana_varijabla naziv="DomainObject.Predmet.ProtustrankaWithAdress_1">PUHAČKI ORKESTAR OPĆINE KOPRIVNIČKI IVANEC Matije Gupca 12, 48000 Koprivnički Ivanec</derivirana_varijabla>
  </DomainObject.Predmet.ProtustrankaWithAdress>
  <DomainObject.Predmet.ProtustrankaWithAdressOIB>
    <izvorni_sadrzaj>PUHAČKI ORKESTAR OPĆINE KOPRIVNIČKI IVANEC, OIB 51896468940, Matije Gupca 12, 48000 Koprivnički Ivanec</izvorni_sadrzaj>
    <derivirana_varijabla naziv="DomainObject.Predmet.ProtustrankaWithAdressOIB_1">PUHAČKI ORKESTAR OPĆINE KOPRIVNIČKI IVANEC, OIB 51896468940, Matije Gupca 12, 48000 Koprivnički Ivanec</derivirana_varijabla>
  </DomainObject.Predmet.ProtustrankaWithAdressOIB>
  <DomainObject.Predmet.ProtustrankaNazivFormated>
    <izvorni_sadrzaj>PUHAČKI ORKESTAR OPĆINE KOPRIVNIČKI IVANEC</izvorni_sadrzaj>
    <derivirana_varijabla naziv="DomainObject.Predmet.ProtustrankaNazivFormated_1">PUHAČKI ORKESTAR OPĆINE KOPRIVNIČKI IVANEC</derivirana_varijabla>
  </DomainObject.Predmet.ProtustrankaNazivFormated>
  <DomainObject.Predmet.ProtustrankaNazivFormatedOIB>
    <izvorni_sadrzaj>PUHAČKI ORKESTAR OPĆINE KOPRIVNIČKI IVANEC, OIB 51896468940</izvorni_sadrzaj>
    <derivirana_varijabla naziv="DomainObject.Predmet.ProtustrankaNazivFormatedOIB_1">PUHAČKI ORKESTAR OPĆINE KOPRIVNIČKI IVANEC, OIB 51896468940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212337.55</izvorni_sadrzaj>
    <derivirana_varijabla naziv="DomainObject.Predmet.TrenutnaVrijednost_1">212337.55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PUHAČKI ORKESTAR OPĆINE KOPRIVNIČKI IVANEC</item>
    </izvorni_sadrzaj>
    <derivirana_varijabla naziv="DomainObject.Predmet.ProtuStrankaListFormated_1">
      <item>PUHAČKI ORKESTAR OPĆINE KOPRIVNIČKI IVANEC</item>
    </derivirana_varijabla>
  </DomainObject.Predmet.ProtuStrankaListFormated>
  <DomainObject.Predmet.ProtuStrankaListFormatedOIB>
    <izvorni_sadrzaj>
      <item>PUHAČKI ORKESTAR OPĆINE KOPRIVNIČKI IVANEC, OIB 51896468940</item>
    </izvorni_sadrzaj>
    <derivirana_varijabla naziv="DomainObject.Predmet.ProtuStrankaListFormatedOIB_1">
      <item>PUHAČKI ORKESTAR OPĆINE KOPRIVNIČKI IVANEC, OIB 51896468940</item>
    </derivirana_varijabla>
  </DomainObject.Predmet.ProtuStrankaListFormatedOIB>
  <DomainObject.Predmet.ProtuStrankaListFormatedWithAdress>
    <izvorni_sadrzaj>
      <item>PUHAČKI ORKESTAR OPĆINE KOPRIVNIČKI IVANEC, Matije Gupca 12, 48000 Koprivnički Ivanec</item>
    </izvorni_sadrzaj>
    <derivirana_varijabla naziv="DomainObject.Predmet.ProtuStrankaListFormatedWithAdress_1">
      <item>PUHAČKI ORKESTAR OPĆINE KOPRIVNIČKI IVANEC, Matije Gupca 12, 48000 Koprivnički Ivanec</item>
    </derivirana_varijabla>
  </DomainObject.Predmet.ProtuStrankaListFormatedWithAdress>
  <DomainObject.Predmet.ProtuStrankaListFormatedWithAdressOIB>
    <izvorni_sadrzaj>
      <item>PUHAČKI ORKESTAR OPĆINE KOPRIVNIČKI IVANEC, OIB 51896468940, Matije Gupca 12, 48000 Koprivnički Ivanec</item>
    </izvorni_sadrzaj>
    <derivirana_varijabla naziv="DomainObject.Predmet.ProtuStrankaListFormatedWithAdressOIB_1">
      <item>PUHAČKI ORKESTAR OPĆINE KOPRIVNIČKI IVANEC, OIB 51896468940, Matije Gupca 12, 48000 Koprivnički Ivanec</item>
    </derivirana_varijabla>
  </DomainObject.Predmet.ProtuStrankaListFormatedWithAdressOIB>
  <DomainObject.Predmet.ProtuStrankaListNazivFormated>
    <izvorni_sadrzaj>
      <item>PUHAČKI ORKESTAR OPĆINE KOPRIVNIČKI IVANEC</item>
    </izvorni_sadrzaj>
    <derivirana_varijabla naziv="DomainObject.Predmet.ProtuStrankaListNazivFormated_1">
      <item>PUHAČKI ORKESTAR OPĆINE KOPRIVNIČKI IVANEC</item>
    </derivirana_varijabla>
  </DomainObject.Predmet.ProtuStrankaListNazivFormated>
  <DomainObject.Predmet.ProtuStrankaListNazivFormatedOIB>
    <izvorni_sadrzaj>
      <item>PUHAČKI ORKESTAR OPĆINE KOPRIVNIČKI IVANEC, OIB 51896468940</item>
    </izvorni_sadrzaj>
    <derivirana_varijabla naziv="DomainObject.Predmet.ProtuStrankaListNazivFormatedOIB_1">
      <item>PUHAČKI ORKESTAR OPĆINE KOPRIVNIČKI IVANEC, OIB 51896468940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Božidar Lončar</item>
    </izvorni_sadrzaj>
    <derivirana_varijabla naziv="DomainObject.Predmet.OstaliListFormated_1">
      <item>E-oglasna ploča ovog suda</item>
      <item>Sudski registar, Trgovački sud u Varaždinu</item>
      <item>Božidar Lončar</item>
    </derivirana_varijabla>
  </DomainObject.Predmet.OstaliListFormated>
  <DomainObject.Predmet.OstaliListFormatedOIB>
    <izvorni_sadrzaj>
      <item>E-oglasna ploča ovog suda</item>
      <item>Sudski registar, Trgovački sud u Varaždinu</item>
      <item>Božidar Lončar, OIB 76624922939</item>
    </izvorni_sadrzaj>
    <derivirana_varijabla naziv="DomainObject.Predmet.OstaliListFormatedOIB_1">
      <item>E-oglasna ploča ovog suda</item>
      <item>Sudski registar, Trgovački sud u Varaždinu</item>
      <item>Božidar Lončar, OIB 76624922939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Božidar Lončar, Vinogradska 8, 48000 Koprivnički Ivanec</item>
    </izvorni_sadrzaj>
    <derivirana_varijabla naziv="DomainObject.Predmet.OstaliListFormatedWithAdress_1">
      <item>E-oglasna ploča ovog suda</item>
      <item>Sudski registar, Trgovački sud u Varaždinu</item>
      <item>Božidar Lončar, Vinogradska 8, 48000 Koprivnički Ivanec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Božidar Lončar, OIB 76624922939, Vinogradska 8, 48000 Koprivnički Ivanec</item>
    </izvorni_sadrzaj>
    <derivirana_varijabla naziv="DomainObject.Predmet.OstaliListFormatedWithAdressOIB_1">
      <item>E-oglasna ploča ovog suda</item>
      <item>Sudski registar, Trgovački sud u Varaždinu</item>
      <item>Božidar Lončar, OIB 76624922939, Vinogradska 8, 48000 Koprivnički Ivanec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Božidar Lončar</item>
    </izvorni_sadrzaj>
    <derivirana_varijabla naziv="DomainObject.Predmet.OstaliListNazivFormated_1">
      <item>E-oglasna ploča ovog suda</item>
      <item>Sudski registar, Trgovački sud u Varaždinu</item>
      <item>Božidar Lončar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Božidar Lončar, OIB 76624922939</item>
    </izvorni_sadrzaj>
    <derivirana_varijabla naziv="DomainObject.Predmet.OstaliListNazivFormatedOIB_1">
      <item>E-oglasna ploča ovog suda</item>
      <item>Sudski registar, Trgovački sud u Varaždinu</item>
      <item>Božidar Lončar, OIB 76624922939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St-458/2015-4</izvorni_sadrzaj>
    <derivirana_varijabla naziv="DomainObject.PoslovniBrojDokumenta_1">St-458/2015-4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PUHAČKI ORKESTAR OPĆINE KOPRIVNIČKI IVANEC</izvorni_sadrzaj>
    <derivirana_varijabla naziv="DomainObject.Predmet.ProtustrankaIDrugi_1">PUHAČKI ORKESTAR OPĆINE KOPRIVNIČKI IVANEC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PUHAČKI ORKESTAR OPĆINE KOPRIVNIČKI IVANEC, OIB 51896468940, Matije Gupca 12, 48000 Koprivnički Ivanec</izvorni_sadrzaj>
    <derivirana_varijabla naziv="DomainObject.Predmet.ProtustrankaIDrugiAdressOIB_1">PUHAČKI ORKESTAR OPĆINE KOPRIVNIČKI IVANEC, OIB 51896468940, Matije Gupca 12,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PUHAČKI ORKESTAR OPĆINE KOPRIVNIČKI IVANEC</item>
      <item>E-oglasna ploča ovog suda</item>
      <item>Sudski registar, Trgovački sud u Varaždinu</item>
      <item>Božidar Lončar</item>
    </izvorni_sadrzaj>
    <derivirana_varijabla naziv="DomainObject.Predmet.SudioniciListNaziv_1">
      <item>Financijska agencija</item>
      <item>PUHAČKI ORKESTAR OPĆINE KOPRIVNIČKI IVANEC</item>
      <item>E-oglasna ploča ovog suda</item>
      <item>Sudski registar, Trgovački sud u Varaždinu</item>
      <item>Božidar Lončar</item>
    </derivirana_varijabla>
  </DomainObject.Predmet.SudioniciListNaziv>
  <DomainObject.Predmet.SudioniciListAdressOIB>
    <izvorni_sadrzaj>
      <item>Financijska agencija, OIB 85821130368, A. Cesarca 2,42000 Varaždin</item>
      <item>PUHAČKI ORKESTAR OPĆINE KOPRIVNIČKI IVANEC, OIB 51896468940, Matije Gupca 12,48000 Koprivnički Ivanec</item>
      <item>E-oglasna ploča ovog suda</item>
      <item>Sudski registar, Trgovački sud u Varaždinu</item>
      <item>Božidar Lončar, OIB 76624922939, Vinogradska 8,48000 Koprivnički Ivanec</item>
    </izvorni_sadrzaj>
    <derivirana_varijabla naziv="DomainObject.Predmet.SudioniciListAdressOIB_1">
      <item>Financijska agencija, OIB 85821130368, A. Cesarca 2,42000 Varaždin</item>
      <item>PUHAČKI ORKESTAR OPĆINE KOPRIVNIČKI IVANEC, OIB 51896468940, Matije Gupca 12,48000 Koprivnički Ivanec</item>
      <item>E-oglasna ploča ovog suda</item>
      <item>Sudski registar, Trgovački sud u Varaždinu</item>
      <item>Božidar Lončar, OIB 76624922939, Vinogradska 8,48000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346C2-5F85-44E8-B863-83883B95F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2622</properties:Characters>
  <properties:Lines>78</properties:Lines>
  <properties:Paragraphs>19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2015-11-11T13:57:00Z</cp:lastPrinted>
  <dcterms:modified xmlns:xsi="http://www.w3.org/2001/XMLSchema-instance" xsi:type="dcterms:W3CDTF">2015-11-11T13:57:00Z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