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007b" w14:paraId="612007b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F14F4F">
        <w:rPr>
          <w:b/>
        </w:rPr>
        <w:t>548/2016-2</w:t>
      </w:r>
      <w:r w:rsidR="00B663B4">
        <w:rPr>
          <w:b/>
        </w:rPr>
        <w:t>2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postupku nad dužnikom </w:t>
      </w:r>
      <w:r w:rsidR="00F14F4F" w:rsidRPr="00B663B4">
        <w:rPr>
          <w:b/>
        </w:rPr>
        <w:t>KARLOS d.o.o. u stečaju, Požega, Vučjak 13, OIB 02452147223</w:t>
      </w:r>
      <w:r w:rsidR="00BD1F1F">
        <w:t>,</w:t>
      </w:r>
      <w:r w:rsidR="00C30A04">
        <w:t xml:space="preserve"> </w:t>
      </w:r>
      <w:r w:rsidR="00914385">
        <w:t xml:space="preserve">dana </w:t>
      </w:r>
      <w:r w:rsidR="00B663B4">
        <w:t>05.siječnja 2018</w:t>
      </w:r>
      <w:r w:rsidR="00420667">
        <w:t>.</w:t>
      </w:r>
      <w:r w:rsidR="00F633FC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BD1F1F" w:rsidR="00F633FC">
      <w:pPr>
        <w:ind w:firstLine="720"/>
        <w:jc w:val="both"/>
      </w:pPr>
      <w:r>
        <w:t xml:space="preserve">Poziva se stečajni upravitelj </w:t>
      </w:r>
      <w:r w:rsidR="00F14F4F">
        <w:t xml:space="preserve">Željko Ferenčić, </w:t>
      </w:r>
      <w:r w:rsidR="00BD1F1F">
        <w:t xml:space="preserve">u roku od 8 dana dostaviti </w:t>
      </w:r>
      <w:r w:rsidR="00F14F4F">
        <w:t xml:space="preserve">stečajnom sucu pisano </w:t>
      </w:r>
      <w:r w:rsidR="00BD1F1F">
        <w:t xml:space="preserve">izvješće o </w:t>
      </w:r>
      <w:r w:rsidR="00F14F4F">
        <w:t>stanju i vrijednosti stečajne mase uz popis svih troškova stečajnog postupka i obveza stečajne mase, a radi utvrđivanja činjenice je li stečajna masa dostatna za namirenje troškova stečajnog postupka.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F633FC" w:rsidR="00B97F5B">
      <w:pPr>
        <w:jc w:val="center"/>
      </w:pPr>
      <w:r>
        <w:t xml:space="preserve">U Slav. </w:t>
      </w:r>
      <w:r w:rsidR="000A24DF">
        <w:t xml:space="preserve">Brodu, </w:t>
      </w:r>
      <w:r w:rsidR="00B663B4">
        <w:t>05.siječnja 2018</w:t>
      </w:r>
      <w:r w:rsidR="00E34446">
        <w:t>.</w:t>
      </w:r>
      <w:r w:rsidR="00F633FC">
        <w:t>g.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471209" w:rsidP="00471209" w:rsidR="00471209">
      <w:pPr>
        <w:pStyle w:val="Odlomakpopisa"/>
        <w:jc w:val="both"/>
      </w:pPr>
      <w:r>
        <w:t>-stečajnom upravitelju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62A55"/>
    <w:rsid w:val="003630D2"/>
    <w:rsid w:val="00377A41"/>
    <w:rsid w:val="003C41C3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609E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33625"/>
    <w:rsid w:val="00A41DC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663B4"/>
    <w:rsid w:val="00B701F9"/>
    <w:rsid w:val="00B76303"/>
    <w:rsid w:val="00B97F5B"/>
    <w:rsid w:val="00BA0429"/>
    <w:rsid w:val="00BA4D4C"/>
    <w:rsid w:val="00BA550E"/>
    <w:rsid w:val="00BB0BA5"/>
    <w:rsid w:val="00BC1ECA"/>
    <w:rsid w:val="00BD1F1F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DF4B0E"/>
    <w:rsid w:val="00E00155"/>
    <w:rsid w:val="00E34446"/>
    <w:rsid w:val="00E425F4"/>
    <w:rsid w:val="00E62716"/>
    <w:rsid w:val="00E7411C"/>
    <w:rsid w:val="00E91A36"/>
    <w:rsid w:val="00E96139"/>
    <w:rsid w:val="00EE08FE"/>
    <w:rsid w:val="00EF7E9F"/>
    <w:rsid w:val="00F11044"/>
    <w:rsid w:val="00F14F4F"/>
    <w:rsid w:val="00F633FC"/>
    <w:rsid w:val="00F66B61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137</properties:Words>
  <properties:Characters>721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2018-01-05T08:31:00Z</dcterms:created>
  <dc:creator>Korisnik</dc:creator>
  <cp:lastModifiedBy>wsadmin</cp:lastModifiedBy>
  <cp:lastPrinted>2017-11-22T12:57:00Z</cp:lastPrinted>
  <dcterms:modified xmlns:xsi="http://www.w3.org/2001/XMLSchema-instance" xsi:type="dcterms:W3CDTF">2018-01-05T11:28:00Z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