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ba4c" w14:paraId="2a6ba4c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proofErr w:type="spellStart"/>
      <w:r>
        <w:t>PAZINU</w:t>
      </w:r>
      <w:proofErr w:type="spellEnd"/>
    </w:p>
    <w:p w:rsidRDefault="00584F88" w:rsidP="00584F88" w:rsidR="00584F88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281B41" w:rsidP="00584F88" w:rsidR="00281B41" w:rsidRPr="00DA15C9">
      <w:pPr>
        <w:jc w:val="both"/>
      </w:pPr>
    </w:p>
    <w:p w:rsidRDefault="00584F88" w:rsidP="004B6EA4" w:rsidR="00584F88">
      <w:pPr>
        <w:jc w:val="center"/>
      </w:pPr>
      <w:r>
        <w:t>R E P U B L I K A  H R V A T S K A</w:t>
      </w:r>
    </w:p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FD2A0E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proofErr w:type="spellStart"/>
      <w:r w:rsidR="00F337B5">
        <w:t>TERRA</w:t>
      </w:r>
      <w:proofErr w:type="spellEnd"/>
      <w:r w:rsidR="00F337B5">
        <w:t xml:space="preserve"> </w:t>
      </w:r>
      <w:proofErr w:type="spellStart"/>
      <w:r w:rsidR="00F337B5">
        <w:t>REX</w:t>
      </w:r>
      <w:proofErr w:type="spellEnd"/>
      <w:r w:rsidR="00F337B5">
        <w:t xml:space="preserve"> d.o.o. Fažana, Trg Stare škole 2, </w:t>
      </w:r>
      <w:proofErr w:type="spellStart"/>
      <w:r w:rsidR="00F337B5">
        <w:t>OIB</w:t>
      </w:r>
      <w:proofErr w:type="spellEnd"/>
      <w:r w:rsidR="00F337B5">
        <w:t xml:space="preserve">: </w:t>
      </w:r>
      <w:proofErr w:type="spellStart"/>
      <w:r w:rsidR="00F337B5">
        <w:t>15123395675</w:t>
      </w:r>
      <w:proofErr w:type="spellEnd"/>
      <w:r w:rsidR="004B6EA4">
        <w:t>,</w:t>
      </w:r>
      <w:r w:rsidR="005D2E08">
        <w:t xml:space="preserve"> </w:t>
      </w:r>
      <w:r w:rsidRPr="00B32C54">
        <w:t>dana</w:t>
      </w:r>
      <w:r w:rsidR="00D51920">
        <w:t xml:space="preserve"> </w:t>
      </w:r>
      <w:r w:rsidR="004554A1">
        <w:t>2</w:t>
      </w:r>
      <w:r w:rsidR="00F4588A">
        <w:t xml:space="preserve">. </w:t>
      </w:r>
      <w:r w:rsidR="00F337B5">
        <w:t>lip</w:t>
      </w:r>
      <w:r w:rsidR="004B6EA4">
        <w:t>nj</w:t>
      </w:r>
      <w:r w:rsidR="00281B41">
        <w:t>a</w:t>
      </w:r>
      <w:r w:rsidR="00FD2A0E">
        <w:t xml:space="preserve"> </w:t>
      </w:r>
      <w:proofErr w:type="spellStart"/>
      <w:r w:rsidRPr="00B32C54">
        <w:t>201</w:t>
      </w:r>
      <w:r w:rsidR="00FD2A0E">
        <w:t>7</w:t>
      </w:r>
      <w:proofErr w:type="spellEnd"/>
      <w:r w:rsidRPr="00B32C54">
        <w:t xml:space="preserve">. </w:t>
      </w:r>
    </w:p>
    <w:p w:rsidRDefault="004B6EA4" w:rsidP="00584F88" w:rsidR="004B6EA4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</w:t>
      </w:r>
      <w:proofErr w:type="spellStart"/>
      <w:r w:rsidR="00FD2A0E">
        <w:t>OIB</w:t>
      </w:r>
      <w:proofErr w:type="spellEnd"/>
      <w:r w:rsidR="00FD2A0E">
        <w:t xml:space="preserve">: </w:t>
      </w:r>
      <w:proofErr w:type="spellStart"/>
      <w:r w:rsidR="00FD2A0E">
        <w:t>85821130368</w:t>
      </w:r>
      <w:proofErr w:type="spellEnd"/>
      <w:r w:rsidR="00FD2A0E">
        <w:t xml:space="preserve">, </w:t>
      </w:r>
      <w:proofErr w:type="spellStart"/>
      <w:r w:rsidR="00FD2A0E">
        <w:t>RC</w:t>
      </w:r>
      <w:proofErr w:type="spellEnd"/>
      <w:r w:rsidR="00FD2A0E">
        <w:t xml:space="preserve"> Rijeka, Podružnica Pula, </w:t>
      </w:r>
      <w:proofErr w:type="spellStart"/>
      <w:r w:rsidR="00FD2A0E">
        <w:t>Giardini</w:t>
      </w:r>
      <w:proofErr w:type="spellEnd"/>
      <w:r w:rsidR="00FD2A0E">
        <w:t xml:space="preserve"> 5, radi otvaranja stečajnog postupka nad dužnikom </w:t>
      </w:r>
      <w:proofErr w:type="spellStart"/>
      <w:r w:rsidR="00F337B5">
        <w:t>TERRA</w:t>
      </w:r>
      <w:proofErr w:type="spellEnd"/>
      <w:r w:rsidR="00F337B5">
        <w:t xml:space="preserve"> </w:t>
      </w:r>
      <w:proofErr w:type="spellStart"/>
      <w:r w:rsidR="00F337B5">
        <w:t>REX</w:t>
      </w:r>
      <w:proofErr w:type="spellEnd"/>
      <w:r w:rsidR="00F337B5">
        <w:t xml:space="preserve"> d.o.o. Fažana, Trg Stare škole 2, </w:t>
      </w:r>
      <w:proofErr w:type="spellStart"/>
      <w:r w:rsidR="00F337B5">
        <w:t>OIB</w:t>
      </w:r>
      <w:proofErr w:type="spellEnd"/>
      <w:r w:rsidR="00F337B5">
        <w:t xml:space="preserve">: </w:t>
      </w:r>
      <w:proofErr w:type="spellStart"/>
      <w:r w:rsidR="00F337B5">
        <w:t>15123395675</w:t>
      </w:r>
      <w:proofErr w:type="spellEnd"/>
      <w:r>
        <w:t xml:space="preserve">, koji je zaprimljen </w:t>
      </w:r>
      <w:proofErr w:type="spellStart"/>
      <w:r w:rsidR="00841ABC">
        <w:t>19</w:t>
      </w:r>
      <w:proofErr w:type="spellEnd"/>
      <w:r w:rsidR="00841ABC">
        <w:t xml:space="preserve">. </w:t>
      </w:r>
      <w:r w:rsidR="00F337B5">
        <w:t>travnja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proofErr w:type="spellStart"/>
      <w:r w:rsidR="00F3427B" w:rsidRPr="00FD2A0E">
        <w:t>110</w:t>
      </w:r>
      <w:proofErr w:type="spellEnd"/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proofErr w:type="spellStart"/>
      <w:r w:rsidR="00F337B5">
        <w:t>TERRA</w:t>
      </w:r>
      <w:proofErr w:type="spellEnd"/>
      <w:r w:rsidR="00F337B5">
        <w:t xml:space="preserve"> </w:t>
      </w:r>
      <w:proofErr w:type="spellStart"/>
      <w:r w:rsidR="00F337B5">
        <w:t>REX</w:t>
      </w:r>
      <w:proofErr w:type="spellEnd"/>
      <w:r w:rsidR="00F337B5">
        <w:t xml:space="preserve"> d.o.o. Fažana, Trg Stare škole 2, </w:t>
      </w:r>
      <w:proofErr w:type="spellStart"/>
      <w:r w:rsidR="00F337B5">
        <w:t>OIB</w:t>
      </w:r>
      <w:proofErr w:type="spellEnd"/>
      <w:r w:rsidR="00F337B5">
        <w:t xml:space="preserve">: </w:t>
      </w:r>
      <w:proofErr w:type="spellStart"/>
      <w:r w:rsidR="00F337B5">
        <w:t>15123395675</w:t>
      </w:r>
      <w:proofErr w:type="spellEnd"/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>
      <w:pPr>
        <w:jc w:val="both"/>
      </w:pPr>
      <w:r>
        <w:tab/>
        <w:t xml:space="preserve">Budući je dana </w:t>
      </w:r>
      <w:r w:rsidR="004554A1">
        <w:t>2</w:t>
      </w:r>
      <w:r w:rsidR="004B6EA4">
        <w:t xml:space="preserve">. </w:t>
      </w:r>
      <w:r w:rsidR="00F337B5">
        <w:t>lip</w:t>
      </w:r>
      <w:r w:rsidR="004B6EA4">
        <w:t>nja</w:t>
      </w:r>
      <w:r w:rsidR="00FD2A0E">
        <w:t xml:space="preserve"> </w:t>
      </w:r>
      <w:proofErr w:type="spellStart"/>
      <w:r>
        <w:t>201</w:t>
      </w:r>
      <w:r w:rsidR="00FD2A0E">
        <w:t>7</w:t>
      </w:r>
      <w:proofErr w:type="spellEnd"/>
      <w:r>
        <w:t xml:space="preserve">. g. </w:t>
      </w:r>
      <w:r w:rsidR="00F337B5">
        <w:t>dužnik dostavio potvrdu FINE</w:t>
      </w:r>
      <w:r w:rsidR="00727640">
        <w:t xml:space="preserve"> </w:t>
      </w:r>
      <w:r w:rsidRPr="00727640">
        <w:t xml:space="preserve">od </w:t>
      </w:r>
      <w:proofErr w:type="spellStart"/>
      <w:r w:rsidR="00F337B5">
        <w:t>18</w:t>
      </w:r>
      <w:proofErr w:type="spellEnd"/>
      <w:r w:rsidR="004B6EA4">
        <w:t>. svibnja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4B6EA4" w:rsidP="00584F88" w:rsidR="004B6EA4" w:rsidRPr="00DA15C9">
      <w:pPr>
        <w:jc w:val="both"/>
      </w:pPr>
    </w:p>
    <w:p w:rsidRDefault="00584F88" w:rsidP="00584F88" w:rsidR="00584F88">
      <w:pPr>
        <w:jc w:val="center"/>
      </w:pPr>
      <w:r w:rsidRPr="00DA15C9">
        <w:t xml:space="preserve">U Pazinu, </w:t>
      </w:r>
      <w:r w:rsidR="004554A1">
        <w:t>2</w:t>
      </w:r>
      <w:r w:rsidR="004B6EA4">
        <w:t xml:space="preserve">. </w:t>
      </w:r>
      <w:r w:rsidR="00F337B5">
        <w:t>lip</w:t>
      </w:r>
      <w:r w:rsidR="004B6EA4">
        <w:t>nja</w:t>
      </w:r>
      <w:r w:rsidR="003B47F7">
        <w:t xml:space="preserve"> </w:t>
      </w:r>
      <w:proofErr w:type="spellStart"/>
      <w:r>
        <w:t>201</w:t>
      </w:r>
      <w:r w:rsidR="003B47F7">
        <w:t>7</w:t>
      </w:r>
      <w:proofErr w:type="spellEnd"/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497F19">
        <w:t>, v.r.</w:t>
      </w:r>
    </w:p>
    <w:p w:rsidRDefault="004B6EA4" w:rsidP="00584F88" w:rsidR="004B6EA4">
      <w:pPr>
        <w:jc w:val="both"/>
      </w:pPr>
    </w:p>
    <w:p w:rsidRDefault="004B6EA4" w:rsidP="00584F88" w:rsidR="004B6EA4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281B41" w:rsidR="00281B4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4B6EA4" w:rsidP="00281B41" w:rsidR="004B6EA4">
      <w:pPr>
        <w:ind w:firstLine="720"/>
        <w:jc w:val="both"/>
      </w:pPr>
    </w:p>
    <w:p w:rsidRDefault="00584F88" w:rsidP="00584F88" w:rsidR="00584F88">
      <w:pPr>
        <w:jc w:val="both"/>
      </w:pPr>
      <w:r w:rsidRPr="004E6F95">
        <w:t>DNA:</w:t>
      </w:r>
    </w:p>
    <w:p w:rsidRDefault="00584F88" w:rsidP="00584F88" w:rsidR="00584F88">
      <w:pPr>
        <w:jc w:val="both"/>
      </w:pPr>
      <w:r>
        <w:t xml:space="preserve">- </w:t>
      </w:r>
      <w:r w:rsidR="00DB15B3">
        <w:t>predlagatelju</w:t>
      </w:r>
    </w:p>
    <w:p w:rsidRDefault="00727640" w:rsidR="008E59FA">
      <w:r>
        <w:t>- dužniku</w:t>
      </w:r>
      <w:r w:rsidR="004554A1">
        <w:t xml:space="preserve"> po pun.</w:t>
      </w:r>
    </w:p>
    <w:p w:rsidRDefault="00281B41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6EA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083A14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F337B5">
      <w:t>243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r w:rsidR="00F337B5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83A14"/>
    <w:rsid w:val="000C0B89"/>
    <w:rsid w:val="000D4511"/>
    <w:rsid w:val="000E12D3"/>
    <w:rsid w:val="00242276"/>
    <w:rsid w:val="00255A90"/>
    <w:rsid w:val="00281B41"/>
    <w:rsid w:val="00284B1B"/>
    <w:rsid w:val="00312B8A"/>
    <w:rsid w:val="00323ADD"/>
    <w:rsid w:val="00362C5D"/>
    <w:rsid w:val="00381D7F"/>
    <w:rsid w:val="00386A76"/>
    <w:rsid w:val="003B47F7"/>
    <w:rsid w:val="004554A1"/>
    <w:rsid w:val="00494693"/>
    <w:rsid w:val="00497F19"/>
    <w:rsid w:val="004B6EA4"/>
    <w:rsid w:val="004C7D16"/>
    <w:rsid w:val="004D1E0F"/>
    <w:rsid w:val="00532546"/>
    <w:rsid w:val="00584F88"/>
    <w:rsid w:val="005B34BA"/>
    <w:rsid w:val="005D2E08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41ABC"/>
    <w:rsid w:val="00884A76"/>
    <w:rsid w:val="008865B0"/>
    <w:rsid w:val="008B38F6"/>
    <w:rsid w:val="008E59FA"/>
    <w:rsid w:val="009B68A0"/>
    <w:rsid w:val="00A806CB"/>
    <w:rsid w:val="00A81B6B"/>
    <w:rsid w:val="00AD60B3"/>
    <w:rsid w:val="00B32C54"/>
    <w:rsid w:val="00B36D66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A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A14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A14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A14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A14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A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A14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A14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A1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A14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REX d.o.o. FAŽANA zastupanog po punomoćniku Odvj. Nenad Marković</izvorni_sadrzaj>
    <derivirana_varijabla naziv="DomainObject.Predmet.ProtustrankaFormated_1">  TERRA REX d.o.o. FAŽANA zastupanog po punomoćniku Odvj. Nenad Marković</derivirana_varijabla>
  </DomainObject.Predmet.ProtustrankaFormated>
  <DomainObject.Predmet.ProtustrankaFormatedOIB>
    <izvorni_sadrzaj>  TERRA REX d.o.o. FAŽANA, OIB 15123395675 zastupanog po punomoćniku Odvj. Nenad Marković</izvorni_sadrzaj>
    <derivirana_varijabla naziv="DomainObject.Predmet.ProtustrankaFormatedOIB_1">  TERRA REX d.o.o. FAŽANA, OIB 15123395675 zastupanog po punomoćniku Odvj. Nenad Marković</derivirana_varijabla>
  </DomainObject.Predmet.ProtustrankaFormatedOIB>
  <DomainObject.Predmet.ProtustrankaFormatedWithAdress>
    <izvorni_sadrzaj> TERRA REX d.o.o. FAŽANA, Trg Stare škole 2, 52100 Fažana zastupanog po punomoćniku Odvj. Nenad Marković</izvorni_sadrzaj>
    <derivirana_varijabla naziv="DomainObject.Predmet.ProtustrankaFormatedWithAdress_1"> TERRA REX d.o.o. FAŽANA, Trg Stare škole 2, 52100 Fažana zastupanog po punomoćniku Odvj. Nenad Marković</derivirana_varijabla>
  </DomainObject.Predmet.ProtustrankaFormatedWithAdress>
  <DomainObject.Predmet.ProtustrankaFormatedWithAdressOIB>
    <izvorni_sadrzaj> TERRA REX d.o.o. FAŽANA, OIB 15123395675, Trg Stare škole 2, 52100 Fažana zastupanog po punomoćniku Odvj. Nenad Marković</izvorni_sadrzaj>
    <derivirana_varijabla naziv="DomainObject.Predmet.ProtustrankaFormatedWithAdressOIB_1"> TERRA REX d.o.o. FAŽANA, OIB 15123395675, Trg Stare škole 2, 52100 Fažana zastupanog po punomoćniku Odvj. Nenad Marković</derivirana_varijabla>
  </DomainObject.Predmet.ProtustrankaFormatedWithAdressOIB>
  <DomainObject.Predmet.ProtustrankaWithAdress>
    <izvorni_sadrzaj>TERRA REX d.o.o. FAŽANA Trg Stare škole 2, 52100 Fažana</izvorni_sadrzaj>
    <derivirana_varijabla naziv="DomainObject.Predmet.ProtustrankaWithAdress_1">TERRA REX d.o.o. FAŽANA Trg Stare škole 2, 52100 Fažana</derivirana_varijabla>
  </DomainObject.Predmet.ProtustrankaWithAdress>
  <DomainObject.Predmet.ProtustrankaWithAdressOIB>
    <izvorni_sadrzaj>TERRA REX d.o.o. FAŽANA, OIB 15123395675, Trg Stare škole 2, 52100 Fažana</izvorni_sadrzaj>
    <derivirana_varijabla naziv="DomainObject.Predmet.ProtustrankaWithAdressOIB_1">TERRA REX d.o.o. FAŽANA, OIB 15123395675, Trg Stare škole 2, 52100 Fažana</derivirana_varijabla>
  </DomainObject.Predmet.ProtustrankaWithAdressOIB>
  <DomainObject.Predmet.ProtustrankaNazivFormated>
    <izvorni_sadrzaj>TERRA REX d.o.o. FAŽANA</izvorni_sadrzaj>
    <derivirana_varijabla naziv="DomainObject.Predmet.ProtustrankaNazivFormated_1">TERRA REX d.o.o. FAŽANA</derivirana_varijabla>
  </DomainObject.Predmet.ProtustrankaNazivFormated>
  <DomainObject.Predmet.ProtustrankaNazivFormatedOIB>
    <izvorni_sadrzaj>TERRA REX d.o.o. FAŽANA, OIB 15123395675</izvorni_sadrzaj>
    <derivirana_varijabla naziv="DomainObject.Predmet.ProtustrankaNazivFormatedOIB_1">TERRA REX d.o.o. FAŽANA, OIB 15123395675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362942.70</izvorni_sadrzaj>
    <derivirana_varijabla naziv="DomainObject.Predmet.TrenutnaVrijednost_1">362942.70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TERRA REX d.o.o. FAŽANA zastupanog po punomoćniku Odvj. Nenad Marković</item>
    </izvorni_sadrzaj>
    <derivirana_varijabla naziv="DomainObject.Predmet.ProtuStrankaListFormated_1">
      <item>TERRA REX d.o.o. FAŽANA zastupanog po punomoćniku Odvj. Nenad Marković</item>
    </derivirana_varijabla>
  </DomainObject.Predmet.ProtuStrankaListFormated>
  <DomainObject.Predmet.ProtuStrankaListFormatedOIB>
    <izvorni_sadrzaj>
      <item>TERRA REX d.o.o. FAŽANA, OIB 15123395675 zastupanog po punomoćniku Odvj. Nenad Marković</item>
    </izvorni_sadrzaj>
    <derivirana_varijabla naziv="DomainObject.Predmet.ProtuStrankaListFormatedOIB_1">
      <item>TERRA REX d.o.o. FAŽANA, OIB 15123395675 zastupanog po punomoćniku Odvj. Nenad Marković</item>
    </derivirana_varijabla>
  </DomainObject.Predmet.ProtuStrankaListFormatedOIB>
  <DomainObject.Predmet.ProtuStrankaListFormatedWithAdress>
    <izvorni_sadrzaj>
      <item>TERRA REX d.o.o. FAŽANA, Trg Stare škole 2, 52100 Fažana zastupanog po punomoćniku Odvj. Nenad Marković</item>
    </izvorni_sadrzaj>
    <derivirana_varijabla naziv="DomainObject.Predmet.ProtuStrankaListFormatedWithAdress_1">
      <item>TERRA REX d.o.o. FAŽANA, Trg Stare škole 2, 52100 Fažana zastupanog po punomoćniku Odvj. Nenad Marković</item>
    </derivirana_varijabla>
  </DomainObject.Predmet.ProtuStrankaListFormatedWithAdress>
  <DomainObject.Predmet.ProtuStrankaListFormatedWithAdressOIB>
    <izvorni_sadrzaj>
      <item>TERRA REX d.o.o. FAŽANA, OIB 15123395675, Trg Stare škole 2, 52100 Fažana zastupanog po punomoćniku Odvj. Nenad Marković</item>
    </izvorni_sadrzaj>
    <derivirana_varijabla naziv="DomainObject.Predmet.ProtuStrankaListFormatedWithAdressOIB_1">
      <item>TERRA REX d.o.o. FAŽANA, OIB 15123395675, Trg Stare škole 2, 52100 Fažana zastupanog po punomoćniku Odvj. Nenad Marković</item>
    </derivirana_varijabla>
  </DomainObject.Predmet.ProtuStrankaListFormatedWithAdressOIB>
  <DomainObject.Predmet.ProtuStrankaListNazivFormated>
    <izvorni_sadrzaj>
      <item>TERRA REX d.o.o. FAŽANA</item>
    </izvorni_sadrzaj>
    <derivirana_varijabla naziv="DomainObject.Predmet.ProtuStrankaListNazivFormated_1">
      <item>TERRA REX d.o.o. FAŽANA</item>
    </derivirana_varijabla>
  </DomainObject.Predmet.ProtuStrankaListNazivFormated>
  <DomainObject.Predmet.ProtuStrankaListNazivFormatedOIB>
    <izvorni_sadrzaj>
      <item>TERRA REX d.o.o. FAŽANA, OIB 15123395675</item>
    </izvorni_sadrzaj>
    <derivirana_varijabla naziv="DomainObject.Predmet.ProtuStrankaListNazivFormatedOIB_1">
      <item>TERRA REX d.o.o. FAŽANA, OIB 15123395675</item>
    </derivirana_varijabla>
  </DomainObject.Predmet.ProtuStrankaListNazivFormatedOIB>
  <DomainObject.Predmet.OstaliListFormated>
    <izvorni_sadrzaj>
      <item>Odvj. Nenad Marković punomoćnik sudionika u postupku TERRA REX d.o.o. FAŽANA</item>
    </izvorni_sadrzaj>
    <derivirana_varijabla naziv="DomainObject.Predmet.OstaliListFormated_1">
      <item>Odvj. Nenad Marković punomoćnik sudionika u postupku TERRA REX d.o.o. FAŽANA</item>
    </derivirana_varijabla>
  </DomainObject.Predmet.OstaliListFormated>
  <DomainObject.Predmet.OstaliListFormatedOIB>
    <izvorni_sadrzaj>
      <item>Odvj. Nenad Marković punomoćnik sudionika u postupku TERRA REX d.o.o. FAŽANA</item>
    </izvorni_sadrzaj>
    <derivirana_varijabla naziv="DomainObject.Predmet.OstaliListFormatedOIB_1">
      <item>Odvj. Nenad Marković punomoćnik sudionika u postupku TERRA REX d.o.o. FAŽANA</item>
    </derivirana_varijabla>
  </DomainObject.Predmet.OstaliListFormatedOIB>
  <DomainObject.Predmet.OstaliListFormatedWithAdress>
    <izvorni_sadrzaj>
      <item>Odvj. Nenad Marković, Varaždinska 77, 10360 Sesvete punomoćnik sudionika u postupku TERRA REX d.o.o. FAŽANA</item>
    </izvorni_sadrzaj>
    <derivirana_varijabla naziv="DomainObject.Predmet.OstaliListFormatedWithAdress_1">
      <item>Odvj. Nenad Marković, Varaždinska 77, 10360 Sesvete punomoćnik sudionika u postupku TERRA REX d.o.o. FAŽANA</item>
    </derivirana_varijabla>
  </DomainObject.Predmet.OstaliListFormatedWithAdress>
  <DomainObject.Predmet.OstaliListFormatedWithAdressOIB>
    <izvorni_sadrzaj>
      <item>Odvj. Nenad Marković, Varaždinska 77, 10360 Sesvete punomoćnik sudionika u postupku TERRA REX d.o.o. FAŽANA</item>
    </izvorni_sadrzaj>
    <derivirana_varijabla naziv="DomainObject.Predmet.OstaliListFormatedWithAdressOIB_1">
      <item>Odvj. Nenad Marković, Varaždinska 77, 10360 Sesvete punomoćnik sudionika u postupku TERRA REX d.o.o. FAŽANA</item>
    </derivirana_varijabla>
  </DomainObject.Predmet.OstaliListFormatedWithAdressOIB>
  <DomainObject.Predmet.OstaliListNazivFormated>
    <izvorni_sadrzaj>
      <item>Odvj. Nenad Marković</item>
    </izvorni_sadrzaj>
    <derivirana_varijabla naziv="DomainObject.Predmet.OstaliListNazivFormated_1">
      <item>Odvj. Nenad Marković</item>
    </derivirana_varijabla>
  </DomainObject.Predmet.OstaliListNazivFormated>
  <DomainObject.Predmet.OstaliListNazivFormatedOIB>
    <izvorni_sadrzaj>
      <item>Odvj. Nenad Marković</item>
    </izvorni_sadrzaj>
    <derivirana_varijabla naziv="DomainObject.Predmet.OstaliListNazivFormatedOIB_1">
      <item>Odvj. Nenad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TERRA REX d.o.o. FAŽANA</izvorni_sadrzaj>
    <derivirana_varijabla naziv="DomainObject.Predmet.ProtustrankaIDrugi_1">TERRA REX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TERRA REX d.o.o. FAŽANA, OIB 15123395675, Trg Stare škole 2, 52100 Fažana</izvorni_sadrzaj>
    <derivirana_varijabla naziv="DomainObject.Predmet.ProtustrankaIDrugiAdressOIB_1">TERRA REX d.o.o. FAŽANA, OIB 15123395675, Trg Stare škole 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TERRA REX d.o.o. FAŽANA</item>
      <item>Odvj. Nenad Marković</item>
    </izvorni_sadrzaj>
    <derivirana_varijabla naziv="DomainObject.Predmet.SudioniciListNaziv_1">
      <item>FINANCIJSKA AGENCIJA, RC RIJEKA, PODRUŽNICA PULA, PULA</item>
      <item>TERRA REX d.o.o. FAŽANA</item>
      <item>Odvj. Nenad Marković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TERRA REX d.o.o. FAŽANA, OIB 15123395675, Trg Stare škole 2,52100 Fažana</item>
      <item>Odvj. Nenad Marković, Varaždinska 77,10360 Sesvete</item>
    </izvorni_sadrzaj>
    <derivirana_varijabla naziv="DomainObject.Predmet.SudioniciListAdressOIB_1">
      <item>FINANCIJSKA AGENCIJA, RC RIJEKA, PODRUŽNICA PULA, PULA, OIB 85821130368, Giardini 5,52100 Pula</item>
      <item>TERRA REX d.o.o. FAŽANA, OIB 15123395675, Trg Stare škole 2,52100 Fažana</item>
      <item>Odvj. Nenad Marković, Varaždinska 77,10360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15123395675</item>
      <item>, OIB null</item>
    </izvorni_sadrzaj>
    <derivirana_varijabla naziv="DomainObject.Predmet.SudioniciListNazivOIB_1">
      <item>, OIB 85821130368</item>
      <item>, OIB 15123395675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EB7F4-F967-4B5B-97EE-F3255519C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1374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2017-06-01T13:21:00Z</dcterms:created>
  <dc:creator>Damir Rabar</dc:creator>
  <cp:lastModifiedBy>Lorena Paris Aničić</cp:lastModifiedBy>
  <cp:lastPrinted>2017-06-02T11:03:00Z</cp:lastPrinted>
  <dcterms:modified xmlns:xsi="http://www.w3.org/2001/XMLSchema-instance" xsi:type="dcterms:W3CDTF">2017-06-02T11:04:00Z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