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9e9e" w14:paraId="3119e9e" w:rsidRDefault="00AE649C" w:rsidP="00FA5B5E" w:rsidR="00AE649C" w:rsidRPr="00B76F3C">
      <w:pPr>
        <w:pStyle w:val="Naslov3"/>
        <w15:collapsed w:val="false"/>
      </w:pPr>
    </w:p>
    <w:p w:rsidRDefault="00A66FE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  <w:r w:rsidRPr="00A66FE4">
        <w:rPr>
          <w:rFonts w:cs="Times New Roman" w:eastAsia="Times New Roman"/>
          <w:lang w:eastAsia="hr-HR"/>
        </w:rPr>
        <w:t xml:space="preserve">        </w:t>
      </w:r>
      <w:r>
        <w:rPr>
          <w:rFonts w:cs="Times New Roman" w:eastAsia="Times New Roman"/>
          <w:lang w:eastAsia="hr-HR"/>
        </w:rPr>
        <w:t xml:space="preserve">                               </w:t>
      </w:r>
      <w:r w:rsidRPr="00A66FE4">
        <w:rPr>
          <w:rFonts w:cs="Times New Roman" w:eastAsia="Times New Roman"/>
          <w:lang w:eastAsia="hr-HR"/>
        </w:rPr>
        <w:t xml:space="preserve">                                                                              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5 St-106/2016-2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U  I M E   R E P U B L I K E  H R V A T S K E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R J E Š E N J E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 xml:space="preserve">TRGOVAČKI SUD U BJELOVARU, po stečajnom sucu Mariji Petrina Kubica, odlučujući o prijedlogu Danijela </w:t>
      </w:r>
      <w:proofErr w:type="spellStart"/>
      <w:r w:rsidRPr="00A66FE4">
        <w:rPr>
          <w:rFonts w:cs="Times New Roman" w:eastAsia="Times New Roman"/>
          <w:lang w:eastAsia="hr-HR"/>
        </w:rPr>
        <w:t>Kalabeka</w:t>
      </w:r>
      <w:proofErr w:type="spellEnd"/>
      <w:r w:rsidRPr="00A66FE4">
        <w:rPr>
          <w:rFonts w:cs="Times New Roman" w:eastAsia="Times New Roman"/>
          <w:lang w:eastAsia="hr-HR"/>
        </w:rPr>
        <w:t xml:space="preserve"> iz </w:t>
      </w:r>
      <w:proofErr w:type="spellStart"/>
      <w:r w:rsidRPr="00A66FE4">
        <w:rPr>
          <w:rFonts w:cs="Times New Roman" w:eastAsia="Times New Roman"/>
          <w:lang w:eastAsia="hr-HR"/>
        </w:rPr>
        <w:t>Predavca</w:t>
      </w:r>
      <w:proofErr w:type="spellEnd"/>
      <w:r w:rsidRPr="00A66FE4">
        <w:rPr>
          <w:rFonts w:cs="Times New Roman" w:eastAsia="Times New Roman"/>
          <w:lang w:eastAsia="hr-HR"/>
        </w:rPr>
        <w:t xml:space="preserve">, S. Radića 70, OIB: 22720949180, za otvaranje stečajnog postupka nad trgovačkim društvom DIM jednostavno društvo s ograničenom odgovornošću za trgovinu i usluge, </w:t>
      </w:r>
      <w:proofErr w:type="spellStart"/>
      <w:r w:rsidRPr="00A66FE4">
        <w:rPr>
          <w:rFonts w:cs="Times New Roman" w:eastAsia="Times New Roman"/>
          <w:lang w:eastAsia="hr-HR"/>
        </w:rPr>
        <w:t>Predavac</w:t>
      </w:r>
      <w:proofErr w:type="spellEnd"/>
      <w:r w:rsidRPr="00A66FE4">
        <w:rPr>
          <w:rFonts w:cs="Times New Roman" w:eastAsia="Times New Roman"/>
          <w:lang w:eastAsia="hr-HR"/>
        </w:rPr>
        <w:t xml:space="preserve">, Stjepana Radića 70, OIB: 26329794068, dana 1. ožujka 2016. 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r i j e š i o  j e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Prijedlog za otvaranje stečajnog postupka se odbacuje.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Obrazloženje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 xml:space="preserve">Predlagatelj podnosi ovom sudu 11. veljače 2016. prijedlog vjerovnika za otvaranje stečajnog postupka u kojem navodi da ima tražbinu prema dužniku DIM j.d.o.o. </w:t>
      </w:r>
      <w:proofErr w:type="spellStart"/>
      <w:r w:rsidRPr="00A66FE4">
        <w:rPr>
          <w:rFonts w:cs="Times New Roman" w:eastAsia="Times New Roman"/>
          <w:lang w:eastAsia="hr-HR"/>
        </w:rPr>
        <w:t>Predavac</w:t>
      </w:r>
      <w:proofErr w:type="spellEnd"/>
      <w:r w:rsidRPr="00A66FE4">
        <w:rPr>
          <w:rFonts w:cs="Times New Roman" w:eastAsia="Times New Roman"/>
          <w:lang w:eastAsia="hr-HR"/>
        </w:rPr>
        <w:t xml:space="preserve"> u iznosu od 8.882,60 kn, koja se temelji na obračunu neisplaćene plaće.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6FE4">
        <w:rPr>
          <w:rFonts w:cs="Times New Roman" w:eastAsia="Times New Roman"/>
          <w:lang w:eastAsia="hr-HR"/>
        </w:rPr>
        <w:t>U prijedlogu nije navedeno koji stečajni razlog postoji kod dužnika, a nije dostavljena ni potvrda Ministarstva financija, Porezne uprave u smislu odredbe</w:t>
      </w:r>
      <w:r w:rsidRPr="00A66FE4">
        <w:rPr>
          <w:rFonts w:cs="Times New Roman" w:eastAsia="Times New Roman"/>
          <w:szCs w:val="20"/>
          <w:lang w:eastAsia="hr-HR"/>
        </w:rPr>
        <w:t xml:space="preserve"> čl.6. st.5. Stečajnog zakona (Narodne novine br. 71/15, dalje: SZ)</w:t>
      </w:r>
      <w:r w:rsidRPr="00A66FE4">
        <w:rPr>
          <w:rFonts w:cs="Times New Roman" w:eastAsia="Times New Roman"/>
          <w:lang w:eastAsia="hr-HR"/>
        </w:rPr>
        <w:t xml:space="preserve"> </w:t>
      </w:r>
      <w:r w:rsidRPr="00A66FE4">
        <w:rPr>
          <w:rFonts w:cs="Times New Roman" w:eastAsia="Times New Roman"/>
          <w:szCs w:val="20"/>
          <w:lang w:eastAsia="hr-HR"/>
        </w:rPr>
        <w:t>kojom se potvrđuje da su dostavljeni obračuni o neisplati plaće sastavljeni u skladu s propisima.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szCs w:val="20"/>
          <w:lang w:eastAsia="hr-HR"/>
        </w:rPr>
        <w:t xml:space="preserve"> </w:t>
      </w:r>
      <w:r w:rsidRPr="00A66FE4">
        <w:rPr>
          <w:rFonts w:cs="Times New Roman" w:eastAsia="Times New Roman"/>
          <w:lang w:eastAsia="hr-HR"/>
        </w:rPr>
        <w:t xml:space="preserve">             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Sukladno čl.109. st.2. SZ-a vjerovnik je ovlašten podnijeti prijedlog za otvaranje stečajnog postupka ako učini vjerojatnim postojanje svoje tražbine i kojega od stečajnih razloga.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Predlagatelj je učinio vjerojatnim postojanje svoje tražbine jer je uz prijedlog dostavio obračune neisplaćene plaće za rujan, listopad i studeni 2015. (list 3-5).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 xml:space="preserve">No, predlagatelj nije naveo koji stečajni razlog postoji kod dužnika i nije učinio vjerojatnim postojanje tog stečajnih razloga te je sud temeljem čl.115. st.1. SZ-a prijedlog odbacio. 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U Bjelovaru, 1. ožujka 2016.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 xml:space="preserve">                                                                                  STEČAJNI SUDAC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 xml:space="preserve">                                                                          MARIJA PETRINA KUBICA 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6FE4">
        <w:rPr>
          <w:rFonts w:cs="Times New Roman" w:eastAsia="Times New Roman"/>
          <w:lang w:eastAsia="hr-HR"/>
        </w:rPr>
        <w:t>POUKA O PRAVNOM LIJEKU:</w:t>
      </w:r>
      <w:r w:rsidRPr="00A66FE4">
        <w:rPr>
          <w:rFonts w:cs="Times New Roman" w:eastAsia="Times New Roman"/>
          <w:szCs w:val="20"/>
          <w:lang w:eastAsia="hr-HR"/>
        </w:rPr>
        <w:t xml:space="preserve"> 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proofErr w:type="spellStart"/>
      <w:r w:rsidRPr="00A66FE4">
        <w:rPr>
          <w:rFonts w:cs="Times New Roman" w:eastAsia="Times New Roman"/>
          <w:lang w:eastAsia="hr-HR"/>
        </w:rPr>
        <w:t>Rj</w:t>
      </w:r>
      <w:proofErr w:type="spellEnd"/>
      <w:r w:rsidRPr="00A66FE4">
        <w:rPr>
          <w:rFonts w:cs="Times New Roman" w:eastAsia="Times New Roman"/>
          <w:lang w:eastAsia="hr-HR"/>
        </w:rPr>
        <w:t>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1. DNA:predlagatelju putem e-oglasne ploče i poštom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 xml:space="preserve">2. </w:t>
      </w:r>
      <w:proofErr w:type="spellStart"/>
      <w:r w:rsidRPr="00A66FE4">
        <w:rPr>
          <w:rFonts w:cs="Times New Roman" w:eastAsia="Times New Roman"/>
          <w:lang w:eastAsia="hr-HR"/>
        </w:rPr>
        <w:t>Sc</w:t>
      </w:r>
      <w:proofErr w:type="spellEnd"/>
      <w:r w:rsidRPr="00A66FE4">
        <w:rPr>
          <w:rFonts w:cs="Times New Roman" w:eastAsia="Times New Roman"/>
          <w:lang w:eastAsia="hr-HR"/>
        </w:rPr>
        <w:t xml:space="preserve"> pravomoćnost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66FE4">
        <w:rPr>
          <w:rFonts w:cs="Times New Roman" w:eastAsia="Times New Roman"/>
          <w:lang w:eastAsia="hr-HR"/>
        </w:rPr>
        <w:t>Bj.1.3.2016.</w:t>
      </w: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66FE4" w:rsidP="00A66FE4" w:rsidR="00A66FE4" w:rsidRPr="00A66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6FE4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20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St-106/2016-2</izvorni_sadrzaj>
    <derivirana_varijabla naziv="DomainObject.Oznaka_1">St-106/2016-2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jednostavno društvo s ograničenom odgovornošću za trgovinu i usluge, Predavac</izvorni_sadrzaj>
    <derivirana_varijabla naziv="DomainObject.Predmet.ProtustrankaFormated_1">  DIM jednostavno društvo s ograničenom odgovornošću za trgovinu i usluge, Predavac</derivirana_varijabla>
  </DomainObject.Predmet.ProtustrankaFormated>
  <DomainObject.Predmet.ProtustrankaFormatedOIB>
    <izvorni_sadrzaj>  DIM jednostavno društvo s ograničenom odgovornošću za trgovinu i usluge, Predavac, OIB 26329794068</izvorni_sadrzaj>
    <derivirana_varijabla naziv="DomainObject.Predmet.ProtustrankaFormatedOIB_1">  DIM jednostavno društvo s ograničenom odgovornošću za trgovinu i usluge, Predavac, OIB 26329794068</derivirana_varijabla>
  </DomainObject.Predmet.ProtustrankaFormatedOIB>
  <DomainObject.Predmet.ProtustrankaFormatedWithAdress>
    <izvorni_sadrzaj> DIM jednostavno društvo s ograničenom odgovornošću za trgovinu i usluge, Predavac, Stjepana Radića 70, 43000 Predavac</izvorni_sadrzaj>
    <derivirana_varijabla naziv="DomainObject.Predmet.ProtustrankaFormatedWithAdress_1"> DIM jednostavno društvo s ograničenom odgovornošću za trgovinu i usluge, Predavac, Stjepana Radića 70, 43000 Predavac</derivirana_varijabla>
  </DomainObject.Predmet.ProtustrankaFormatedWithAdress>
  <DomainObject.Predmet.ProtustrankaFormatedWithAdressOIB>
    <izvorni_sadrzaj> DIM jednostavno društvo s ograničenom odgovornošću za trgovinu i usluge, Predavac, OIB 26329794068, Stjepana Radića 70, 43000 Predavac</izvorni_sadrzaj>
    <derivirana_varijabla naziv="DomainObject.Predmet.ProtustrankaFormatedWithAdressOIB_1"> DIM jednostavno društvo s ograničenom odgovornošću za trgovinu i usluge, Predavac, OIB 26329794068, Stjepana Radića 70, 43000 Predavac</derivirana_varijabla>
  </DomainObject.Predmet.ProtustrankaFormatedWithAdressOIB>
  <DomainObject.Predmet.ProtustrankaWithAdress>
    <izvorni_sadrzaj>DIM jednostavno društvo s ograničenom odgovornošću za trgovinu i usluge, Predavac Stjepana Radića 70, 43000 Predavac</izvorni_sadrzaj>
    <derivirana_varijabla naziv="DomainObject.Predmet.ProtustrankaWithAdress_1">DIM jednostavno društvo s ograničenom odgovornošću za trgovinu i usluge, Predavac Stjepana Radića 70, 43000 Predavac</derivirana_varijabla>
  </DomainObject.Predmet.ProtustrankaWithAdress>
  <DomainObject.Predmet.ProtustrankaWithAdressOIB>
    <izvorni_sadrzaj>DIM jednostavno društvo s ograničenom odgovornošću za trgovinu i usluge, Predavac, OIB 26329794068, Stjepana Radića 70, 43000 Predavac</izvorni_sadrzaj>
    <derivirana_varijabla naziv="DomainObject.Predmet.ProtustrankaWithAdressOIB_1">DIM jednostavno društvo s ograničenom odgovornošću za trgovinu i usluge, Predavac, OIB 26329794068, Stjepana Radića 70, 43000 Predavac</derivirana_varijabla>
  </DomainObject.Predmet.ProtustrankaWithAdressOIB>
  <DomainObject.Predmet.ProtustrankaNazivFormated>
    <izvorni_sadrzaj>DIM jednostavno društvo s ograničenom odgovornošću za trgovinu i usluge, Predavac</izvorni_sadrzaj>
    <derivirana_varijabla naziv="DomainObject.Predmet.ProtustrankaNazivFormated_1">DIM jednostavno društvo s ograničenom odgovornošću za trgovinu i usluge, Predavac</derivirana_varijabla>
  </DomainObject.Predmet.ProtustrankaNazivFormated>
  <DomainObject.Predmet.ProtustrankaNazivFormatedOIB>
    <izvorni_sadrzaj>DIM jednostavno društvo s ograničenom odgovornošću za trgovinu i usluge, Predavac, OIB 26329794068</izvorni_sadrzaj>
    <derivirana_varijabla naziv="DomainObject.Predmet.ProtustrankaNazivFormatedOIB_1">DIM jednostavno društvo s ograničenom odgovornošću za trgovinu i usluge, Predavac, OIB 26329794068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Kalabek</izvorni_sadrzaj>
    <derivirana_varijabla naziv="DomainObject.Predmet.StrankaFormated_1">  Danijel Kalabek</derivirana_varijabla>
  </DomainObject.Predmet.StrankaFormated>
  <DomainObject.Predmet.StrankaFormatedOIB>
    <izvorni_sadrzaj>  Danijel Kalabek, OIB 22720949180</izvorni_sadrzaj>
    <derivirana_varijabla naziv="DomainObject.Predmet.StrankaFormatedOIB_1">  Danijel Kalabek, OIB 22720949180</derivirana_varijabla>
  </DomainObject.Predmet.StrankaFormatedOIB>
  <DomainObject.Predmet.StrankaFormatedWithAdress>
    <izvorni_sadrzaj> Danijel Kalabek, S. Radića 70, 43000 Predavac</izvorni_sadrzaj>
    <derivirana_varijabla naziv="DomainObject.Predmet.StrankaFormatedWithAdress_1"> Danijel Kalabek, S. Radića 70, 43000 Predavac</derivirana_varijabla>
  </DomainObject.Predmet.StrankaFormatedWithAdress>
  <DomainObject.Predmet.StrankaFormatedWithAdressOIB>
    <izvorni_sadrzaj> Danijel Kalabek, OIB 22720949180, S. Radića 70, 43000 Predavac</izvorni_sadrzaj>
    <derivirana_varijabla naziv="DomainObject.Predmet.StrankaFormatedWithAdressOIB_1"> Danijel Kalabek, OIB 22720949180, S. Radića 70, 43000 Predavac</derivirana_varijabla>
  </DomainObject.Predmet.StrankaFormatedWithAdressOIB>
  <DomainObject.Predmet.StrankaWithAdress>
    <izvorni_sadrzaj>Danijel Kalabek S. Radića 70,43000 Predavac</izvorni_sadrzaj>
    <derivirana_varijabla naziv="DomainObject.Predmet.StrankaWithAdress_1">Danijel Kalabek S. Radića 70,43000 Predavac</derivirana_varijabla>
  </DomainObject.Predmet.StrankaWithAdress>
  <DomainObject.Predmet.StrankaWithAdressOIB>
    <izvorni_sadrzaj>Danijel Kalabek, OIB 22720949180, S. Radića 70,43000 Predavac</izvorni_sadrzaj>
    <derivirana_varijabla naziv="DomainObject.Predmet.StrankaWithAdressOIB_1">Danijel Kalabek, OIB 22720949180, S. Radića 70,43000 Predavac</derivirana_varijabla>
  </DomainObject.Predmet.StrankaWithAdressOIB>
  <DomainObject.Predmet.StrankaNazivFormated>
    <izvorni_sadrzaj>Danijel Kalabek</izvorni_sadrzaj>
    <derivirana_varijabla naziv="DomainObject.Predmet.StrankaNazivFormated_1">Danijel Kalabek</derivirana_varijabla>
  </DomainObject.Predmet.StrankaNazivFormated>
  <DomainObject.Predmet.StrankaNazivFormatedOIB>
    <izvorni_sadrzaj>Danijel Kalabek, OIB 22720949180</izvorni_sadrzaj>
    <derivirana_varijabla naziv="DomainObject.Predmet.StrankaNazivFormatedOIB_1">Danijel Kalabek, OIB 22720949180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Danijel Kalabek</item>
    </izvorni_sadrzaj>
    <derivirana_varijabla naziv="DomainObject.Predmet.StrankaListFormated_1">
      <item>Danijel Kalabek</item>
    </derivirana_varijabla>
  </DomainObject.Predmet.StrankaListFormated>
  <DomainObject.Predmet.StrankaListFormatedOIB>
    <izvorni_sadrzaj>
      <item>Danijel Kalabek, OIB 22720949180</item>
    </izvorni_sadrzaj>
    <derivirana_varijabla naziv="DomainObject.Predmet.StrankaListFormatedOIB_1">
      <item>Danijel Kalabek, OIB 22720949180</item>
    </derivirana_varijabla>
  </DomainObject.Predmet.StrankaListFormatedOIB>
  <DomainObject.Predmet.StrankaListFormatedWithAdress>
    <izvorni_sadrzaj>
      <item>Danijel Kalabek, S. Radića 70, 43000 Predavac</item>
    </izvorni_sadrzaj>
    <derivirana_varijabla naziv="DomainObject.Predmet.StrankaListFormatedWithAdress_1">
      <item>Danijel Kalabek, S. Radića 70, 43000 Predavac</item>
    </derivirana_varijabla>
  </DomainObject.Predmet.StrankaListFormatedWithAdress>
  <DomainObject.Predmet.StrankaListFormatedWithAdressOIB>
    <izvorni_sadrzaj>
      <item>Danijel Kalabek, OIB 22720949180, S. Radića 70, 43000 Predavac</item>
    </izvorni_sadrzaj>
    <derivirana_varijabla naziv="DomainObject.Predmet.StrankaListFormatedWithAdressOIB_1">
      <item>Danijel Kalabek, OIB 22720949180, S. Radića 70, 43000 Predavac</item>
    </derivirana_varijabla>
  </DomainObject.Predmet.StrankaListFormatedWithAdressOIB>
  <DomainObject.Predmet.StrankaListNazivFormated>
    <izvorni_sadrzaj>
      <item>Danijel Kalabek</item>
    </izvorni_sadrzaj>
    <derivirana_varijabla naziv="DomainObject.Predmet.StrankaListNazivFormated_1">
      <item>Danijel Kalabek</item>
    </derivirana_varijabla>
  </DomainObject.Predmet.StrankaListNazivFormated>
  <DomainObject.Predmet.StrankaListNazivFormatedOIB>
    <izvorni_sadrzaj>
      <item>Danijel Kalabek, OIB 22720949180</item>
    </izvorni_sadrzaj>
    <derivirana_varijabla naziv="DomainObject.Predmet.StrankaListNazivFormatedOIB_1">
      <item>Danijel Kalabek, OIB 22720949180</item>
    </derivirana_varijabla>
  </DomainObject.Predmet.StrankaListNazivFormatedOIB>
  <DomainObject.Predmet.ProtuStrankaListFormated>
    <izvorni_sadrzaj>
      <item>DIM jednostavno društvo s ograničenom odgovornošću za trgovinu i usluge, Predavac</item>
    </izvorni_sadrzaj>
    <derivirana_varijabla naziv="DomainObject.Predmet.ProtuStrankaListFormated_1">
      <item>DIM jednostavno društvo s ograničenom odgovornošću za trgovinu i usluge, Predavac</item>
    </derivirana_varijabla>
  </DomainObject.Predmet.ProtuStrankaListFormated>
  <DomainObject.Predmet.ProtuStrankaListFormatedOIB>
    <izvorni_sadrzaj>
      <item>DIM jednostavno društvo s ograničenom odgovornošću za trgovinu i usluge, Predavac, OIB 26329794068</item>
    </izvorni_sadrzaj>
    <derivirana_varijabla naziv="DomainObject.Predmet.ProtuStrankaListFormatedOIB_1">
      <item>DIM jednostavno društvo s ograničenom odgovornošću za trgovinu i usluge, Predavac, OIB 26329794068</item>
    </derivirana_varijabla>
  </DomainObject.Predmet.ProtuStrankaListFormatedOIB>
  <DomainObject.Predmet.ProtuStrankaListFormatedWithAdress>
    <izvorni_sadrzaj>
      <item>DIM jednostavno društvo s ograničenom odgovornošću za trgovinu i usluge, Predavac, Stjepana Radića 70, 43000 Predavac</item>
    </izvorni_sadrzaj>
    <derivirana_varijabla naziv="DomainObject.Predmet.ProtuStrankaListFormatedWithAdress_1">
      <item>DIM jednostavno društvo s ograničenom odgovornošću za trgovinu i usluge, Predavac, Stjepana Radića 70, 43000 Predavac</item>
    </derivirana_varijabla>
  </DomainObject.Predmet.ProtuStrankaListFormatedWithAdress>
  <DomainObject.Predmet.ProtuStrankaListFormatedWithAdressOIB>
    <izvorni_sadrzaj>
      <item>DIM jednostavno društvo s ograničenom odgovornošću za trgovinu i usluge, Predavac, OIB 26329794068, Stjepana Radića 70, 43000 Predavac</item>
    </izvorni_sadrzaj>
    <derivirana_varijabla naziv="DomainObject.Predmet.ProtuStrankaListFormatedWithAdressOIB_1">
      <item>DIM jednostavno društvo s ograničenom odgovornošću za trgovinu i usluge, Predavac, OIB 26329794068, Stjepana Radića 70, 43000 Predavac</item>
    </derivirana_varijabla>
  </DomainObject.Predmet.ProtuStrankaListFormatedWithAdressOIB>
  <DomainObject.Predmet.ProtuStrankaListNazivFormated>
    <izvorni_sadrzaj>
      <item>DIM jednostavno društvo s ograničenom odgovornošću za trgovinu i usluge, Predavac</item>
    </izvorni_sadrzaj>
    <derivirana_varijabla naziv="DomainObject.Predmet.ProtuStrankaListNazivFormated_1">
      <item>DIM jednostavno društvo s ograničenom odgovornošću za trgovinu i usluge, Predavac</item>
    </derivirana_varijabla>
  </DomainObject.Predmet.ProtuStrankaListNazivFormated>
  <DomainObject.Predmet.ProtuStrankaListNazivFormatedOIB>
    <izvorni_sadrzaj>
      <item>DIM jednostavno društvo s ograničenom odgovornošću za trgovinu i usluge, Predavac, OIB 26329794068</item>
    </izvorni_sadrzaj>
    <derivirana_varijabla naziv="DomainObject.Predmet.ProtuStrankaListNazivFormatedOIB_1">
      <item>DIM jednostavno društvo s ograničenom odgovornošću za trgovinu i usluge, Predavac, OIB 26329794068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St-106/2016-2</izvorni_sadrzaj>
    <derivirana_varijabla naziv="DomainObject.PoslovniBrojDokumenta_1">St-106/2016-2</derivirana_varijabla>
  </DomainObject.PoslovniBrojDokumenta>
  <DomainObject.Predmet.StrankaIDrugi>
    <izvorni_sadrzaj>Danijel Kalabek</izvorni_sadrzaj>
    <derivirana_varijabla naziv="DomainObject.Predmet.StrankaIDrugi_1">Danijel Kalabek</derivirana_varijabla>
  </DomainObject.Predmet.StrankaIDrugi>
  <DomainObject.Predmet.ProtustrankaIDrugi>
    <izvorni_sadrzaj>DIM jednostavno društvo s ograničenom odgovornošću za trgovinu i usluge, Predavac</izvorni_sadrzaj>
    <derivirana_varijabla naziv="DomainObject.Predmet.ProtustrankaIDrugi_1">DIM jednostavno društvo s ograničenom odgovornošću za trgovinu i usluge, Predavac</derivirana_varijabla>
  </DomainObject.Predmet.ProtustrankaIDrugi>
  <DomainObject.Predmet.StrankaIDrugiAdressOIB>
    <izvorni_sadrzaj>Danijel Kalabek, OIB 22720949180, S. Radića 70, 43000 Predavac</izvorni_sadrzaj>
    <derivirana_varijabla naziv="DomainObject.Predmet.StrankaIDrugiAdressOIB_1">Danijel Kalabek, OIB 22720949180, S. Radića 70, 43000 Predavac</derivirana_varijabla>
  </DomainObject.Predmet.StrankaIDrugiAdressOIB>
  <DomainObject.Predmet.ProtustrankaIDrugiAdressOIB>
    <izvorni_sadrzaj>DIM jednostavno društvo s ograničenom odgovornošću za trgovinu i usluge, Predavac, OIB 26329794068, Stjepana Radića 70, 43000 Predavac</izvorni_sadrzaj>
    <derivirana_varijabla naziv="DomainObject.Predmet.ProtustrankaIDrugiAdressOIB_1">DIM jednostavno društvo s ograničenom odgovornošću za trgovinu i usluge, Predavac, OIB 26329794068, Stjepana Radića 70,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Kalabek</item>
      <item>DIM jednostavno društvo s ograničenom odgovornošću za trgovinu i usluge, Predavac</item>
    </izvorni_sadrzaj>
    <derivirana_varijabla naziv="DomainObject.Predmet.SudioniciListNaziv_1">
      <item>Danijel Kalabek</item>
      <item>DIM jednostavno društvo s ograničenom odgovornošću za trgovinu i usluge, Predavac</item>
    </derivirana_varijabla>
  </DomainObject.Predmet.SudioniciListNaziv>
  <DomainObject.Predmet.SudioniciListAdressOIB>
    <izvorni_sadrzaj>
      <item>Danijel Kalabek, OIB 22720949180, S. Radića 70,43000 Predavac</item>
      <item>DIM jednostavno društvo s ograničenom odgovornošću za trgovinu i usluge, Predavac, OIB 26329794068, Stjepana Radića 70,43000 Predavac</item>
    </izvorni_sadrzaj>
    <derivirana_varijabla naziv="DomainObject.Predmet.SudioniciListAdressOIB_1">
      <item>Danijel Kalabek, OIB 22720949180, S. Radića 70,43000 Predavac</item>
      <item>DIM jednostavno društvo s ograničenom odgovornošću za trgovinu i usluge, Predavac, OIB 26329794068, Stjepana Radića 70,43000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51B4E-79FE-40D7-8FB2-7FBBA30F3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1819</properties:Characters>
  <properties:Lines>78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2016-03-02T13:10:00Z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