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4A4095" w:rsidRPr="006A1BF5">
        <w:tc>
          <w:tcPr>
            <w:tcW w:type="dxa" w:w="2829"/>
            <w:shd w:fill="auto" w:color="auto" w:val="clear"/>
          </w:tcPr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4A409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4A4095">
            <w:pPr>
              <w:spacing w:before="120"/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6A1BF5">
            <w:pPr>
              <w:jc w:val="center"/>
              <w:rPr>
                <w:szCs w:val="24"/>
              </w:rPr>
            </w:pPr>
            <w:r w:rsidRPr="004A4095">
              <w:rPr>
                <w:sz w:val="24"/>
                <w:szCs w:val="24"/>
              </w:rPr>
              <w:t>Varaždin, Braće Radić 2</w:t>
            </w:r>
          </w:p>
        </w:tc>
      </w:tr>
    </w:tbl>
    <w:p w14:textId="e2e63fa" w14:paraId="e2e63fa" w:rsidRDefault="004A4095" w:rsidP="004A4095" w:rsidR="0026399D" w:rsidRPr="00D15D8D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26399D" w:rsidP="0026399D" w:rsidR="005C6845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</w:p>
    <w:p w:rsidRDefault="00393109" w:rsidP="0026399D" w:rsidR="00393109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   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5C6845" w:rsidP="005C6845" w:rsidR="005C6845" w:rsidRPr="00D15D8D">
      <w:pPr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0343FA" w:rsidP="00CB6DAF" w:rsidR="00CB6DAF" w:rsidRPr="0014784E">
      <w:pPr>
        <w:ind w:firstLine="720"/>
        <w:jc w:val="both"/>
        <w:rPr>
          <w:sz w:val="24"/>
          <w:szCs w:val="24"/>
        </w:rPr>
      </w:pPr>
      <w:r w:rsidRPr="00D15D8D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</w:t>
      </w:r>
      <w:r w:rsidRPr="005D6978">
        <w:rPr>
          <w:sz w:val="24"/>
          <w:szCs w:val="24"/>
        </w:rPr>
        <w:t xml:space="preserve">Varaždin, A. Cesarca 2, OIB: 85821130368, za pokretanje stečajnog postupka nad dužnikom </w:t>
      </w:r>
      <w:r w:rsidR="00760E6B" w:rsidRPr="00760E6B">
        <w:t xml:space="preserve"> </w:t>
      </w:r>
      <w:r w:rsidR="00443D59">
        <w:rPr>
          <w:sz w:val="24"/>
          <w:szCs w:val="24"/>
        </w:rPr>
        <w:t>DOBRA FOTKA j.d.o.o., D. Cesarića 19, Čakovec</w:t>
      </w:r>
      <w:r w:rsidR="00C675E7">
        <w:rPr>
          <w:sz w:val="24"/>
          <w:szCs w:val="24"/>
        </w:rPr>
        <w:t xml:space="preserve">, </w:t>
      </w:r>
      <w:r w:rsidR="005D6978" w:rsidRPr="005D6978">
        <w:rPr>
          <w:sz w:val="24"/>
          <w:szCs w:val="24"/>
        </w:rPr>
        <w:t xml:space="preserve">OIB: </w:t>
      </w:r>
      <w:r w:rsidR="00443D59" w:rsidRPr="00443D59">
        <w:rPr>
          <w:sz w:val="24"/>
          <w:szCs w:val="24"/>
        </w:rPr>
        <w:t>43512811101</w:t>
      </w:r>
      <w:r w:rsidR="00CB6DAF" w:rsidRPr="005D6978">
        <w:rPr>
          <w:sz w:val="24"/>
          <w:szCs w:val="24"/>
        </w:rPr>
        <w:t xml:space="preserve">, </w:t>
      </w:r>
      <w:r w:rsidR="002A2E9E">
        <w:rPr>
          <w:sz w:val="24"/>
          <w:szCs w:val="24"/>
        </w:rPr>
        <w:t>3</w:t>
      </w:r>
      <w:r w:rsidR="003F5230" w:rsidRPr="003F5230">
        <w:rPr>
          <w:sz w:val="24"/>
          <w:szCs w:val="24"/>
        </w:rPr>
        <w:t>. srpnja</w:t>
      </w:r>
      <w:r w:rsidR="00760E6B" w:rsidRPr="003F5230">
        <w:rPr>
          <w:sz w:val="24"/>
          <w:szCs w:val="24"/>
        </w:rPr>
        <w:t xml:space="preserve"> 2018</w:t>
      </w:r>
      <w:r w:rsidR="00CB6DAF" w:rsidRPr="003F5230">
        <w:rPr>
          <w:sz w:val="24"/>
          <w:szCs w:val="24"/>
        </w:rPr>
        <w:t xml:space="preserve">.               </w:t>
      </w:r>
    </w:p>
    <w:p w:rsidRDefault="000343FA" w:rsidP="000343FA" w:rsidR="0026399D">
      <w:pPr>
        <w:jc w:val="both"/>
        <w:rPr>
          <w:sz w:val="24"/>
          <w:szCs w:val="24"/>
        </w:rPr>
      </w:pPr>
      <w:r w:rsidRPr="0014784E">
        <w:rPr>
          <w:sz w:val="24"/>
          <w:szCs w:val="24"/>
        </w:rPr>
        <w:t xml:space="preserve">            </w:t>
      </w:r>
    </w:p>
    <w:p w:rsidRDefault="00393109" w:rsidP="000343FA" w:rsidR="00393109" w:rsidRPr="0014784E">
      <w:pPr>
        <w:jc w:val="both"/>
        <w:rPr>
          <w:sz w:val="24"/>
          <w:szCs w:val="24"/>
          <w:lang w:val="hr-HR"/>
        </w:rPr>
      </w:pPr>
    </w:p>
    <w:p w:rsidRDefault="0026399D" w:rsidP="0026399D" w:rsidR="0026399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i j e š i o   j e</w:t>
      </w:r>
    </w:p>
    <w:p w:rsidRDefault="00393109" w:rsidP="0026399D" w:rsidR="00393109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D15D8D">
        <w:rPr>
          <w:color w:val="FF0000"/>
          <w:sz w:val="24"/>
          <w:szCs w:val="24"/>
          <w:lang w:val="hr-HR"/>
        </w:rPr>
        <w:t xml:space="preserve"> </w:t>
      </w:r>
      <w:r w:rsidR="004247CC">
        <w:rPr>
          <w:sz w:val="24"/>
          <w:szCs w:val="24"/>
        </w:rPr>
        <w:t xml:space="preserve">DOBRA FOTKA j.d.o.o., D. Cesarića 19, Čakovec, </w:t>
      </w:r>
      <w:r w:rsidR="004247CC" w:rsidRPr="005D6978">
        <w:rPr>
          <w:sz w:val="24"/>
          <w:szCs w:val="24"/>
        </w:rPr>
        <w:t xml:space="preserve">OIB: </w:t>
      </w:r>
      <w:r w:rsidR="004247CC" w:rsidRPr="00443D59">
        <w:rPr>
          <w:sz w:val="24"/>
          <w:szCs w:val="24"/>
        </w:rPr>
        <w:t>43512811101</w:t>
      </w:r>
      <w:r w:rsidRPr="00D15D8D">
        <w:rPr>
          <w:sz w:val="24"/>
          <w:szCs w:val="24"/>
        </w:rPr>
        <w:t xml:space="preserve">. </w:t>
      </w:r>
    </w:p>
    <w:p w:rsidRDefault="0026399D" w:rsidP="0026399D" w:rsidR="0026399D" w:rsidRPr="00D15D8D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3F5230" w:rsidP="00760E6B" w:rsidR="0026399D" w:rsidRPr="003F5230">
      <w:pPr>
        <w:jc w:val="center"/>
        <w:rPr>
          <w:sz w:val="24"/>
          <w:szCs w:val="24"/>
          <w:lang w:val="hr-HR"/>
        </w:rPr>
      </w:pPr>
      <w:r w:rsidRPr="003F5230">
        <w:rPr>
          <w:sz w:val="24"/>
          <w:szCs w:val="24"/>
          <w:lang w:val="hr-HR"/>
        </w:rPr>
        <w:t>19. travnja</w:t>
      </w:r>
      <w:r w:rsidR="00760E6B" w:rsidRPr="003F5230">
        <w:rPr>
          <w:sz w:val="24"/>
          <w:szCs w:val="24"/>
          <w:lang w:val="hr-HR"/>
        </w:rPr>
        <w:t xml:space="preserve"> 2018</w:t>
      </w:r>
      <w:r w:rsidR="0026399D" w:rsidRPr="003F5230">
        <w:rPr>
          <w:sz w:val="24"/>
          <w:szCs w:val="24"/>
          <w:lang w:val="hr-HR"/>
        </w:rPr>
        <w:t xml:space="preserve">. u </w:t>
      </w:r>
      <w:r w:rsidRPr="003F5230">
        <w:rPr>
          <w:sz w:val="24"/>
          <w:szCs w:val="24"/>
          <w:lang w:val="hr-HR"/>
        </w:rPr>
        <w:t>10</w:t>
      </w:r>
      <w:r w:rsidR="00C675E7" w:rsidRPr="003F5230">
        <w:rPr>
          <w:sz w:val="24"/>
          <w:szCs w:val="24"/>
          <w:lang w:val="hr-HR"/>
        </w:rPr>
        <w:t>,00</w:t>
      </w:r>
      <w:r w:rsidR="0026399D" w:rsidRPr="003F5230">
        <w:rPr>
          <w:sz w:val="24"/>
          <w:szCs w:val="24"/>
          <w:lang w:val="hr-HR"/>
        </w:rPr>
        <w:t xml:space="preserve"> sati</w:t>
      </w:r>
    </w:p>
    <w:p w:rsidRDefault="0026399D" w:rsidP="0026399D" w:rsidR="0026399D" w:rsidRPr="00D15D8D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26399D" w:rsidP="0026399D" w:rsidR="0026399D" w:rsidRPr="00D15D8D">
      <w:pPr>
        <w:ind w:left="1440"/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14784E">
      <w:pPr>
        <w:ind w:left="1440"/>
        <w:jc w:val="both"/>
        <w:rPr>
          <w:sz w:val="24"/>
          <w:szCs w:val="24"/>
          <w:lang w:val="hr-HR"/>
        </w:rPr>
      </w:pPr>
      <w:r w:rsidRPr="0014784E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570C6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predlagatelj FINANCIJSKA AGENCIJA, </w:t>
      </w:r>
      <w:r w:rsidRPr="00393109">
        <w:rPr>
          <w:sz w:val="24"/>
          <w:szCs w:val="24"/>
        </w:rPr>
        <w:t>Podružnica Varaždin, A. Cesarca 2</w:t>
      </w:r>
    </w:p>
    <w:p w:rsidRDefault="0026399D" w:rsidP="00EA4141" w:rsidR="00C675E7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direktor dužnika, </w:t>
      </w:r>
      <w:r w:rsidR="00393109" w:rsidRPr="00393109">
        <w:rPr>
          <w:sz w:val="24"/>
          <w:szCs w:val="24"/>
        </w:rPr>
        <w:t>Mihael Varga iz Čakovca, Travnik 30</w:t>
      </w:r>
    </w:p>
    <w:p w:rsidRDefault="00393109" w:rsidP="00393109" w:rsidR="00393109" w:rsidRPr="00393109">
      <w:pPr>
        <w:numPr>
          <w:ilvl w:val="0"/>
          <w:numId w:val="9"/>
        </w:numPr>
        <w:jc w:val="both"/>
        <w:rPr>
          <w:rStyle w:val="Naglaeno"/>
          <w:b w:val="false"/>
          <w:bCs w:val="false"/>
          <w:sz w:val="24"/>
          <w:szCs w:val="24"/>
          <w:lang w:val="hr-HR"/>
        </w:rPr>
      </w:pPr>
      <w:r w:rsidRPr="00393109">
        <w:rPr>
          <w:sz w:val="24"/>
          <w:szCs w:val="24"/>
        </w:rPr>
        <w:t xml:space="preserve">Privredna banka Zagreb, </w:t>
      </w:r>
      <w:r w:rsidRPr="00393109">
        <w:rPr>
          <w:rStyle w:val="Naglaeno"/>
          <w:b w:val="false"/>
          <w:sz w:val="24"/>
          <w:szCs w:val="24"/>
        </w:rPr>
        <w:t>Radnička cesta 50, Zagreb</w:t>
      </w:r>
    </w:p>
    <w:p w:rsidRDefault="00570C6D" w:rsidP="004247CC" w:rsidR="00570C6D" w:rsidRPr="004247CC">
      <w:pPr>
        <w:pStyle w:val="Odlomakpopisa"/>
        <w:ind w:left="1395"/>
        <w:jc w:val="both"/>
        <w:rPr>
          <w:sz w:val="24"/>
          <w:szCs w:val="24"/>
          <w:lang w:val="hr-HR"/>
        </w:rPr>
      </w:pPr>
    </w:p>
    <w:p w:rsidRDefault="004247CC" w:rsidP="004247CC" w:rsidR="0026399D" w:rsidRPr="007D43FE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</w:t>
      </w:r>
      <w:r w:rsidR="0026399D" w:rsidRPr="007D43FE">
        <w:rPr>
          <w:sz w:val="24"/>
          <w:szCs w:val="24"/>
          <w:lang w:val="hr-HR"/>
        </w:rPr>
        <w:t xml:space="preserve"> dužnika</w:t>
      </w:r>
      <w:r w:rsidR="00570C6D" w:rsidRPr="007D43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DOBRA FOTKA j.d.o.o. Čakovec, </w:t>
      </w:r>
      <w:r w:rsidR="00393109">
        <w:rPr>
          <w:sz w:val="24"/>
          <w:szCs w:val="24"/>
        </w:rPr>
        <w:t>Mihaelu Varga iz Čakovca, Travnik 30, OIB:43022099297</w:t>
      </w:r>
      <w:r w:rsidRPr="004247CC">
        <w:rPr>
          <w:sz w:val="24"/>
          <w:szCs w:val="24"/>
        </w:rPr>
        <w:t xml:space="preserve"> </w:t>
      </w:r>
      <w:r w:rsidR="0026399D" w:rsidRPr="007D43FE">
        <w:rPr>
          <w:sz w:val="24"/>
          <w:szCs w:val="24"/>
          <w:lang w:val="hr-HR"/>
        </w:rPr>
        <w:t>da do da</w:t>
      </w:r>
      <w:r w:rsidR="0028293D" w:rsidRPr="007D43FE">
        <w:rPr>
          <w:sz w:val="24"/>
          <w:szCs w:val="24"/>
          <w:lang w:val="hr-HR"/>
        </w:rPr>
        <w:t>na održavanja ročišta iz točke 2</w:t>
      </w:r>
      <w:r w:rsidR="007312A4">
        <w:rPr>
          <w:sz w:val="24"/>
          <w:szCs w:val="24"/>
          <w:lang w:val="hr-HR"/>
        </w:rPr>
        <w:t>. izreke ovog rješenja dostave</w:t>
      </w:r>
      <w:r w:rsidR="0026399D" w:rsidRPr="007D43FE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26399D" w:rsidP="0026399D" w:rsidR="0026399D">
      <w:pPr>
        <w:jc w:val="both"/>
        <w:rPr>
          <w:sz w:val="24"/>
          <w:szCs w:val="24"/>
          <w:lang w:val="hr-HR"/>
        </w:rPr>
      </w:pPr>
    </w:p>
    <w:p w:rsidRDefault="002A2E9E" w:rsidP="0026399D" w:rsidR="002A2E9E">
      <w:pPr>
        <w:jc w:val="both"/>
        <w:rPr>
          <w:sz w:val="24"/>
          <w:szCs w:val="24"/>
          <w:lang w:val="hr-HR"/>
        </w:rPr>
      </w:pPr>
    </w:p>
    <w:p w:rsidRDefault="002A2E9E" w:rsidP="0026399D" w:rsidR="002A2E9E">
      <w:pPr>
        <w:jc w:val="both"/>
        <w:rPr>
          <w:sz w:val="24"/>
          <w:szCs w:val="24"/>
          <w:lang w:val="hr-HR"/>
        </w:rPr>
      </w:pPr>
    </w:p>
    <w:p w:rsidRDefault="007312A4" w:rsidP="0026399D" w:rsidR="007312A4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lastRenderedPageBreak/>
        <w:t>Obrazloženje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Tijeloteksta"/>
      </w:pPr>
      <w:r w:rsidRPr="00D15D8D">
        <w:tab/>
        <w:t xml:space="preserve">Predlagatelj je podnio ovome sudu prijedlog za otvaranje stečajnog postupka nad dužnikom </w:t>
      </w:r>
      <w:r w:rsidR="00676E82" w:rsidRPr="00D15D8D">
        <w:t xml:space="preserve">navodeći da dužnik na dan </w:t>
      </w:r>
      <w:r w:rsidR="00393109">
        <w:t>27. veljače</w:t>
      </w:r>
      <w:r w:rsidR="00EA4141">
        <w:t xml:space="preserve"> 2018</w:t>
      </w:r>
      <w:r w:rsidR="005D6978">
        <w:t xml:space="preserve">. u Očevidniku redoslijeda osnova za plaćanje ima evidentirane neizvršene osnove za plaćanje u neprekinutom razdoblju od 120 dana u ukupnom iznosu od </w:t>
      </w:r>
      <w:r w:rsidR="00393109">
        <w:t>9.905,25</w:t>
      </w:r>
      <w:r w:rsidR="00570C6D">
        <w:t xml:space="preserve"> </w:t>
      </w:r>
      <w:r w:rsidR="005D6978">
        <w:t>kn</w:t>
      </w:r>
      <w:r w:rsidR="005D6978" w:rsidRPr="002341E5">
        <w:t xml:space="preserve"> </w:t>
      </w:r>
      <w:r w:rsidR="005D6978">
        <w:t xml:space="preserve">te da dužnik ima </w:t>
      </w:r>
      <w:r w:rsidR="00393109">
        <w:t>1 zaposlenog</w:t>
      </w:r>
      <w:r w:rsidRPr="00D15D8D">
        <w:t>, čime je dokazao da su 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D15D8D">
      <w:pPr>
        <w:pStyle w:val="Tijeloteksta"/>
      </w:pPr>
    </w:p>
    <w:p w:rsidRDefault="0026399D" w:rsidP="0026399D" w:rsidR="0026399D" w:rsidRPr="00D15D8D">
      <w:pPr>
        <w:pStyle w:val="Tijeloteksta"/>
        <w:ind w:firstLine="720"/>
      </w:pPr>
      <w:r w:rsidRPr="00D15D8D">
        <w:t xml:space="preserve">Zbog navedenog valjalo je u smislu čl. 115., 123. i 128. SZ odlučiti kao u izreci ovog rješenja.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D15D8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</w:t>
      </w:r>
      <w:r w:rsidR="0026399D" w:rsidRPr="00D15D8D">
        <w:rPr>
          <w:sz w:val="24"/>
          <w:szCs w:val="24"/>
          <w:lang w:val="hr-HR"/>
        </w:rPr>
        <w:t xml:space="preserve"> </w:t>
      </w:r>
      <w:r w:rsidR="002A2E9E">
        <w:rPr>
          <w:sz w:val="24"/>
          <w:szCs w:val="24"/>
          <w:lang w:val="hr-HR"/>
        </w:rPr>
        <w:t>3</w:t>
      </w:r>
      <w:r w:rsidR="003F5230" w:rsidRPr="003F5230">
        <w:rPr>
          <w:sz w:val="24"/>
          <w:szCs w:val="24"/>
          <w:lang w:val="hr-HR"/>
        </w:rPr>
        <w:t>. srpnja</w:t>
      </w:r>
      <w:r w:rsidR="00570C6D" w:rsidRPr="003F5230">
        <w:rPr>
          <w:sz w:val="24"/>
          <w:szCs w:val="24"/>
          <w:lang w:val="hr-HR"/>
        </w:rPr>
        <w:t xml:space="preserve"> 2018</w:t>
      </w:r>
      <w:r w:rsidR="0026399D" w:rsidRPr="003F5230">
        <w:rPr>
          <w:sz w:val="24"/>
          <w:szCs w:val="24"/>
          <w:lang w:val="hr-HR"/>
        </w:rPr>
        <w:t>.</w:t>
      </w:r>
    </w:p>
    <w:p w:rsidRDefault="0026399D" w:rsidP="0026399D" w:rsidR="0026399D" w:rsidRPr="00D15D8D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</w:t>
      </w:r>
      <w:r w:rsidR="004A4095" w:rsidRPr="00D15D8D">
        <w:rPr>
          <w:sz w:val="24"/>
          <w:szCs w:val="24"/>
          <w:lang w:val="hr-HR"/>
        </w:rPr>
        <w:t>Sudac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803F97" w:rsidR="002C6314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             Iris Hatvalić Nemec</w:t>
      </w:r>
      <w:r w:rsidR="002C6314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D15D8D">
          <w:rPr>
            <w:sz w:val="24"/>
            <w:szCs w:val="24"/>
            <w:lang w:val="hr-HR"/>
          </w:rPr>
          <w:t>42. st</w:t>
        </w:r>
      </w:smartTag>
      <w:r w:rsidRPr="00D15D8D">
        <w:rPr>
          <w:sz w:val="24"/>
          <w:szCs w:val="24"/>
          <w:lang w:val="hr-HR"/>
        </w:rPr>
        <w:t>. 1. SZ-a).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DNA:</w:t>
      </w:r>
    </w:p>
    <w:p w:rsidRDefault="00393109" w:rsidP="00393109" w:rsidR="00393109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predlagatelj FINANCIJSKA AGENCIJA, </w:t>
      </w:r>
      <w:r w:rsidRPr="00393109">
        <w:rPr>
          <w:sz w:val="24"/>
          <w:szCs w:val="24"/>
        </w:rPr>
        <w:t>Podružnica Varaždin, A. Cesarca 2</w:t>
      </w:r>
    </w:p>
    <w:p w:rsidRDefault="00393109" w:rsidP="00393109" w:rsidR="00393109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direktor dužnika, </w:t>
      </w:r>
      <w:r w:rsidRPr="00393109">
        <w:rPr>
          <w:sz w:val="24"/>
          <w:szCs w:val="24"/>
        </w:rPr>
        <w:t>Mihael Varga iz Čakovca, Travnik 30</w:t>
      </w:r>
    </w:p>
    <w:p w:rsidRDefault="00393109" w:rsidP="00393109" w:rsidR="00393109" w:rsidRPr="003F5230">
      <w:pPr>
        <w:numPr>
          <w:ilvl w:val="0"/>
          <w:numId w:val="9"/>
        </w:numPr>
        <w:jc w:val="both"/>
        <w:rPr>
          <w:rStyle w:val="Naglaeno"/>
          <w:b w:val="false"/>
          <w:bCs w:val="false"/>
          <w:sz w:val="24"/>
          <w:szCs w:val="24"/>
          <w:lang w:val="hr-HR"/>
        </w:rPr>
      </w:pPr>
      <w:r w:rsidRPr="00393109">
        <w:rPr>
          <w:sz w:val="24"/>
          <w:szCs w:val="24"/>
        </w:rPr>
        <w:t xml:space="preserve">Privredna banka Zagreb, </w:t>
      </w:r>
      <w:r w:rsidRPr="00393109">
        <w:rPr>
          <w:rStyle w:val="Naglaeno"/>
          <w:b w:val="false"/>
          <w:sz w:val="24"/>
          <w:szCs w:val="24"/>
        </w:rPr>
        <w:t>Radnička cesta 50, Zagreb</w:t>
      </w:r>
    </w:p>
    <w:p w:rsidRDefault="003F5230" w:rsidP="00393109" w:rsidR="003F5230" w:rsidRPr="00393109">
      <w:pPr>
        <w:numPr>
          <w:ilvl w:val="0"/>
          <w:numId w:val="9"/>
        </w:numPr>
        <w:jc w:val="both"/>
        <w:rPr>
          <w:rStyle w:val="Naglaeno"/>
          <w:b w:val="false"/>
          <w:bCs w:val="false"/>
          <w:sz w:val="24"/>
          <w:szCs w:val="24"/>
          <w:lang w:val="hr-HR"/>
        </w:rPr>
      </w:pPr>
      <w:r>
        <w:rPr>
          <w:rStyle w:val="Naglaeno"/>
          <w:b w:val="false"/>
          <w:sz w:val="24"/>
          <w:szCs w:val="24"/>
        </w:rPr>
        <w:t>e-oglasna ploča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D15D8D">
      <w:pPr>
        <w:rPr>
          <w:sz w:val="24"/>
          <w:szCs w:val="24"/>
        </w:rPr>
      </w:pPr>
    </w:p>
    <w:sectPr w:rsidSect="00400088" w:rsidR="00FA597D" w:rsidRPr="00D15D8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62C" w:rsidR="0028262C">
      <w:r>
        <w:separator/>
      </w:r>
    </w:p>
  </w:endnote>
  <w:endnote w:id="0" w:type="continuationSeparator">
    <w:p w:rsidRDefault="0028262C" w:rsidR="00282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62C" w:rsidR="0028262C">
      <w:r>
        <w:separator/>
      </w:r>
    </w:p>
  </w:footnote>
  <w:footnote w:id="0" w:type="continuationSeparator">
    <w:p w:rsidRDefault="0028262C" w:rsidR="00282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803F97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443D59" w:rsidP="00EA4141" w:rsidR="00EA4141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St-83</w:t>
    </w:r>
    <w:r w:rsidR="00EA4141">
      <w:rPr>
        <w:sz w:val="24"/>
        <w:szCs w:val="24"/>
        <w:lang w:val="hr-HR"/>
      </w:rPr>
      <w:t>/18-3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F97" w:rsidRPr="00803F9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443D59">
      <w:rPr>
        <w:sz w:val="24"/>
        <w:szCs w:val="24"/>
        <w:lang w:val="hr-HR"/>
      </w:rPr>
      <w:t>83</w:t>
    </w:r>
    <w:r w:rsidR="00EA4141">
      <w:rPr>
        <w:sz w:val="24"/>
        <w:szCs w:val="24"/>
        <w:lang w:val="hr-HR"/>
      </w:rPr>
      <w:t>/18-3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62C"/>
    <w:rsid w:val="0028293D"/>
    <w:rsid w:val="00283832"/>
    <w:rsid w:val="00284411"/>
    <w:rsid w:val="00284797"/>
    <w:rsid w:val="00286338"/>
    <w:rsid w:val="00287D3E"/>
    <w:rsid w:val="002A2E9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93109"/>
    <w:rsid w:val="003B1715"/>
    <w:rsid w:val="003B780C"/>
    <w:rsid w:val="003C4ADA"/>
    <w:rsid w:val="003D1CF9"/>
    <w:rsid w:val="003F33D6"/>
    <w:rsid w:val="003F3D3A"/>
    <w:rsid w:val="003F5230"/>
    <w:rsid w:val="003F5EA4"/>
    <w:rsid w:val="003F641E"/>
    <w:rsid w:val="00400088"/>
    <w:rsid w:val="004060C1"/>
    <w:rsid w:val="0041276C"/>
    <w:rsid w:val="00415A5D"/>
    <w:rsid w:val="004247CC"/>
    <w:rsid w:val="00435B69"/>
    <w:rsid w:val="00436C42"/>
    <w:rsid w:val="004436AA"/>
    <w:rsid w:val="00443D59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03F97"/>
    <w:rsid w:val="00811E58"/>
    <w:rsid w:val="008172B3"/>
    <w:rsid w:val="008316E2"/>
    <w:rsid w:val="0084095C"/>
    <w:rsid w:val="00886420"/>
    <w:rsid w:val="00886FF7"/>
    <w:rsid w:val="008A0261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3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F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F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F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F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3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F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F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F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F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FOTKA jednostavno društvo s ograničenom odgovornošću za trgovinu i usluge zastupanog po punomoćniku Mihael Varga</izvorni_sadrzaj>
    <derivirana_varijabla naziv="DomainObject.Predmet.ProtustrankaFormated_1">  DOBRA FOTKA jednostavno društvo s ograničenom odgovornošću za trgovinu i usluge zastupanog po punomoćniku Mihael Varga</derivirana_varijabla>
  </DomainObject.Predmet.ProtustrankaFormated>
  <DomainObject.Predmet.ProtustrankaFormatedOIB>
    <izvorni_sadrzaj>  DOBRA FOTKA jednostavno društvo s ograničenom odgovornošću za trgovinu i usluge, OIB 43512811101 zastupanog po punomoćniku Mihael Varga</izvorni_sadrzaj>
    <derivirana_varijabla naziv="DomainObject.Predmet.ProtustrankaFormatedOIB_1">  DOBRA FOTKA jednostavno društvo s ograničenom odgovornošću za trgovinu i usluge, OIB 43512811101 zastupanog po punomoćniku Mihael Varga</derivirana_varijabla>
  </DomainObject.Predmet.ProtustrankaFormatedOIB>
  <DomainObject.Predmet.ProtustrankaFormatedWithAdress>
    <izvorni_sadrzaj> DOBRA FOTKA jednostavno društvo s ograničenom odgovornošću za trgovinu i usluge, Dobriše Cesarića 19, 40000 Čakovec zastupanog po punomoćniku Mihael Varga</izvorni_sadrzaj>
    <derivirana_varijabla naziv="DomainObject.Predmet.ProtustrankaFormatedWithAdress_1"> DOBRA FOTKA jednostavno društvo s ograničenom odgovornošću za trgovinu i usluge, Dobriše Cesarića 19, 40000 Čakovec zastupanog po punomoćniku Mihael Varga</derivirana_varijabla>
  </DomainObject.Predmet.ProtustrankaFormatedWithAdress>
  <DomainObject.Predmet.ProtustrankaFormatedWithAdressOIB>
    <izvorni_sadrzaj> DOBRA FOTKA jednostavno društvo s ograničenom odgovornošću za trgovinu i usluge, OIB 43512811101, Dobriše Cesarića 19, 40000 Čakovec zastupanog po punomoćniku Mihael Varga</izvorni_sadrzaj>
    <derivirana_varijabla naziv="DomainObject.Predmet.ProtustrankaFormatedWithAdressOIB_1"> DOBRA FOTKA jednostavno društvo s ograničenom odgovornošću za trgovinu i usluge, OIB 43512811101, Dobriše Cesarića 19, 40000 Čakovec zastupanog po punomoćniku Mihael Varga</derivirana_varijabla>
  </DomainObject.Predmet.ProtustrankaFormatedWithAdressOIB>
  <DomainObject.Predmet.ProtustrankaWithAdress>
    <izvorni_sadrzaj>DOBRA FOTKA jednostavno društvo s ograničenom odgovornošću za trgovinu i usluge Dobriše Cesarića 19, 40000 Čakovec</izvorni_sadrzaj>
    <derivirana_varijabla naziv="DomainObject.Predmet.ProtustrankaWithAdress_1">DOBRA FOTKA jednostavno društvo s ograničenom odgovornošću za trgovinu i usluge Dobriše Cesarića 19, 40000 Čakovec</derivirana_varijabla>
  </DomainObject.Predmet.ProtustrankaWithAdress>
  <DomainObject.Predmet.ProtustrankaWithAdressOIB>
    <izvorni_sadrzaj>DOBRA FOTKA jednostavno društvo s ograničenom odgovornošću za trgovinu i usluge, OIB 43512811101, Dobriše Cesarića 19, 40000 Čakovec</izvorni_sadrzaj>
    <derivirana_varijabla naziv="DomainObject.Predmet.ProtustrankaWithAdressOIB_1">DOBRA FOTKA jednostavno društvo s ograničenom odgovornošću za trgovinu i usluge, OIB 43512811101, Dobriše Cesarića 19, 40000 Čakovec</derivirana_varijabla>
  </DomainObject.Predmet.ProtustrankaWithAdressOIB>
  <DomainObject.Predmet.ProtustrankaNazivFormated>
    <izvorni_sadrzaj>DOBRA FOTKA jednostavno društvo s ograničenom odgovornošću za trgovinu i usluge</izvorni_sadrzaj>
    <derivirana_varijabla naziv="DomainObject.Predmet.ProtustrankaNazivFormated_1">DOBRA FOTKA jednostavno društvo s ograničenom odgovornošću za trgovinu i usluge</derivirana_varijabla>
  </DomainObject.Predmet.ProtustrankaNazivFormated>
  <DomainObject.Predmet.ProtustrankaNazivFormatedOIB>
    <izvorni_sadrzaj>DOBRA FOTKA jednostavno društvo s ograničenom odgovornošću za trgovinu i usluge, OIB 43512811101</izvorni_sadrzaj>
    <derivirana_varijabla naziv="DomainObject.Predmet.ProtustrankaNazivFormatedOIB_1">DOBRA FOTKA jednostavno društvo s ograničenom odgovornošću za trgovinu i usluge, OIB 43512811101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9905.25</izvorni_sadrzaj>
    <derivirana_varijabla naziv="DomainObject.Predmet.TrenutnaVrijednost_1">9905.25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FOTKA jednostavno društvo s ograničenom odgovornošću za trgovinu i usluge zastupanog po punomoćniku Mihael Varga</item>
    </izvorni_sadrzaj>
    <derivirana_varijabla naziv="DomainObject.Predmet.ProtuStrankaListFormated_1">
      <item>DOBRA FOTKA jednostavno društvo s ograničenom odgovornošću za trgovinu i usluge zastupanog po punomoćniku Mihael Varga</item>
    </derivirana_varijabla>
  </DomainObject.Predmet.ProtuStrankaListFormated>
  <DomainObject.Predmet.ProtuStrankaListFormatedOIB>
    <izvorni_sadrzaj>
      <item>DOBRA FOTKA jednostavno društvo s ograničenom odgovornošću za trgovinu i usluge, OIB 43512811101 zastupanog po punomoćniku Mihael Varga</item>
    </izvorni_sadrzaj>
    <derivirana_varijabla naziv="DomainObject.Predmet.ProtuStrankaListFormatedOIB_1">
      <item>DOBRA FOTKA jednostavno društvo s ograničenom odgovornošću za trgovinu i usluge, OIB 43512811101 zastupanog po punomoćniku Mihael Varga</item>
    </derivirana_varijabla>
  </DomainObject.Predmet.ProtuStrankaListFormatedOIB>
  <DomainObject.Predmet.ProtuStrankaListFormatedWithAdress>
    <izvorni_sadrzaj>
      <item>DOBRA FOTKA jednostavno društvo s ograničenom odgovornošću za trgovinu i usluge, Dobriše Cesarića 19, 40000 Čakovec zastupanog po punomoćniku Mihael Varga</item>
    </izvorni_sadrzaj>
    <derivirana_varijabla naziv="DomainObject.Predmet.ProtuStrankaListFormatedWithAdress_1">
      <item>DOBRA FOTKA jednostavno društvo s ograničenom odgovornošću za trgovinu i usluge, Dobriše Cesarića 19, 40000 Čakovec zastupanog po punomoćniku Mihael Varga</item>
    </derivirana_varijabla>
  </DomainObject.Predmet.ProtuStrankaListFormatedWithAdress>
  <DomainObject.Predmet.ProtuStrankaListFormatedWithAdressOIB>
    <izvorni_sadrzaj>
      <item>DOBRA FOTKA jednostavno društvo s ograničenom odgovornošću za trgovinu i usluge, OIB 43512811101, Dobriše Cesarića 19, 40000 Čakovec zastupanog po punomoćniku Mihael Varga</item>
    </izvorni_sadrzaj>
    <derivirana_varijabla naziv="DomainObject.Predmet.ProtuStrankaListFormatedWithAdressOIB_1">
      <item>DOBRA FOTKA jednostavno društvo s ograničenom odgovornošću za trgovinu i usluge, OIB 43512811101, Dobriše Cesarića 19, 40000 Čakovec zastupanog po punomoćniku Mihael Varga</item>
    </derivirana_varijabla>
  </DomainObject.Predmet.ProtuStrankaListFormatedWithAdressOIB>
  <DomainObject.Predmet.ProtuStrankaListNazivFormated>
    <izvorni_sadrzaj>
      <item>DOBRA FOTKA jednostavno društvo s ograničenom odgovornošću za trgovinu i usluge</item>
    </izvorni_sadrzaj>
    <derivirana_varijabla naziv="DomainObject.Predmet.ProtuStrankaListNazivFormated_1">
      <item>DOBRA FOTKA jednostavno društvo s ograničenom odgovornošću za trgovinu i usluge</item>
    </derivirana_varijabla>
  </DomainObject.Predmet.ProtuStrankaListNazivFormated>
  <DomainObject.Predmet.ProtuStrankaListNazivFormatedOIB>
    <izvorni_sadrzaj>
      <item>DOBRA FOTKA jednostavno društvo s ograničenom odgovornošću za trgovinu i usluge, OIB 43512811101</item>
    </izvorni_sadrzaj>
    <derivirana_varijabla naziv="DomainObject.Predmet.ProtuStrankaListNazivFormatedOIB_1">
      <item>DOBRA FOTKA jednostavno društvo s ograničenom odgovornošću za trgovinu i usluge, OIB 43512811101</item>
    </derivirana_varijabla>
  </DomainObject.Predmet.ProtuStrankaListNazivFormatedOIB>
  <DomainObject.Predmet.OstaliListFormated>
    <izvorni_sadrzaj>
      <item>Sudski registar</item>
      <item>Mihael Varga punomoćnik sudionika u postupku DOBRA FOTKA jednostavno društvo s ograničenom odgovornošću za trgovinu i usluge</item>
    </izvorni_sadrzaj>
    <derivirana_varijabla naziv="DomainObject.Predmet.OstaliListFormated_1">
      <item>Sudski registar</item>
      <item>Mihael Varga punomoćnik sudionika u postupku DOBRA FOTKA jednostavno društvo s ograničenom odgovornošću za trgovinu i usluge</item>
    </derivirana_varijabla>
  </DomainObject.Predmet.OstaliListFormated>
  <DomainObject.Predmet.OstaliListFormatedOIB>
    <izvorni_sadrzaj>
      <item>Sudski registar</item>
      <item>Mihael Varga, OIB 43022099297 punomoćnik sudionika u postupku DOBRA FOTKA jednostavno društvo s ograničenom odgovornošću za trgovinu i usluge</item>
    </izvorni_sadrzaj>
    <derivirana_varijabla naziv="DomainObject.Predmet.OstaliListFormatedOIB_1">
      <item>Sudski registar</item>
      <item>Mihael Varga, OIB 43022099297 punomoćnik sudionika u postupku DOBRA FOTKA jednostavno društvo s ograničenom odgovornošću za trgovinu i usluge</item>
    </derivirana_varijabla>
  </DomainObject.Predmet.OstaliListFormatedOIB>
  <DomainObject.Predmet.OstaliListFormatedWithAdress>
    <izvorni_sadrzaj>
      <item>Sudski registar</item>
      <item>Mihael Varga, Travnik 30, 40000 Čakovec punomoćnik sudionika u postupku DOBRA FOTKA jednostavno društvo s ograničenom odgovornošću za trgovinu i usluge</item>
    </izvorni_sadrzaj>
    <derivirana_varijabla naziv="DomainObject.Predmet.OstaliListFormatedWithAdress_1">
      <item>Sudski registar</item>
      <item>Mihael Varga, Travnik 30, 40000 Čakovec punomoćnik sudionika u postupku DOBRA FOTKA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Mihael Varga, OIB 43022099297, Travnik 30, 40000 Čakovec punomoćnik sudionika u postupku DOBRA FOTKA jednostavno društvo s ograničenom odgovornošću za trgovinu i usluge</item>
    </izvorni_sadrzaj>
    <derivirana_varijabla naziv="DomainObject.Predmet.OstaliListFormatedWithAdressOIB_1">
      <item>Sudski registar</item>
      <item>Mihael Varga, OIB 43022099297, Travnik 30, 40000 Čakovec punomoćnik sudionika u postupku DOBRA FOTKA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Mihael Varga</item>
    </izvorni_sadrzaj>
    <derivirana_varijabla naziv="DomainObject.Predmet.OstaliListNazivFormated_1">
      <item>Sudski registar</item>
      <item>Mihael Varga</item>
    </derivirana_varijabla>
  </DomainObject.Predmet.OstaliListNazivFormated>
  <DomainObject.Predmet.OstaliListNazivFormatedOIB>
    <izvorni_sadrzaj>
      <item>Sudski registar</item>
      <item>Mihael Varga, OIB 43022099297</item>
    </izvorni_sadrzaj>
    <derivirana_varijabla naziv="DomainObject.Predmet.OstaliListNazivFormatedOIB_1">
      <item>Sudski registar</item>
      <item>Mihael Varga, OIB 43022099297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FOTKA jednostavno društvo s ograničenom odgovornošću za trgovinu i usluge</izvorni_sadrzaj>
    <derivirana_varijabla naziv="DomainObject.Predmet.ProtustrankaIDrugi_1">DOBRA FOTKA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FOTKA jednostavno društvo s ograničenom odgovornošću za trgovinu i usluge, OIB 43512811101, Dobriše Cesarića 19, 40000 Čakovec</izvorni_sadrzaj>
    <derivirana_varijabla naziv="DomainObject.Predmet.ProtustrankaIDrugiAdressOIB_1">DOBRA FOTKA jednostavno društvo s ograničenom odgovornošću za trgovinu i usluge, OIB 43512811101, Dobriše Cesarića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FOTKA jednostavno društvo s ograničenom odgovornošću za trgovinu i usluge</item>
      <item>Sudski registar</item>
      <item>Mihael Varga</item>
    </izvorni_sadrzaj>
    <derivirana_varijabla naziv="DomainObject.Predmet.SudioniciListNaziv_1">
      <item>Financijska agencija</item>
      <item>DOBRA FOTKA jednostavno društvo s ograničenom odgovornošću za trgovinu i usluge</item>
      <item>Sudski registar</item>
      <item>Mihael Varga</item>
    </derivirana_varijabla>
  </DomainObject.Predmet.SudioniciListNaziv>
  <DomainObject.Predmet.SudioniciListAdressOIB>
    <izvorni_sadrzaj>
      <item>Financijska agencija, OIB 85821130368, Ulica grada Vukovara 70,10000 Zagreb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</izvorni_sadrzaj>
    <derivirana_varijabla naziv="DomainObject.Predmet.SudioniciListAdressOIB_1">
      <item>Financijska agencija, OIB 85821130368, Ulica grada Vukovara 70,10000 Zagreb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43512811101</item>
      <item>, OIB null</item>
      <item>, OIB 43022099297</item>
    </izvorni_sadrzaj>
    <derivirana_varijabla naziv="DomainObject.Predmet.SudioniciListNazivOIB_1">
      <item>, OIB 85821130368</item>
      <item>, OIB 43512811101</item>
      <item>, OIB null</item>
      <item>, OIB 43022099297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179D5-285C-489F-A1A5-CE4F309D9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396</properties:Words>
  <properties:Characters>2064</properties:Characters>
  <properties:Lines>78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2018-07-02T09:32:00Z</dcterms:created>
  <dc:creator>VOTA NĂO Ŕ REGIONALIZAÇĂO! SIM AO REFORÇO DO MUNICIPALISMO!</dc:creator>
  <dc:description>A REGIONALIZAÇĂO É UM ERRO COLOSSAL!</dc:description>
  <cp:lastModifiedBy>Tihana Martinez</cp:lastModifiedBy>
  <cp:lastPrinted>2018-01-03T11:43:00Z</cp:lastPrinted>
  <dcterms:modified xmlns:xsi="http://www.w3.org/2001/XMLSchema-instance" xsi:type="dcterms:W3CDTF">2018-07-03T07:24:00Z</dcterms:modified>
  <cp:revision>4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(St-83-18-3 Rješenje-pokreće se prethodni postupak dobra fotka-3.7.18..docx)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