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e3e4" w14:paraId="04be3e4" w:rsidRDefault="00AE2A34" w:rsidP="00AE2A34" w:rsidR="00AE2A3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A34" w:rsidP="00AE2A34" w:rsidR="00AE2A3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2A34" w:rsidP="00AE2A34" w:rsidR="00AE2A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2A34" w:rsidP="00AE2A34" w:rsidR="00AE2A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2A34" w:rsidP="00AE2A34" w:rsidR="00AE2A3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2A34" w:rsidP="00AE2A34" w:rsidR="00AE2A3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2A34" w:rsidP="00AE2A34" w:rsidR="00AE2A34" w:rsidRPr="005D578C">
      <w:pPr>
        <w:jc w:val="center"/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TECHNOL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Kršan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Kršan 36B</w:t>
      </w:r>
      <w:r w:rsidRPr="002C2F41">
        <w:rPr>
          <w:rFonts w:cs="Times New Roman" w:eastAsia="Times New Roman"/>
        </w:rPr>
        <w:t xml:space="preserve">, OIB </w:t>
      </w:r>
      <w:r w:rsidRPr="00AE2A34">
        <w:rPr>
          <w:rFonts w:cs="Times New Roman" w:eastAsia="Times New Roman"/>
        </w:rPr>
        <w:t>04783980917</w:t>
      </w:r>
      <w:r w:rsidRPr="002C2F41">
        <w:rPr>
          <w:rFonts w:cs="Times New Roman" w:eastAsia="Times New Roman"/>
        </w:rPr>
        <w:t xml:space="preserve">, MBS </w:t>
      </w:r>
      <w:r w:rsidRPr="00AE2A34">
        <w:rPr>
          <w:rFonts w:cs="Times New Roman" w:eastAsia="Times New Roman"/>
        </w:rPr>
        <w:t>040174849</w:t>
      </w:r>
      <w:r w:rsidR="00657D38">
        <w:rPr>
          <w:rFonts w:cs="Times New Roman" w:eastAsia="Times New Roman"/>
          <w:szCs w:val="24"/>
        </w:rPr>
        <w:t>, 16</w:t>
      </w:r>
      <w:r>
        <w:rPr>
          <w:rFonts w:cs="Times New Roman" w:eastAsia="Times New Roman"/>
          <w:szCs w:val="24"/>
        </w:rPr>
        <w:t>. siječnja 2017.</w:t>
      </w: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TECHNOL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Kršan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Kršan 36B</w:t>
      </w:r>
      <w:r w:rsidRPr="002C2F41">
        <w:rPr>
          <w:rFonts w:cs="Times New Roman" w:eastAsia="Times New Roman"/>
        </w:rPr>
        <w:t xml:space="preserve">, OIB </w:t>
      </w:r>
      <w:r w:rsidRPr="00AE2A34">
        <w:rPr>
          <w:rFonts w:cs="Times New Roman" w:eastAsia="Times New Roman"/>
        </w:rPr>
        <w:t>04783980917</w:t>
      </w:r>
      <w:r w:rsidRPr="002C2F41">
        <w:rPr>
          <w:rFonts w:cs="Times New Roman" w:eastAsia="Times New Roman"/>
        </w:rPr>
        <w:t xml:space="preserve">, MBS </w:t>
      </w:r>
      <w:r w:rsidRPr="00AE2A34">
        <w:rPr>
          <w:rFonts w:cs="Times New Roman" w:eastAsia="Times New Roman"/>
        </w:rPr>
        <w:t>040174849</w:t>
      </w:r>
      <w:r>
        <w:rPr>
          <w:rFonts w:cs="Times New Roman" w:eastAsia="Times New Roman"/>
          <w:szCs w:val="24"/>
        </w:rPr>
        <w:t>.</w:t>
      </w: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AE2A34" w:rsidP="00AE2A34" w:rsidR="00AE2A34">
      <w:pPr>
        <w:rPr>
          <w:rFonts w:cs="Times New Roman" w:eastAsia="Times New Roman"/>
          <w:szCs w:val="20"/>
        </w:rPr>
      </w:pPr>
    </w:p>
    <w:p w:rsidRDefault="00AE2A34" w:rsidP="00AE2A34" w:rsidR="00AE2A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TECHNOL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Kršan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Kršan 36B</w:t>
      </w:r>
      <w:r w:rsidRPr="002C2F41">
        <w:rPr>
          <w:rFonts w:cs="Times New Roman" w:eastAsia="Times New Roman"/>
        </w:rPr>
        <w:t xml:space="preserve">, OIB </w:t>
      </w:r>
      <w:r w:rsidRPr="00AE2A34">
        <w:rPr>
          <w:rFonts w:cs="Times New Roman" w:eastAsia="Times New Roman"/>
        </w:rPr>
        <w:t>04783980917</w:t>
      </w:r>
      <w:r w:rsidRPr="002C2F41">
        <w:rPr>
          <w:rFonts w:cs="Times New Roman" w:eastAsia="Times New Roman"/>
        </w:rPr>
        <w:t xml:space="preserve">, MBS </w:t>
      </w:r>
      <w:r w:rsidRPr="00AE2A34">
        <w:rPr>
          <w:rFonts w:cs="Times New Roman" w:eastAsia="Times New Roman"/>
        </w:rPr>
        <w:t>040174849</w:t>
      </w:r>
      <w:r>
        <w:rPr>
          <w:rFonts w:cs="Times New Roman" w:eastAsia="Times New Roman"/>
          <w:szCs w:val="24"/>
        </w:rPr>
        <w:t>.</w:t>
      </w:r>
    </w:p>
    <w:p w:rsidRDefault="00AE2A34" w:rsidP="00AE2A34" w:rsidR="00AE2A34">
      <w:pPr>
        <w:ind w:firstLine="709"/>
        <w:rPr>
          <w:rFonts w:cs="Times New Roman" w:eastAsia="Times New Roman"/>
          <w:szCs w:val="24"/>
        </w:rPr>
      </w:pPr>
    </w:p>
    <w:p w:rsidRDefault="00AE2A34" w:rsidP="00AE2A34" w:rsidR="00AE2A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TECHNOL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Kršan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Kršan 36B</w:t>
      </w:r>
      <w:r w:rsidRPr="002C2F41">
        <w:rPr>
          <w:rFonts w:cs="Times New Roman" w:eastAsia="Times New Roman"/>
        </w:rPr>
        <w:t xml:space="preserve">, OIB </w:t>
      </w:r>
      <w:r w:rsidRPr="00AE2A34">
        <w:rPr>
          <w:rFonts w:cs="Times New Roman" w:eastAsia="Times New Roman"/>
        </w:rPr>
        <w:t>04783980917</w:t>
      </w:r>
      <w:r w:rsidRPr="002C2F41">
        <w:rPr>
          <w:rFonts w:cs="Times New Roman" w:eastAsia="Times New Roman"/>
        </w:rPr>
        <w:t xml:space="preserve">, MBS </w:t>
      </w:r>
      <w:r w:rsidRPr="00AE2A34">
        <w:rPr>
          <w:rFonts w:cs="Times New Roman" w:eastAsia="Times New Roman"/>
        </w:rPr>
        <w:t>040174849</w:t>
      </w:r>
      <w:r>
        <w:rPr>
          <w:rFonts w:cs="Times New Roman" w:eastAsia="Times New Roman"/>
          <w:szCs w:val="24"/>
        </w:rPr>
        <w:t>.</w:t>
      </w:r>
    </w:p>
    <w:p w:rsidRDefault="00AE2A34" w:rsidP="00AE2A34" w:rsidR="00AE2A34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2A34" w:rsidP="00AE2A34" w:rsidR="00AE2A34">
      <w:pPr>
        <w:ind w:firstLine="708"/>
        <w:rPr>
          <w:rFonts w:cs="Times New Roman" w:eastAsia="Times New Roman"/>
          <w:szCs w:val="24"/>
        </w:rPr>
      </w:pPr>
    </w:p>
    <w:p w:rsidRDefault="00AE2A34" w:rsidP="00AE2A34" w:rsidR="00AE2A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57D38">
        <w:rPr>
          <w:rFonts w:cs="Times New Roman" w:eastAsia="Times New Roman"/>
          <w:szCs w:val="24"/>
        </w:rPr>
        <w:t>ovome sudu 4. 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TECHNOL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Kršan</w:t>
      </w:r>
      <w:r>
        <w:rPr>
          <w:rFonts w:cs="Times New Roman" w:eastAsia="Times New Roman"/>
          <w:szCs w:val="24"/>
        </w:rPr>
        <w:t>.</w:t>
      </w:r>
    </w:p>
    <w:p w:rsidRDefault="00AE2A34" w:rsidP="00AE2A34" w:rsidR="00AE2A3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listopada 2016. imao neizvršene osnove za plaćanje u neprekinutom razdoblju od 120 dana u ukupnom iznosu 5.749,59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St-1072/2016-3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E2A34" w:rsidP="00AE2A34" w:rsidR="00AE2A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E2A34" w:rsidP="00AE2A34" w:rsidR="00AE2A3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57D38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2A34" w:rsidP="00AE2A34" w:rsidR="00AE2A34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E2A34" w:rsidP="00AE2A34" w:rsidR="00AE2A3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D58D5">
        <w:rPr>
          <w:rFonts w:cs="Times New Roman" w:eastAsia="Times New Roman"/>
          <w:szCs w:val="24"/>
        </w:rPr>
        <w:t xml:space="preserve">, v. r. </w:t>
      </w:r>
    </w:p>
    <w:p w:rsidRDefault="00AE2A34" w:rsidP="00AE2A34" w:rsidR="00AE2A34">
      <w:pPr>
        <w:jc w:val="left"/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left"/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E2A34" w:rsidP="00AE2A34" w:rsidR="00AE2A34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AE2A34" w:rsidP="00AE2A34" w:rsidR="00AE2A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E2A34" w:rsidP="00AE2A34" w:rsidR="00AE2A34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rPr>
          <w:rFonts w:cs="Times New Roman" w:eastAsia="Times New Roman"/>
          <w:szCs w:val="24"/>
        </w:rPr>
      </w:pPr>
    </w:p>
    <w:p w:rsidRDefault="00AE2A34" w:rsidP="00AE2A34" w:rsidR="00AE2A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2A34" w:rsidP="00AE2A34" w:rsidR="00AE2A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2A34" w:rsidP="00AE2A34" w:rsidR="00AE2A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TECHNOL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Kršan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Kršan 36B</w:t>
      </w:r>
      <w:r>
        <w:rPr>
          <w:rFonts w:cs="Times New Roman" w:eastAsia="Times New Roman"/>
          <w:szCs w:val="24"/>
        </w:rPr>
        <w:t xml:space="preserve">, </w:t>
      </w:r>
    </w:p>
    <w:p w:rsidRDefault="00AE2A34" w:rsidP="00AE2A34" w:rsidR="00AE2A3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E2A34" w:rsidP="00AE2A34" w:rsidR="00AE2A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E2A34" w:rsidP="00AE2A34" w:rsidR="00AE2A3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AE2A34" w:rsidP="00AE2A34" w:rsidR="00AE2A3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E2A34" w:rsidP="00AE2A34" w:rsidR="00AE2A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E2A34" w:rsidP="00AE2A34" w:rsidR="00AE2A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E2A34" w:rsidP="00AE2A34" w:rsidR="00AE2A34"/>
    <w:p w:rsidRDefault="00AE2A34" w:rsidP="00AE2A34" w:rsidR="00AE2A34"/>
    <w:p w:rsidRDefault="00AE2A34" w:rsidP="00AE2A34" w:rsidR="00AE2A34"/>
    <w:p w:rsidRDefault="00AE2A34" w:rsidP="00AE2A34" w:rsidR="00AE2A34"/>
    <w:p w:rsidRDefault="00AE2A34" w:rsidP="00AE2A34" w:rsidR="00AE2A34"/>
    <w:p w:rsidRDefault="00AE2A34" w:rsidP="00AE2A34" w:rsidR="00AE2A34"/>
    <w:p w:rsidRDefault="004A7A81" w:rsidR="004A7A81"/>
    <w:sectPr w:rsidSect="002C2F41" w:rsidR="004A7A8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A34" w:rsidP="00AE2A34" w:rsidR="00AE2A34">
      <w:r>
        <w:separator/>
      </w:r>
    </w:p>
  </w:endnote>
  <w:endnote w:id="0" w:type="continuationSeparator">
    <w:p w:rsidRDefault="00AE2A34" w:rsidP="00AE2A34" w:rsidR="00AE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A34" w:rsidP="00AE2A34" w:rsidR="00AE2A34">
      <w:r>
        <w:separator/>
      </w:r>
    </w:p>
  </w:footnote>
  <w:footnote w:id="0" w:type="continuationSeparator">
    <w:p w:rsidRDefault="00AE2A34" w:rsidP="00AE2A34" w:rsidR="00AE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A34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D58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St-1072/2016-4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A34" w:rsidP="002C2F41" w:rsidR="002C2F41" w:rsidRPr="00970AE0">
    <w:pPr>
      <w:pStyle w:val="Zaglavlje"/>
      <w:jc w:val="right"/>
    </w:pPr>
    <w:r>
      <w:rPr>
        <w:szCs w:val="24"/>
      </w:rPr>
      <w:t>11 St-1072/2016-4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136"/>
    <w:rsid w:val="00067136"/>
    <w:rsid w:val="004A7A81"/>
    <w:rsid w:val="005D58D5"/>
    <w:rsid w:val="00657D38"/>
    <w:rsid w:val="00AE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A3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A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2A3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A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A3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A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A3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8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58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58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58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A3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A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2A3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A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A3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A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A3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8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58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58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58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TECHNOL d.o.o. u likvidaciji, KRŠAN</izvorni_sadrzaj>
    <derivirana_varijabla naziv="DomainObject.Predmet.ProtustrankaFormated_1">  TECHNOL d.o.o. u likvidaciji, KRŠAN</derivirana_varijabla>
  </DomainObject.Predmet.ProtustrankaFormated>
  <DomainObject.Predmet.ProtustrankaFormatedOIB>
    <izvorni_sadrzaj>  TECHNOL d.o.o. u likvidaciji, KRŠAN, OIB 04783980917</izvorni_sadrzaj>
    <derivirana_varijabla naziv="DomainObject.Predmet.ProtustrankaFormatedOIB_1">  TECHNOL d.o.o. u likvidaciji, KRŠAN, OIB 04783980917</derivirana_varijabla>
  </DomainObject.Predmet.ProtustrankaFormatedOIB>
  <DomainObject.Predmet.ProtustrankaFormatedWithAdress>
    <izvorni_sadrzaj> TECHNOL d.o.o. u likvidaciji, KRŠAN, Kršan 36B, 52232 Kršan</izvorni_sadrzaj>
    <derivirana_varijabla naziv="DomainObject.Predmet.ProtustrankaFormatedWithAdress_1"> TECHNOL d.o.o. u likvidaciji, KRŠAN, Kršan 36B, 52232 Kršan</derivirana_varijabla>
  </DomainObject.Predmet.ProtustrankaFormatedWithAdress>
  <DomainObject.Predmet.ProtustrankaFormatedWithAdressOIB>
    <izvorni_sadrzaj> TECHNOL d.o.o. u likvidaciji, KRŠAN, OIB 04783980917, Kršan 36B, 52232 Kršan</izvorni_sadrzaj>
    <derivirana_varijabla naziv="DomainObject.Predmet.ProtustrankaFormatedWithAdressOIB_1"> TECHNOL d.o.o. u likvidaciji, KRŠAN, OIB 04783980917, Kršan 36B, 52232 Kršan</derivirana_varijabla>
  </DomainObject.Predmet.ProtustrankaFormatedWithAdressOIB>
  <DomainObject.Predmet.ProtustrankaWithAdress>
    <izvorni_sadrzaj>TECHNOL d.o.o. u likvidaciji, KRŠAN Kršan 36B, 52232 Kršan</izvorni_sadrzaj>
    <derivirana_varijabla naziv="DomainObject.Predmet.ProtustrankaWithAdress_1">TECHNOL d.o.o. u likvidaciji, KRŠAN Kršan 36B, 52232 Kršan</derivirana_varijabla>
  </DomainObject.Predmet.ProtustrankaWithAdress>
  <DomainObject.Predmet.ProtustrankaWithAdressOIB>
    <izvorni_sadrzaj>TECHNOL d.o.o. u likvidaciji, KRŠAN, OIB 04783980917, Kršan 36B, 52232 Kršan</izvorni_sadrzaj>
    <derivirana_varijabla naziv="DomainObject.Predmet.ProtustrankaWithAdressOIB_1">TECHNOL d.o.o. u likvidaciji, KRŠAN, OIB 04783980917, Kršan 36B, 52232 Kršan</derivirana_varijabla>
  </DomainObject.Predmet.ProtustrankaWithAdressOIB>
  <DomainObject.Predmet.ProtustrankaNazivFormated>
    <izvorni_sadrzaj>TECHNOL d.o.o. u likvidaciji, KRŠAN</izvorni_sadrzaj>
    <derivirana_varijabla naziv="DomainObject.Predmet.ProtustrankaNazivFormated_1">TECHNOL d.o.o. u likvidaciji, KRŠAN</derivirana_varijabla>
  </DomainObject.Predmet.ProtustrankaNazivFormated>
  <DomainObject.Predmet.ProtustrankaNazivFormatedOIB>
    <izvorni_sadrzaj>TECHNOL d.o.o. u likvidaciji, KRŠAN, OIB 04783980917</izvorni_sadrzaj>
    <derivirana_varijabla naziv="DomainObject.Predmet.ProtustrankaNazivFormatedOIB_1">TECHNOL d.o.o. u likvidaciji, KRŠAN, OIB 04783980917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5749.59</izvorni_sadrzaj>
    <derivirana_varijabla naziv="DomainObject.Predmet.TrenutnaVrijednost_1">5749.59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TECHNOL d.o.o. u likvidaciji, KRŠAN</item>
    </izvorni_sadrzaj>
    <derivirana_varijabla naziv="DomainObject.Predmet.ProtuStrankaListFormated_1">
      <item>TECHNOL d.o.o. u likvidaciji, KRŠAN</item>
    </derivirana_varijabla>
  </DomainObject.Predmet.ProtuStrankaListFormated>
  <DomainObject.Predmet.ProtuStrankaListFormatedOIB>
    <izvorni_sadrzaj>
      <item>TECHNOL d.o.o. u likvidaciji, KRŠAN, OIB 04783980917</item>
    </izvorni_sadrzaj>
    <derivirana_varijabla naziv="DomainObject.Predmet.ProtuStrankaListFormatedOIB_1">
      <item>TECHNOL d.o.o. u likvidaciji, KRŠAN, OIB 04783980917</item>
    </derivirana_varijabla>
  </DomainObject.Predmet.ProtuStrankaListFormatedOIB>
  <DomainObject.Predmet.ProtuStrankaListFormatedWithAdress>
    <izvorni_sadrzaj>
      <item>TECHNOL d.o.o. u likvidaciji, KRŠAN, Kršan 36B, 52232 Kršan</item>
    </izvorni_sadrzaj>
    <derivirana_varijabla naziv="DomainObject.Predmet.ProtuStrankaListFormatedWithAdress_1">
      <item>TECHNOL d.o.o. u likvidaciji, KRŠAN, Kršan 36B, 52232 Kršan</item>
    </derivirana_varijabla>
  </DomainObject.Predmet.ProtuStrankaListFormatedWithAdress>
  <DomainObject.Predmet.ProtuStrankaListFormatedWithAdressOIB>
    <izvorni_sadrzaj>
      <item>TECHNOL d.o.o. u likvidaciji, KRŠAN, OIB 04783980917, Kršan 36B, 52232 Kršan</item>
    </izvorni_sadrzaj>
    <derivirana_varijabla naziv="DomainObject.Predmet.ProtuStrankaListFormatedWithAdressOIB_1">
      <item>TECHNOL d.o.o. u likvidaciji, KRŠAN, OIB 04783980917, Kršan 36B, 52232 Kršan</item>
    </derivirana_varijabla>
  </DomainObject.Predmet.ProtuStrankaListFormatedWithAdressOIB>
  <DomainObject.Predmet.ProtuStrankaListNazivFormated>
    <izvorni_sadrzaj>
      <item>TECHNOL d.o.o. u likvidaciji, KRŠAN</item>
    </izvorni_sadrzaj>
    <derivirana_varijabla naziv="DomainObject.Predmet.ProtuStrankaListNazivFormated_1">
      <item>TECHNOL d.o.o. u likvidaciji, KRŠAN</item>
    </derivirana_varijabla>
  </DomainObject.Predmet.ProtuStrankaListNazivFormated>
  <DomainObject.Predmet.ProtuStrankaListNazivFormatedOIB>
    <izvorni_sadrzaj>
      <item>TECHNOL d.o.o. u likvidaciji, KRŠAN, OIB 04783980917</item>
    </izvorni_sadrzaj>
    <derivirana_varijabla naziv="DomainObject.Predmet.ProtuStrankaListNazivFormatedOIB_1">
      <item>TECHNOL d.o.o. u likvidaciji, KRŠAN, OIB 04783980917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TECHNOL d.o.o. u likvidaciji, KRŠAN</izvorni_sadrzaj>
    <derivirana_varijabla naziv="DomainObject.Predmet.ProtustrankaIDrugi_1">TECHNOL d.o.o. u likvidaciji, KRŠAN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TECHNOL d.o.o. u likvidaciji, KRŠAN, OIB 04783980917, Kršan 36B, 52232 Kršan</izvorni_sadrzaj>
    <derivirana_varijabla naziv="DomainObject.Predmet.ProtustrankaIDrugiAdressOIB_1">TECHNOL d.o.o. u likvidaciji, KRŠAN, OIB 04783980917, Kršan 36B,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TECHNOL d.o.o. u likvidaciji, KRŠAN</item>
    </izvorni_sadrzaj>
    <derivirana_varijabla naziv="DomainObject.Predmet.SudioniciListNaziv_1">
      <item>FINANCIJSKA AGENCIJA, RC RIJEKA, PODRUŽNICA PULA, PULA</item>
      <item>TECHNOL d.o.o. u likvidaciji, KRŠAN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TECHNOL d.o.o. u likvidaciji, KRŠAN, OIB 04783980917, Kršan 36B,52232 Kršan</item>
    </izvorni_sadrzaj>
    <derivirana_varijabla naziv="DomainObject.Predmet.SudioniciListAdressOIB_1">
      <item>FINANCIJSKA AGENCIJA, RC RIJEKA, PODRUŽNICA PULA, PULA, OIB 85821130368, Giardini 5,52100 Pula</item>
      <item>TECHNOL d.o.o. u likvidaciji, KRŠAN, OIB 04783980917, Kršan 36B,52232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04783980917</item>
    </izvorni_sadrzaj>
    <derivirana_varijabla naziv="DomainObject.Predmet.SudioniciListNazivOIB_1">
      <item>, OIB 85821130368</item>
      <item>, OIB 04783980917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3680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2017-01-10T08:41:00Z</dcterms:created>
  <dc:creator>Morena Brajuha</dc:creator>
  <dc:description/>
  <cp:keywords/>
  <cp:lastModifiedBy>Morena Brajuha</cp:lastModifiedBy>
  <cp:lastPrinted>2017-01-16T08:02:00Z</cp:lastPrinted>
  <dcterms:modified xmlns:xsi="http://www.w3.org/2001/XMLSchema-instance" xsi:type="dcterms:W3CDTF">2017-01-16T08:03:00Z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