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fccf" w14:paraId="6f3fccf" w:rsidRDefault="008E6ED6" w:rsidR="008E6ED6">
      <w:pPr>
        <w15:collapsed w:val="false"/>
      </w:pPr>
      <w:bookmarkStart w:name="_GoBack" w:id="0"/>
      <w:bookmarkEnd w:id="0"/>
    </w:p>
    <w:p w:rsidRDefault="0065531C" w:rsidR="0065531C"/>
    <w:p w:rsidRDefault="008E6ED6" w:rsidR="008E6ED6"/>
    <w:p w:rsidRDefault="00AB1BC9" w:rsidP="006E387D" w:rsidR="006E387D" w:rsidRPr="006E387D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2039B0">
        <w:t xml:space="preserve"> OSIJEKU</w:t>
      </w:r>
    </w:p>
    <w:p w:rsidRDefault="002039B0" w:rsidP="00E73F3F" w:rsidR="000E6339">
      <w:r>
        <w:t>STALNA SLUŽBA U</w:t>
      </w:r>
      <w:r w:rsidR="00E73F3F">
        <w:t xml:space="preserve"> </w:t>
      </w:r>
      <w:r w:rsidR="008E6ED6">
        <w:t xml:space="preserve">SLAVONSKOM BRODU   </w:t>
      </w:r>
    </w:p>
    <w:p w:rsidRDefault="000E6339" w:rsidP="00E73F3F" w:rsidR="000E6339">
      <w:r>
        <w:t>Trg pobjede 13</w:t>
      </w:r>
    </w:p>
    <w:p w:rsidRDefault="000E6339" w:rsidP="00E73F3F" w:rsidR="00E73F3F">
      <w:r>
        <w:t>35000 Slavonski Brod</w:t>
      </w:r>
      <w:r w:rsidR="008E6ED6">
        <w:t xml:space="preserve">        </w:t>
      </w:r>
    </w:p>
    <w:p w:rsidRDefault="008E6ED6" w:rsidP="00E73F3F" w:rsidR="008E6ED6">
      <w:pPr>
        <w:ind w:left="6372"/>
        <w:rPr>
          <w:b/>
        </w:rPr>
      </w:pPr>
      <w:r>
        <w:t xml:space="preserve">                            </w:t>
      </w:r>
      <w:r w:rsidR="00E73F3F">
        <w:tab/>
      </w:r>
      <w:r w:rsidR="00E73F3F">
        <w:tab/>
      </w:r>
      <w:r w:rsidR="00E73F3F">
        <w:tab/>
      </w:r>
      <w:r w:rsidR="000A24DF">
        <w:tab/>
      </w:r>
      <w:r>
        <w:t xml:space="preserve"> </w:t>
      </w:r>
      <w:r w:rsidR="00AD6624">
        <w:t xml:space="preserve">           </w:t>
      </w:r>
      <w:r w:rsidR="009A335D">
        <w:t xml:space="preserve">      </w:t>
      </w:r>
      <w:r w:rsidR="000A24DF">
        <w:t xml:space="preserve"> </w:t>
      </w:r>
      <w:r w:rsidR="00E73F3F">
        <w:t xml:space="preserve">                                                                  </w:t>
      </w:r>
      <w:r w:rsidRPr="00B81FC3">
        <w:rPr>
          <w:b/>
        </w:rPr>
        <w:t>Broj: St-</w:t>
      </w:r>
      <w:r w:rsidR="005B72CE">
        <w:rPr>
          <w:b/>
        </w:rPr>
        <w:t>662/2016-3</w:t>
      </w:r>
      <w:r w:rsidR="00A94957">
        <w:rPr>
          <w:b/>
        </w:rPr>
        <w:t>4</w:t>
      </w:r>
    </w:p>
    <w:p w:rsidRDefault="007D492F" w:rsidR="007D492F">
      <w:pPr>
        <w:rPr>
          <w:b/>
        </w:rPr>
      </w:pPr>
    </w:p>
    <w:p w:rsidRDefault="00504BB5" w:rsidP="00504BB5" w:rsidR="00E73F3F" w:rsidRPr="00B81FC3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8E6ED6" w:rsidP="00272065" w:rsidR="008E6ED6">
      <w:pPr>
        <w:jc w:val="center"/>
      </w:pPr>
      <w:r w:rsidRPr="008E6ED6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2039B0">
        <w:t xml:space="preserve">OSIJEKU, STALNA SLUŽBA U </w:t>
      </w:r>
      <w:r>
        <w:t xml:space="preserve">SLAVONSKOM BRODU, po stečajnom sucu Vesni Vukelić, u stečajnom </w:t>
      </w:r>
      <w:r w:rsidR="003A39D2">
        <w:t xml:space="preserve">predmetu dužnika </w:t>
      </w:r>
      <w:r w:rsidR="005B72CE">
        <w:t>SABO d.o.o. u stečaju Velika, Stjepana Radića 17, OIB 91041455449</w:t>
      </w:r>
      <w:r>
        <w:t xml:space="preserve">, odlučujući o </w:t>
      </w:r>
      <w:r w:rsidR="003046AF">
        <w:t xml:space="preserve">obračunu </w:t>
      </w:r>
      <w:r w:rsidR="00B86E03">
        <w:t xml:space="preserve">stvarnih </w:t>
      </w:r>
      <w:r w:rsidR="003046AF">
        <w:t xml:space="preserve">troškova </w:t>
      </w:r>
      <w:r w:rsidR="003A39D2">
        <w:t xml:space="preserve">i nagradi za rad </w:t>
      </w:r>
      <w:r w:rsidR="003046AF">
        <w:t>stečajnog upravitelja</w:t>
      </w:r>
      <w:r w:rsidR="00AD6624">
        <w:t>,</w:t>
      </w:r>
      <w:r>
        <w:t xml:space="preserve"> dana </w:t>
      </w:r>
      <w:r w:rsidR="000E6339">
        <w:t>09</w:t>
      </w:r>
      <w:r w:rsidR="003A39D2">
        <w:t>.listopada</w:t>
      </w:r>
      <w:r w:rsidR="009A335D">
        <w:t xml:space="preserve"> </w:t>
      </w:r>
      <w:r w:rsidR="00B86E03">
        <w:t>201</w:t>
      </w:r>
      <w:r w:rsidR="002039B0">
        <w:t>7</w:t>
      </w:r>
      <w:r w:rsidR="00E34446">
        <w:t>.</w:t>
      </w:r>
      <w:r w:rsidR="004F3299">
        <w:t xml:space="preserve"> </w:t>
      </w:r>
      <w:r w:rsidR="00E34446">
        <w:t>g</w:t>
      </w:r>
      <w:r w:rsidR="004F3299">
        <w:t>odine</w:t>
      </w:r>
    </w:p>
    <w:p w:rsidRDefault="008E6ED6" w:rsidP="002F2C3E" w:rsidR="008E6ED6">
      <w:pPr>
        <w:jc w:val="both"/>
      </w:pPr>
    </w:p>
    <w:p w:rsidRDefault="008E6ED6" w:rsidP="00272065" w:rsidR="004F329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B97F5B">
      <w:pPr>
        <w:jc w:val="both"/>
      </w:pPr>
      <w:r>
        <w:tab/>
      </w:r>
      <w:r w:rsidR="00182C80">
        <w:t xml:space="preserve"> </w:t>
      </w:r>
      <w:r w:rsidR="00272065" w:rsidRPr="00607FFA">
        <w:rPr>
          <w:b/>
        </w:rPr>
        <w:t>I -</w:t>
      </w:r>
      <w:r w:rsidR="00272065">
        <w:t xml:space="preserve"> </w:t>
      </w:r>
      <w:r w:rsidR="00DE1F49">
        <w:t xml:space="preserve">Odobrava se </w:t>
      </w:r>
      <w:r>
        <w:t xml:space="preserve">obračun stvarnih troškova stečajnog upravitelja </w:t>
      </w:r>
      <w:r w:rsidR="00291489">
        <w:t>Ivana Perkovića</w:t>
      </w:r>
      <w:r w:rsidR="00B86E03">
        <w:t xml:space="preserve"> </w:t>
      </w:r>
      <w:r w:rsidR="00922BE2">
        <w:t xml:space="preserve">iz </w:t>
      </w:r>
      <w:proofErr w:type="spellStart"/>
      <w:r w:rsidR="00291489">
        <w:t>Josipovca</w:t>
      </w:r>
      <w:proofErr w:type="spellEnd"/>
      <w:r>
        <w:t xml:space="preserve"> </w:t>
      </w:r>
      <w:r w:rsidR="00922BE2">
        <w:t xml:space="preserve">u </w:t>
      </w:r>
      <w:r>
        <w:t xml:space="preserve">iznosu od </w:t>
      </w:r>
      <w:r w:rsidR="00291489">
        <w:t>860,00</w:t>
      </w:r>
      <w:r w:rsidR="00922BE2">
        <w:t xml:space="preserve"> kn, </w:t>
      </w:r>
      <w:proofErr w:type="spellStart"/>
      <w:r w:rsidR="00922BE2">
        <w:t>netto</w:t>
      </w:r>
      <w:proofErr w:type="spellEnd"/>
      <w:r w:rsidR="00922BE2">
        <w:t>.</w:t>
      </w:r>
    </w:p>
    <w:p w:rsidRDefault="009A335D" w:rsidP="00335274" w:rsidR="00335274">
      <w:pPr>
        <w:jc w:val="both"/>
      </w:pPr>
      <w:r>
        <w:tab/>
      </w:r>
      <w:r w:rsidRPr="00222090">
        <w:rPr>
          <w:b/>
        </w:rPr>
        <w:t>II</w:t>
      </w:r>
      <w:r>
        <w:t xml:space="preserve">- </w:t>
      </w:r>
      <w:r w:rsidR="00335274">
        <w:t xml:space="preserve">Navedeni iznos zajedno s pripadajućim porezima i doprinosima ima se isplatiti iz </w:t>
      </w:r>
      <w:r w:rsidR="007C61C5">
        <w:t>predujmljenih sredstava za pokriće</w:t>
      </w:r>
      <w:r w:rsidR="00335274">
        <w:t xml:space="preserve"> troškova stečajnog postupka.</w:t>
      </w:r>
    </w:p>
    <w:p w:rsidRDefault="00335274" w:rsidP="00335274" w:rsidR="00222090" w:rsidRPr="00222090">
      <w:pPr>
        <w:ind w:firstLine="708"/>
        <w:jc w:val="both"/>
      </w:pPr>
      <w:r w:rsidRPr="00335274">
        <w:rPr>
          <w:b/>
        </w:rPr>
        <w:t>III</w:t>
      </w:r>
      <w:r>
        <w:t xml:space="preserve">- </w:t>
      </w:r>
      <w:r w:rsidRPr="00CA4980">
        <w:t>Odbija se kao neosnovan zahtjev</w:t>
      </w:r>
      <w:r w:rsidR="00BE510E">
        <w:t xml:space="preserve"> </w:t>
      </w:r>
      <w:proofErr w:type="spellStart"/>
      <w:r w:rsidR="00BE510E">
        <w:t>steč.upravitelja</w:t>
      </w:r>
      <w:proofErr w:type="spellEnd"/>
      <w:r w:rsidRPr="00CA4980">
        <w:t xml:space="preserve"> za naknadu troška u iznosu </w:t>
      </w:r>
      <w:r>
        <w:t>2.453,00 kn</w:t>
      </w:r>
      <w:r w:rsidR="00BE510E">
        <w:t xml:space="preserve"> i zahtjev za određivanje </w:t>
      </w:r>
      <w:r w:rsidR="00222090">
        <w:t xml:space="preserve">nagrade za obavljenu stečajno </w:t>
      </w:r>
      <w:r w:rsidR="00222090" w:rsidRPr="00222090">
        <w:t>upraviteljsku službu</w:t>
      </w:r>
      <w:r w:rsidR="00222090">
        <w:t>.</w:t>
      </w:r>
    </w:p>
    <w:p w:rsidRDefault="00BE510E" w:rsidP="00222090" w:rsidR="00CB1F76">
      <w:pPr>
        <w:ind w:firstLine="708"/>
        <w:jc w:val="both"/>
      </w:pPr>
      <w:r>
        <w:rPr>
          <w:b/>
        </w:rPr>
        <w:t>I</w:t>
      </w:r>
      <w:r w:rsidR="00222090" w:rsidRPr="00222090">
        <w:rPr>
          <w:b/>
        </w:rPr>
        <w:t>V</w:t>
      </w:r>
      <w:r w:rsidR="00222090">
        <w:t xml:space="preserve"> - </w:t>
      </w:r>
      <w:r w:rsidR="00934FE8">
        <w:t>Ovo</w:t>
      </w:r>
      <w:r w:rsidR="00CB1F76">
        <w:rPr>
          <w:b/>
        </w:rPr>
        <w:t xml:space="preserve"> </w:t>
      </w:r>
      <w:r w:rsidR="00CB1F76">
        <w:t>rješenje će se objaviti na mrežnoj stanici e- oglasna ploča sudova.</w:t>
      </w:r>
    </w:p>
    <w:p w:rsidRDefault="002F2C3E" w:rsidP="002F2C3E" w:rsidR="00B97F5B">
      <w:pPr>
        <w:jc w:val="both"/>
      </w:pPr>
      <w:r>
        <w:t xml:space="preserve">     </w:t>
      </w: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222090">
      <w:pPr>
        <w:jc w:val="both"/>
      </w:pPr>
      <w:r>
        <w:tab/>
      </w:r>
    </w:p>
    <w:p w:rsidRDefault="00222090" w:rsidP="002F2C3E" w:rsidR="00222090">
      <w:pPr>
        <w:jc w:val="both"/>
      </w:pPr>
      <w:r>
        <w:tab/>
        <w:t xml:space="preserve">Pravomoćnim rješenjem ovog suda </w:t>
      </w:r>
      <w:proofErr w:type="spellStart"/>
      <w:r>
        <w:t>br.St</w:t>
      </w:r>
      <w:proofErr w:type="spellEnd"/>
      <w:r>
        <w:t>-</w:t>
      </w:r>
      <w:r w:rsidR="00291489">
        <w:t>662/2016-29</w:t>
      </w:r>
      <w:r>
        <w:t xml:space="preserve"> od 1</w:t>
      </w:r>
      <w:r w:rsidR="00291489">
        <w:t>9</w:t>
      </w:r>
      <w:r>
        <w:t xml:space="preserve">.svibnja 2017. obustavljen je i zaključen stečajni postupak nad dužnikom </w:t>
      </w:r>
      <w:r w:rsidR="00291489">
        <w:t>SABO d.o.o. u stečaju Velika, Stjepana Radića 17, OIB 91041455449</w:t>
      </w:r>
      <w:r>
        <w:t>, zbog nedostatnosti stečajne mase za namirenje troškova stečajnog postupka.</w:t>
      </w:r>
    </w:p>
    <w:p w:rsidRDefault="00FF550F" w:rsidP="007C61C5" w:rsidR="00CA4980">
      <w:pPr>
        <w:ind w:firstLine="708"/>
        <w:jc w:val="both"/>
      </w:pPr>
      <w:r>
        <w:t xml:space="preserve">Podneskom od </w:t>
      </w:r>
      <w:r w:rsidR="00291489">
        <w:t>22</w:t>
      </w:r>
      <w:r w:rsidR="00222090">
        <w:t>.</w:t>
      </w:r>
      <w:r w:rsidR="00291489">
        <w:t>kolovoza</w:t>
      </w:r>
      <w:r w:rsidR="00222090">
        <w:t xml:space="preserve"> 2017</w:t>
      </w:r>
      <w:r>
        <w:t xml:space="preserve">. </w:t>
      </w:r>
      <w:proofErr w:type="spellStart"/>
      <w:r>
        <w:t>steč.upravitelj</w:t>
      </w:r>
      <w:proofErr w:type="spellEnd"/>
      <w:r>
        <w:t xml:space="preserve"> </w:t>
      </w:r>
      <w:r w:rsidR="00291489">
        <w:t>Ivan Perković</w:t>
      </w:r>
      <w:r w:rsidR="00922BE2">
        <w:t xml:space="preserve"> podnio je</w:t>
      </w:r>
      <w:r>
        <w:t xml:space="preserve"> stečajnom sucu</w:t>
      </w:r>
      <w:r w:rsidR="00222090">
        <w:t xml:space="preserve"> zahtjev da mu se za obavljenu stečajno upraviteljsku službu odredi nagrada</w:t>
      </w:r>
      <w:r w:rsidR="007C61C5">
        <w:t xml:space="preserve"> u iznosu 4.800,00 kn</w:t>
      </w:r>
      <w:r w:rsidR="00222090">
        <w:t xml:space="preserve"> </w:t>
      </w:r>
      <w:r w:rsidR="00335274">
        <w:t xml:space="preserve">i naknada stvarnog troška od ukupno </w:t>
      </w:r>
      <w:r w:rsidR="007C61C5">
        <w:t>3.213,70</w:t>
      </w:r>
      <w:r w:rsidR="00335274">
        <w:t xml:space="preserve"> kn koji se odnose na njegov putni trošak radi odlaska u sjediš</w:t>
      </w:r>
      <w:r w:rsidR="007C61C5">
        <w:t>t</w:t>
      </w:r>
      <w:r w:rsidR="00335274">
        <w:t>e</w:t>
      </w:r>
      <w:r w:rsidR="00222090">
        <w:t xml:space="preserve"> suda radi sudjelovanja na ispitnom i izvještajnom ročištu održanom </w:t>
      </w:r>
      <w:r w:rsidR="00CA0DC4">
        <w:t>09.09.2016</w:t>
      </w:r>
      <w:r w:rsidR="00222090">
        <w:t>.g.</w:t>
      </w:r>
      <w:r w:rsidR="00CA0DC4">
        <w:t>, te radi odlaska u sjedište dužnika (Velika) radi preuzimanja poslovne dokumentacije 08.06.2016.g.</w:t>
      </w:r>
      <w:r w:rsidR="00335274">
        <w:t xml:space="preserve"> u iznosu 860,00 kn</w:t>
      </w:r>
      <w:r w:rsidR="007B7EBD">
        <w:t xml:space="preserve">, </w:t>
      </w:r>
      <w:r w:rsidR="007C61C5">
        <w:t xml:space="preserve">te na naknadu vođenja knjigovodstvenih poslova 1.500,00 kn, izradu pečata 150,00 kn, </w:t>
      </w:r>
      <w:r w:rsidR="007B7EBD">
        <w:t>troškove poštarine</w:t>
      </w:r>
      <w:r w:rsidR="007C61C5">
        <w:t xml:space="preserve"> 53,10 kn i</w:t>
      </w:r>
      <w:r w:rsidR="007B7EBD">
        <w:t xml:space="preserve"> trošak za bankovne usluge </w:t>
      </w:r>
      <w:r w:rsidR="007C61C5">
        <w:t>750,60 kn</w:t>
      </w:r>
      <w:r w:rsidR="007B7EBD">
        <w:t>.</w:t>
      </w:r>
    </w:p>
    <w:p w:rsidRDefault="0065531C" w:rsidP="0065531C" w:rsidR="0065531C">
      <w:pPr>
        <w:ind w:firstLine="708"/>
        <w:jc w:val="both"/>
      </w:pPr>
      <w:r>
        <w:t>Razmatrajući zahtjev za isplatu stvarnog troška, sud je utvrdio da je isti djelomice osnovan.</w:t>
      </w:r>
    </w:p>
    <w:p w:rsidRDefault="00335274" w:rsidP="00A001C7" w:rsidR="00335274">
      <w:pPr>
        <w:ind w:firstLine="708"/>
        <w:jc w:val="both"/>
      </w:pPr>
    </w:p>
    <w:p w:rsidRDefault="00CA4980" w:rsidP="00CA4980" w:rsidR="00CA4980">
      <w:pPr>
        <w:ind w:firstLine="708"/>
        <w:jc w:val="right"/>
        <w:rPr>
          <w:b/>
        </w:rPr>
      </w:pPr>
      <w:r w:rsidRPr="00B81FC3">
        <w:rPr>
          <w:b/>
        </w:rPr>
        <w:lastRenderedPageBreak/>
        <w:t>Broj: St-</w:t>
      </w:r>
      <w:r w:rsidR="00A94957">
        <w:rPr>
          <w:b/>
        </w:rPr>
        <w:t>662/2016-34</w:t>
      </w:r>
    </w:p>
    <w:p w:rsidRDefault="00CA4980" w:rsidP="00CA4980" w:rsidR="00CA4980">
      <w:pPr>
        <w:ind w:firstLine="708"/>
        <w:jc w:val="right"/>
      </w:pPr>
    </w:p>
    <w:p w:rsidRDefault="007B7EBD" w:rsidP="00A001C7" w:rsidR="007B7EBD">
      <w:pPr>
        <w:ind w:firstLine="708"/>
        <w:jc w:val="both"/>
      </w:pPr>
      <w:r>
        <w:t xml:space="preserve">Naime, stvarni trošak </w:t>
      </w:r>
      <w:proofErr w:type="spellStart"/>
      <w:r>
        <w:t>steč.upravitelja</w:t>
      </w:r>
      <w:proofErr w:type="spellEnd"/>
      <w:r>
        <w:t xml:space="preserve"> odnosi se samo na </w:t>
      </w:r>
      <w:proofErr w:type="spellStart"/>
      <w:r>
        <w:t>zahtjevane</w:t>
      </w:r>
      <w:proofErr w:type="spellEnd"/>
      <w:r>
        <w:t xml:space="preserve"> izdatke koje je </w:t>
      </w:r>
      <w:proofErr w:type="spellStart"/>
      <w:r>
        <w:t>steč.upravitelj</w:t>
      </w:r>
      <w:proofErr w:type="spellEnd"/>
      <w:r>
        <w:t xml:space="preserve"> imao kao putni trošak zbog dolaska u sjedište suda radi sudjelovanja na ispitnom i izvještajnom ročištu održanom 09.09.2016. te radi odlaska u sjedište dužnika 08.06.2016.g. radi preuzimanja poslovne dokumentacije.</w:t>
      </w:r>
    </w:p>
    <w:p w:rsidRDefault="007B7EBD" w:rsidP="00A001C7" w:rsidR="007B7EBD">
      <w:pPr>
        <w:ind w:firstLine="708"/>
        <w:jc w:val="both"/>
      </w:pPr>
      <w:r>
        <w:t xml:space="preserve">Navedeni trošak u zatraženom iznosu od 860,00 kn je osnovan jer je </w:t>
      </w:r>
      <w:proofErr w:type="spellStart"/>
      <w:r>
        <w:t>steč.upravitelj</w:t>
      </w:r>
      <w:proofErr w:type="spellEnd"/>
      <w:r>
        <w:t xml:space="preserve"> pravilno obračunao prijeđenu kilometražu od svog prebivališta do sjedišta suda, odnosno sjedišta dužnika te je pravilno obračunao cijenu benzina (2 kn / km), a za plaćenu cestarinu dostavio je račun</w:t>
      </w:r>
      <w:r w:rsidR="00FB4B14">
        <w:t xml:space="preserve"> i dokaz o plaćanju</w:t>
      </w:r>
      <w:r>
        <w:t>.</w:t>
      </w:r>
    </w:p>
    <w:p w:rsidRDefault="00693F59" w:rsidP="00693F59" w:rsidR="00693F59">
      <w:pPr>
        <w:ind w:firstLine="708"/>
        <w:jc w:val="both"/>
      </w:pPr>
      <w:r>
        <w:t>Iz tih razloga, navedeni stv</w:t>
      </w:r>
      <w:r w:rsidR="0065531C">
        <w:t>arni trošak valjalo je odobriti</w:t>
      </w:r>
      <w:r>
        <w:t xml:space="preserve"> </w:t>
      </w:r>
      <w:r w:rsidR="0065531C">
        <w:t>i odlučiti</w:t>
      </w:r>
      <w:r>
        <w:t xml:space="preserve"> kao pod točko</w:t>
      </w:r>
      <w:r w:rsidR="00FB4B14">
        <w:t>m</w:t>
      </w:r>
      <w:r>
        <w:t xml:space="preserve"> I</w:t>
      </w:r>
      <w:r w:rsidR="00A84487">
        <w:t xml:space="preserve"> i II</w:t>
      </w:r>
      <w:r>
        <w:t xml:space="preserve"> izreke rješenja na temelju odredbe čl. </w:t>
      </w:r>
      <w:r w:rsidR="00A001C7">
        <w:t>94 st 1</w:t>
      </w:r>
      <w:r>
        <w:t xml:space="preserve"> i 3</w:t>
      </w:r>
      <w:r w:rsidR="00A001C7">
        <w:t xml:space="preserve"> Stečajnog zakona (NN br.71/15</w:t>
      </w:r>
      <w:r w:rsidR="002708A1">
        <w:t>, dalje SZ</w:t>
      </w:r>
      <w:r w:rsidR="00A001C7">
        <w:t>)</w:t>
      </w:r>
      <w:r>
        <w:t>.</w:t>
      </w:r>
    </w:p>
    <w:p w:rsidRDefault="00693F59" w:rsidP="00693F59" w:rsidR="00645F52">
      <w:pPr>
        <w:ind w:firstLine="708"/>
        <w:jc w:val="both"/>
      </w:pPr>
      <w:r>
        <w:t>U od</w:t>
      </w:r>
      <w:r w:rsidR="004425E7">
        <w:t xml:space="preserve">nosu na ostatak zahtjeva koji se odnosi na </w:t>
      </w:r>
      <w:r w:rsidR="002708A1">
        <w:t>izdatke za provođenje</w:t>
      </w:r>
      <w:r w:rsidR="004425E7">
        <w:t xml:space="preserve"> stečajnog postupka u iznosu od 2.453,00 kn, a čine ih naknada za vođenje knjigovodstvenih poslova temeljem zaključenog ugovora o djelu, izradu pečata, bankovne usluge i poštarinu, ovdje se ne radi o</w:t>
      </w:r>
      <w:r w:rsidR="00CE71CE">
        <w:t xml:space="preserve"> stvarnom </w:t>
      </w:r>
      <w:r w:rsidR="00A84487">
        <w:t>izdatku</w:t>
      </w:r>
      <w:r w:rsidR="00CE71CE">
        <w:t xml:space="preserve"> </w:t>
      </w:r>
      <w:proofErr w:type="spellStart"/>
      <w:r w:rsidR="00CE71CE">
        <w:t>steč.upravitelja</w:t>
      </w:r>
      <w:proofErr w:type="spellEnd"/>
      <w:r w:rsidR="00CE71CE">
        <w:t xml:space="preserve"> koji ulaz</w:t>
      </w:r>
      <w:r w:rsidR="00A84487">
        <w:t>i</w:t>
      </w:r>
      <w:r w:rsidR="00CE71CE">
        <w:t xml:space="preserve"> u troškove</w:t>
      </w:r>
      <w:r w:rsidR="004425E7">
        <w:t xml:space="preserve"> stečajnog postupka</w:t>
      </w:r>
      <w:r w:rsidR="00915344">
        <w:t xml:space="preserve"> koji su propisani odredbom čl.155 SZ-a</w:t>
      </w:r>
      <w:r w:rsidR="004425E7">
        <w:t>, već o obvezama stečajne mase</w:t>
      </w:r>
      <w:r w:rsidR="002708A1">
        <w:t xml:space="preserve"> koje definira odredba čl.156 SZ-a</w:t>
      </w:r>
      <w:r w:rsidR="00645F52">
        <w:t>.</w:t>
      </w:r>
    </w:p>
    <w:p w:rsidRDefault="00645F52" w:rsidP="00693F59" w:rsidR="00645F52">
      <w:pPr>
        <w:ind w:firstLine="708"/>
        <w:jc w:val="both"/>
      </w:pPr>
      <w:r>
        <w:t>Odredbom čl.155 SZ-a propisano je da u troškove stečajnoga postupka pripadaju:</w:t>
      </w:r>
    </w:p>
    <w:p w:rsidRDefault="00645F52" w:rsidP="00645F52" w:rsidR="00645F52">
      <w:pPr>
        <w:pStyle w:val="Odlomakpopisa"/>
        <w:numPr>
          <w:ilvl w:val="0"/>
          <w:numId w:val="2"/>
        </w:numPr>
        <w:jc w:val="both"/>
      </w:pPr>
      <w:r>
        <w:t>sudski troškovi stečajnog postupka</w:t>
      </w:r>
    </w:p>
    <w:p w:rsidRDefault="00645F52" w:rsidP="00645F52" w:rsidR="00645F52">
      <w:pPr>
        <w:pStyle w:val="Odlomakpopisa"/>
        <w:numPr>
          <w:ilvl w:val="0"/>
          <w:numId w:val="2"/>
        </w:numPr>
        <w:jc w:val="both"/>
      </w:pPr>
      <w:r>
        <w:t>tražbine neisplaćenih plaća radnika u bruto iznosu utvrđene u stečajnom postupku koje su veće od 3 neisplaćene plaće koje radnik ostvaruje prema posebnom propisu, a najviše do iznosa 3 neisplaćene minimalne plaće u RH</w:t>
      </w:r>
    </w:p>
    <w:p w:rsidRDefault="00645F52" w:rsidP="00645F52" w:rsidR="00645F52">
      <w:pPr>
        <w:pStyle w:val="Odlomakpopisa"/>
        <w:numPr>
          <w:ilvl w:val="0"/>
          <w:numId w:val="2"/>
        </w:numPr>
        <w:jc w:val="both"/>
      </w:pPr>
      <w:r>
        <w:t>nagrade i izdaci privremenoga stečajnoga upravitelja, stečajnoga upravitelja i članova Odbora vjerovnika</w:t>
      </w:r>
    </w:p>
    <w:p w:rsidRDefault="00645F52" w:rsidP="00645F52" w:rsidR="00645F52">
      <w:pPr>
        <w:pStyle w:val="Odlomakpopisa"/>
        <w:numPr>
          <w:ilvl w:val="0"/>
          <w:numId w:val="2"/>
        </w:numPr>
        <w:jc w:val="both"/>
      </w:pPr>
      <w:r>
        <w:t>drugi troškovi za koje je ovim ili drugim zakonom određeno da će se namirivati kao troškovi stečajnog postupka</w:t>
      </w:r>
    </w:p>
    <w:p w:rsidRDefault="00645F52" w:rsidP="00645F52" w:rsidR="00645F52">
      <w:pPr>
        <w:ind w:left="708"/>
        <w:jc w:val="both"/>
      </w:pPr>
    </w:p>
    <w:p w:rsidRDefault="00645F52" w:rsidP="00645F52" w:rsidR="00645F52">
      <w:pPr>
        <w:ind w:firstLine="708"/>
        <w:jc w:val="both"/>
      </w:pPr>
      <w:r>
        <w:t>Odredbom čl. 156 SZ-a propisano je da u ostale obveze stečajne mase pripadaju:</w:t>
      </w:r>
    </w:p>
    <w:p w:rsidRDefault="00645F52" w:rsidP="00693F59" w:rsidR="00645F52">
      <w:pPr>
        <w:ind w:firstLine="708"/>
        <w:jc w:val="both"/>
      </w:pPr>
      <w:r>
        <w:t>1. obveze zasnovane radnjama stečajnog upravitelja i na drugi način upravljanjem, unovčenjem i podjelom stečajne mase, a koje ne pripadaju u troškove stečajnog postupka</w:t>
      </w:r>
    </w:p>
    <w:p w:rsidRDefault="00645F52" w:rsidP="00693F59" w:rsidR="00645F52">
      <w:pPr>
        <w:ind w:firstLine="708"/>
        <w:jc w:val="both"/>
      </w:pPr>
      <w:r>
        <w:t>2. tražbine odvjetnika za pružene usluge tijekom posljednjih 6 mjeseci prije otvaranja stečajnog postupka u svezi sa zaštitom i ostvarenjem prava dužnika koja ulaze u stečajnu masu</w:t>
      </w:r>
    </w:p>
    <w:p w:rsidRDefault="00645F52" w:rsidP="00693F59" w:rsidR="00645F52">
      <w:pPr>
        <w:ind w:firstLine="708"/>
        <w:jc w:val="both"/>
      </w:pPr>
      <w:r>
        <w:t xml:space="preserve">3. obveze iz </w:t>
      </w:r>
      <w:proofErr w:type="spellStart"/>
      <w:r>
        <w:t>dvostranoobveznih</w:t>
      </w:r>
      <w:proofErr w:type="spellEnd"/>
      <w:r>
        <w:t xml:space="preserve"> ugovora ako se njihovo ispunjenje traži za stečajnu masu ili mora slijediti nakon otvaranja stečajnog postupka</w:t>
      </w:r>
    </w:p>
    <w:p w:rsidRDefault="00645F52" w:rsidP="00693F59" w:rsidR="00645F52">
      <w:pPr>
        <w:ind w:firstLine="708"/>
        <w:jc w:val="both"/>
      </w:pPr>
      <w:r>
        <w:t>4. obveze na temelju stjecanja u stečajnu masu bez osnove</w:t>
      </w:r>
    </w:p>
    <w:p w:rsidRDefault="00645F52" w:rsidP="00693F59" w:rsidR="00645F52">
      <w:pPr>
        <w:ind w:firstLine="708"/>
        <w:jc w:val="both"/>
      </w:pPr>
      <w:r>
        <w:t>5. tražbine radnika stečajnog dužnika nastale nakon otvaranja stečajnog postupka</w:t>
      </w:r>
      <w:r w:rsidR="005933C6">
        <w:t>.</w:t>
      </w:r>
    </w:p>
    <w:p w:rsidRDefault="00645F52" w:rsidP="00693F59" w:rsidR="00645F52">
      <w:pPr>
        <w:ind w:firstLine="708"/>
        <w:jc w:val="both"/>
      </w:pPr>
    </w:p>
    <w:p w:rsidRDefault="0092554D" w:rsidP="00693F59" w:rsidR="00693F59">
      <w:pPr>
        <w:ind w:firstLine="708"/>
        <w:jc w:val="both"/>
      </w:pPr>
      <w:r>
        <w:t xml:space="preserve">Kako se dakle ostatak zahtjeva </w:t>
      </w:r>
      <w:proofErr w:type="spellStart"/>
      <w:r>
        <w:t>steč.upravitelja</w:t>
      </w:r>
      <w:proofErr w:type="spellEnd"/>
      <w:r>
        <w:t xml:space="preserve"> za naknadu stvarnog troška u iznosu 2.453,00 kn odnosi na obveze stečajne mase, a ne na stvarni trošak </w:t>
      </w:r>
      <w:proofErr w:type="spellStart"/>
      <w:r>
        <w:t>steč.upravitelja</w:t>
      </w:r>
      <w:proofErr w:type="spellEnd"/>
      <w:r>
        <w:t>, to je valjalo zahtjev odbiti kao neosnovan i odlučiti kao pod točkom III izreke rješenja.</w:t>
      </w:r>
    </w:p>
    <w:p w:rsidRDefault="0092554D" w:rsidP="00693F59" w:rsidR="0092554D">
      <w:pPr>
        <w:ind w:firstLine="708"/>
        <w:jc w:val="both"/>
      </w:pPr>
      <w:r>
        <w:t xml:space="preserve">U odnosu na dio zahtjeva za određivanje nagrade za obavljenu stečajno upraviteljsku službu u iznosu 4.800,00 kn, sud je utvrdio da je </w:t>
      </w:r>
      <w:r w:rsidR="00A84487">
        <w:t xml:space="preserve">i </w:t>
      </w:r>
      <w:r>
        <w:t>ovaj dio zahtjeva također neosnovan.</w:t>
      </w:r>
    </w:p>
    <w:p w:rsidRDefault="0092554D" w:rsidP="0092554D" w:rsidR="0092554D">
      <w:pPr>
        <w:ind w:firstLine="708"/>
        <w:jc w:val="both"/>
      </w:pPr>
      <w:r>
        <w:t xml:space="preserve">Naime, odredbom čl.94 st 1 i 2 SZ-a </w:t>
      </w:r>
      <w:proofErr w:type="spellStart"/>
      <w:r>
        <w:t>steč.upravitelj</w:t>
      </w:r>
      <w:proofErr w:type="spellEnd"/>
      <w:r>
        <w:t xml:space="preserve"> ima pravo na nagradu koju rješenjem određuje sud prema Uredbi kojom Vlada RH utvrđuje kriterije i način obračuna i plaćanje nagrade stečajnim upraviteljima.</w:t>
      </w:r>
    </w:p>
    <w:p w:rsidRDefault="0092554D" w:rsidP="0092554D" w:rsidR="0092554D">
      <w:pPr>
        <w:ind w:firstLine="708"/>
        <w:jc w:val="both"/>
      </w:pPr>
      <w:r>
        <w:t xml:space="preserve">Međutim, prema Uredbi Vlade RH, odnosno Uredbi o kriterijima i načinu obračuna plaćanja  nagrade stečajnim upraviteljima (NN br.105/15, dalje Uredba), proizlazi da se </w:t>
      </w:r>
    </w:p>
    <w:p w:rsidRDefault="00A84487" w:rsidP="0092554D" w:rsidR="00A84487">
      <w:pPr>
        <w:ind w:firstLine="708"/>
        <w:jc w:val="both"/>
      </w:pPr>
    </w:p>
    <w:p w:rsidRDefault="00A84487" w:rsidP="0092554D" w:rsidR="00A84487">
      <w:pPr>
        <w:ind w:firstLine="708"/>
        <w:jc w:val="both"/>
      </w:pPr>
    </w:p>
    <w:p w:rsidRDefault="00A84487" w:rsidP="0092554D" w:rsidR="00A84487">
      <w:pPr>
        <w:ind w:firstLine="708"/>
        <w:jc w:val="right"/>
        <w:rPr>
          <w:b/>
        </w:rPr>
      </w:pPr>
    </w:p>
    <w:p w:rsidRDefault="0092554D" w:rsidP="0092554D" w:rsidR="0092554D">
      <w:pPr>
        <w:ind w:firstLine="708"/>
        <w:jc w:val="right"/>
        <w:rPr>
          <w:b/>
        </w:rPr>
      </w:pPr>
      <w:r w:rsidRPr="00B81FC3">
        <w:rPr>
          <w:b/>
        </w:rPr>
        <w:lastRenderedPageBreak/>
        <w:t>Broj: St-</w:t>
      </w:r>
      <w:r w:rsidR="00A94957">
        <w:rPr>
          <w:b/>
        </w:rPr>
        <w:t>662/2016-34</w:t>
      </w:r>
    </w:p>
    <w:p w:rsidRDefault="0092554D" w:rsidP="0092554D" w:rsidR="0092554D">
      <w:pPr>
        <w:ind w:firstLine="708"/>
        <w:jc w:val="both"/>
      </w:pPr>
    </w:p>
    <w:p w:rsidRDefault="0092554D" w:rsidP="0092554D" w:rsidR="0092554D">
      <w:pPr>
        <w:ind w:firstLine="708"/>
        <w:jc w:val="both"/>
      </w:pPr>
      <w:r>
        <w:t xml:space="preserve">nagrada </w:t>
      </w:r>
      <w:proofErr w:type="spellStart"/>
      <w:r>
        <w:t>steč.upravitelju</w:t>
      </w:r>
      <w:proofErr w:type="spellEnd"/>
      <w:r>
        <w:t xml:space="preserve"> obračunava prema vrijednosti unovčene stečajne mase primjenom tablice vrijednosti određene čl.7 Uredbe.</w:t>
      </w:r>
    </w:p>
    <w:p w:rsidRDefault="0092554D" w:rsidP="0092554D" w:rsidR="0092554D">
      <w:pPr>
        <w:ind w:firstLine="708"/>
        <w:jc w:val="both"/>
      </w:pPr>
      <w:r>
        <w:t xml:space="preserve">Obzirom da u ovom stečajnom postupku nije bilo stečajne mase te </w:t>
      </w:r>
      <w:proofErr w:type="spellStart"/>
      <w:r>
        <w:t>steč.upravitelj</w:t>
      </w:r>
      <w:proofErr w:type="spellEnd"/>
      <w:r>
        <w:t xml:space="preserve"> nije niti pristupio unovčenju jer je stečajni postupak i zaključen zbog nedostatnosti mase za pokriće troškova stečajnog postupka, to proizlazi da u konkretnom stečajnom postupku </w:t>
      </w:r>
      <w:proofErr w:type="spellStart"/>
      <w:r>
        <w:t>steč.upravitelj</w:t>
      </w:r>
      <w:proofErr w:type="spellEnd"/>
      <w:r>
        <w:t xml:space="preserve"> nije niti mogao ostvariti nagradu, pa je iz tih razloga njegov zahtj</w:t>
      </w:r>
      <w:r w:rsidR="00783BF2">
        <w:t xml:space="preserve">ev u tom dijelu valjalo odbiti i odlučiti </w:t>
      </w:r>
      <w:r>
        <w:t xml:space="preserve">kao </w:t>
      </w:r>
      <w:r w:rsidR="00783BF2">
        <w:t>u izreci</w:t>
      </w:r>
      <w:r>
        <w:t xml:space="preserve"> rješenja.</w:t>
      </w:r>
      <w:r>
        <w:tab/>
      </w:r>
    </w:p>
    <w:p w:rsidRDefault="00783BF2" w:rsidP="0092554D" w:rsidR="00783BF2">
      <w:pPr>
        <w:ind w:firstLine="708"/>
        <w:jc w:val="both"/>
      </w:pPr>
      <w:r>
        <w:t>Pod točkom IV rješenja odlučeno je na temelju odredbe čl. 94 st 4 SZ-a.</w:t>
      </w:r>
    </w:p>
    <w:p w:rsidRDefault="00C37B9A" w:rsidP="002F2C3E" w:rsidR="00C37B9A">
      <w:pPr>
        <w:jc w:val="both"/>
      </w:pPr>
    </w:p>
    <w:p w:rsidRDefault="00096D95" w:rsidP="002F2C3E" w:rsidR="00B97F5B">
      <w:pPr>
        <w:jc w:val="both"/>
      </w:pPr>
      <w:r>
        <w:tab/>
      </w:r>
      <w:r>
        <w:tab/>
      </w:r>
      <w:r w:rsidR="000A24DF">
        <w:tab/>
        <w:t>U Slav</w:t>
      </w:r>
      <w:r w:rsidR="00C37B9A">
        <w:t xml:space="preserve">onskom </w:t>
      </w:r>
      <w:r w:rsidR="000A24DF">
        <w:t xml:space="preserve">Brodu, </w:t>
      </w:r>
      <w:r w:rsidR="000E6339">
        <w:t>09</w:t>
      </w:r>
      <w:r w:rsidR="00A10825">
        <w:t>.listopada</w:t>
      </w:r>
      <w:r w:rsidR="00272065">
        <w:t xml:space="preserve"> 201</w:t>
      </w:r>
      <w:r w:rsidR="00170854">
        <w:t>7</w:t>
      </w:r>
      <w:r w:rsidR="00E34446">
        <w:t>.</w:t>
      </w:r>
      <w:r w:rsidR="00C37B9A">
        <w:t xml:space="preserve"> godine</w:t>
      </w:r>
    </w:p>
    <w:p w:rsidRDefault="00D21E0E" w:rsidP="002F2C3E" w:rsidR="00D21E0E">
      <w:pPr>
        <w:jc w:val="both"/>
      </w:pPr>
    </w:p>
    <w:p w:rsidRDefault="00B97F5B" w:rsidP="00B97F5B" w:rsidR="00B441CE">
      <w:pPr>
        <w:jc w:val="both"/>
      </w:pPr>
      <w:r>
        <w:t xml:space="preserve">                                                                                                   </w:t>
      </w:r>
      <w:r w:rsidR="00A2001B">
        <w:t xml:space="preserve">   </w:t>
      </w:r>
      <w:r>
        <w:t>STEČAJNI SUDAC:</w:t>
      </w:r>
    </w:p>
    <w:p w:rsidRDefault="00B441CE" w:rsidP="00B97F5B" w:rsidR="004872B2">
      <w:pPr>
        <w:jc w:val="both"/>
      </w:pPr>
      <w:r>
        <w:t xml:space="preserve">                                                                                                    </w:t>
      </w:r>
      <w:r w:rsidR="00A2001B">
        <w:t xml:space="preserve">  </w:t>
      </w:r>
      <w:r>
        <w:t xml:space="preserve">  Vesna Vukelić</w:t>
      </w:r>
      <w:r w:rsidR="00A94957">
        <w:t>, v.r.</w:t>
      </w:r>
    </w:p>
    <w:p w:rsidRDefault="00A94957" w:rsidP="00B97F5B" w:rsidR="00A94957">
      <w:pPr>
        <w:jc w:val="both"/>
      </w:pPr>
    </w:p>
    <w:p w:rsidRDefault="00B441CE" w:rsidP="00B97F5B" w:rsidR="00B441CE" w:rsidRPr="00B441CE">
      <w:pPr>
        <w:jc w:val="both"/>
        <w:rPr>
          <w:b/>
          <w:sz w:val="20"/>
          <w:szCs w:val="20"/>
        </w:rPr>
      </w:pPr>
      <w:r w:rsidRPr="00B441CE">
        <w:rPr>
          <w:b/>
          <w:sz w:val="20"/>
          <w:szCs w:val="20"/>
        </w:rPr>
        <w:t>NAPUTAK O PRAVNOM LIJEKU:</w:t>
      </w:r>
    </w:p>
    <w:p w:rsidRDefault="00B441CE" w:rsidP="00B441CE" w:rsidR="005A79E8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 xml:space="preserve">Protiv ovog rješenja </w:t>
      </w:r>
      <w:r w:rsidR="005A79E8">
        <w:rPr>
          <w:sz w:val="20"/>
          <w:szCs w:val="20"/>
        </w:rPr>
        <w:t>pravo na žalbu imaju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i svaki stečajni vjerovnik u roku od 8 dana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dana objave rješenja na e-oglasnoj ploči suda,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protekom osmog dana od dana objave. </w:t>
      </w:r>
    </w:p>
    <w:p w:rsidRDefault="005A79E8" w:rsidP="005A79E8" w:rsidR="00B441C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VTS RH Zagreb u tri primjerka putem ovoga suda.</w:t>
      </w:r>
    </w:p>
    <w:p w:rsidRDefault="00272065" w:rsidP="00B97F5B" w:rsidR="00272065">
      <w:pPr>
        <w:jc w:val="both"/>
        <w:rPr>
          <w:sz w:val="20"/>
          <w:szCs w:val="20"/>
        </w:rPr>
      </w:pPr>
    </w:p>
    <w:p w:rsidRDefault="00272065" w:rsidP="00B97F5B" w:rsidR="00272065">
      <w:pPr>
        <w:jc w:val="both"/>
        <w:rPr>
          <w:sz w:val="20"/>
          <w:szCs w:val="20"/>
        </w:rPr>
      </w:pPr>
    </w:p>
    <w:p w:rsidRDefault="00272065" w:rsidP="00B97F5B" w:rsidR="00272065" w:rsidRPr="00B441CE">
      <w:pPr>
        <w:jc w:val="both"/>
        <w:rPr>
          <w:sz w:val="20"/>
          <w:szCs w:val="20"/>
        </w:rPr>
      </w:pPr>
    </w:p>
    <w:p w:rsidRDefault="00B441CE" w:rsidP="00B97F5B" w:rsidR="00AA6B5D">
      <w:pPr>
        <w:jc w:val="both"/>
      </w:pPr>
      <w:r>
        <w:t xml:space="preserve"> </w:t>
      </w:r>
    </w:p>
    <w:p w:rsidRDefault="00F63CAA" w:rsidP="00B97F5B" w:rsidR="00B441CE">
      <w:pPr>
        <w:jc w:val="both"/>
      </w:pPr>
      <w:r>
        <w:t>Dostav</w:t>
      </w:r>
      <w:r w:rsidR="00A10825">
        <w:t>iti</w:t>
      </w:r>
      <w:r w:rsidR="00004AAB">
        <w:t xml:space="preserve"> putem</w:t>
      </w:r>
      <w:r w:rsidR="00A10825">
        <w:t xml:space="preserve"> mrežne stanice e-</w:t>
      </w:r>
      <w:proofErr w:type="spellStart"/>
      <w:r w:rsidR="00A10825">
        <w:t>Ogl.ploča</w:t>
      </w:r>
      <w:proofErr w:type="spellEnd"/>
      <w:r w:rsidR="00A10825">
        <w:t xml:space="preserve"> suda</w:t>
      </w:r>
    </w:p>
    <w:p w:rsidRDefault="00F63CAA" w:rsidP="00004AAB" w:rsidR="00004AAB">
      <w:pPr>
        <w:numPr>
          <w:ilvl w:val="0"/>
          <w:numId w:val="1"/>
        </w:numPr>
        <w:jc w:val="both"/>
      </w:pPr>
      <w:r>
        <w:t>steč</w:t>
      </w:r>
      <w:r w:rsidR="002F2C3E">
        <w:t xml:space="preserve">ajnom </w:t>
      </w:r>
      <w:r>
        <w:t>upravitelju</w:t>
      </w:r>
    </w:p>
    <w:p w:rsidRDefault="00BF6A1C" w:rsidP="00004AAB" w:rsidR="00004AAB">
      <w:pPr>
        <w:numPr>
          <w:ilvl w:val="0"/>
          <w:numId w:val="1"/>
        </w:numPr>
        <w:jc w:val="both"/>
      </w:pPr>
      <w:r>
        <w:t>vjerovnicima</w:t>
      </w:r>
    </w:p>
    <w:p w:rsidRDefault="00783BF2" w:rsidP="00004AAB" w:rsidR="00783BF2">
      <w:pPr>
        <w:numPr>
          <w:ilvl w:val="0"/>
          <w:numId w:val="1"/>
        </w:numPr>
        <w:jc w:val="both"/>
      </w:pPr>
      <w:r>
        <w:t xml:space="preserve">Računovodstvu Trgovačkog suda u Osijeku, po pravomoćnosti putem pošte </w:t>
      </w:r>
    </w:p>
    <w:sectPr w:rsidSect="00E73F3F" w:rsidR="00783BF2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043C8"/>
    <w:multiLevelType w:val="hybridMultilevel"/>
    <w:tmpl w:val="69C2D67A"/>
    <w:lvl w:tplc="AEE632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34D7FD7"/>
    <w:multiLevelType w:val="hybridMultilevel"/>
    <w:tmpl w:val="277C184A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09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09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09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09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09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AAB"/>
    <w:rsid w:val="00026FA2"/>
    <w:rsid w:val="00096D95"/>
    <w:rsid w:val="000A1B2E"/>
    <w:rsid w:val="000A24DF"/>
    <w:rsid w:val="000E6339"/>
    <w:rsid w:val="00134142"/>
    <w:rsid w:val="00170854"/>
    <w:rsid w:val="00182C80"/>
    <w:rsid w:val="001E67D8"/>
    <w:rsid w:val="002039B0"/>
    <w:rsid w:val="00207710"/>
    <w:rsid w:val="00222090"/>
    <w:rsid w:val="002708A1"/>
    <w:rsid w:val="00272065"/>
    <w:rsid w:val="00291489"/>
    <w:rsid w:val="002A3B48"/>
    <w:rsid w:val="002C7898"/>
    <w:rsid w:val="002F2C3E"/>
    <w:rsid w:val="002F2E75"/>
    <w:rsid w:val="003046AF"/>
    <w:rsid w:val="00333562"/>
    <w:rsid w:val="00335274"/>
    <w:rsid w:val="00347622"/>
    <w:rsid w:val="00357453"/>
    <w:rsid w:val="00360819"/>
    <w:rsid w:val="00362A55"/>
    <w:rsid w:val="00370911"/>
    <w:rsid w:val="00391D75"/>
    <w:rsid w:val="00393CEC"/>
    <w:rsid w:val="003A39D2"/>
    <w:rsid w:val="003B051C"/>
    <w:rsid w:val="003C2ED4"/>
    <w:rsid w:val="003F6F22"/>
    <w:rsid w:val="00433F4F"/>
    <w:rsid w:val="004425E7"/>
    <w:rsid w:val="00457177"/>
    <w:rsid w:val="0048410B"/>
    <w:rsid w:val="004872B2"/>
    <w:rsid w:val="004C07EB"/>
    <w:rsid w:val="004C7F5D"/>
    <w:rsid w:val="004E285C"/>
    <w:rsid w:val="004F3299"/>
    <w:rsid w:val="00504BB5"/>
    <w:rsid w:val="005635F5"/>
    <w:rsid w:val="005751F2"/>
    <w:rsid w:val="005933C6"/>
    <w:rsid w:val="005A79E8"/>
    <w:rsid w:val="005B72CE"/>
    <w:rsid w:val="00607FFA"/>
    <w:rsid w:val="00643001"/>
    <w:rsid w:val="00645F52"/>
    <w:rsid w:val="0065531C"/>
    <w:rsid w:val="006623EF"/>
    <w:rsid w:val="00670EFC"/>
    <w:rsid w:val="006906A6"/>
    <w:rsid w:val="00693F59"/>
    <w:rsid w:val="006E387D"/>
    <w:rsid w:val="007020A7"/>
    <w:rsid w:val="00706B7C"/>
    <w:rsid w:val="0074094E"/>
    <w:rsid w:val="00741C89"/>
    <w:rsid w:val="0076714D"/>
    <w:rsid w:val="00783BF2"/>
    <w:rsid w:val="007B7326"/>
    <w:rsid w:val="007B7EBD"/>
    <w:rsid w:val="007C61C5"/>
    <w:rsid w:val="007D492F"/>
    <w:rsid w:val="007D4D26"/>
    <w:rsid w:val="007E66AC"/>
    <w:rsid w:val="0082324B"/>
    <w:rsid w:val="00840F37"/>
    <w:rsid w:val="008E6ED6"/>
    <w:rsid w:val="00915344"/>
    <w:rsid w:val="00922BE2"/>
    <w:rsid w:val="0092554D"/>
    <w:rsid w:val="00934FE8"/>
    <w:rsid w:val="00937A0C"/>
    <w:rsid w:val="00957718"/>
    <w:rsid w:val="00972D6E"/>
    <w:rsid w:val="009A335D"/>
    <w:rsid w:val="009F1EE1"/>
    <w:rsid w:val="009F7F74"/>
    <w:rsid w:val="00A001C7"/>
    <w:rsid w:val="00A007B9"/>
    <w:rsid w:val="00A10825"/>
    <w:rsid w:val="00A2001B"/>
    <w:rsid w:val="00A84487"/>
    <w:rsid w:val="00A92318"/>
    <w:rsid w:val="00A9359D"/>
    <w:rsid w:val="00A94957"/>
    <w:rsid w:val="00AA6B5D"/>
    <w:rsid w:val="00AB1BC9"/>
    <w:rsid w:val="00AC0DC7"/>
    <w:rsid w:val="00AD6624"/>
    <w:rsid w:val="00AF75B2"/>
    <w:rsid w:val="00B441CE"/>
    <w:rsid w:val="00B81FC3"/>
    <w:rsid w:val="00B86E03"/>
    <w:rsid w:val="00B97F5B"/>
    <w:rsid w:val="00BC2BC0"/>
    <w:rsid w:val="00BE3AD4"/>
    <w:rsid w:val="00BE510E"/>
    <w:rsid w:val="00BF6A1C"/>
    <w:rsid w:val="00C37B9A"/>
    <w:rsid w:val="00C44706"/>
    <w:rsid w:val="00C848BD"/>
    <w:rsid w:val="00C9032B"/>
    <w:rsid w:val="00CA0DC4"/>
    <w:rsid w:val="00CA4980"/>
    <w:rsid w:val="00CB1F76"/>
    <w:rsid w:val="00CC00DE"/>
    <w:rsid w:val="00CC1691"/>
    <w:rsid w:val="00CE71CE"/>
    <w:rsid w:val="00CF16D8"/>
    <w:rsid w:val="00CF44FF"/>
    <w:rsid w:val="00D1151E"/>
    <w:rsid w:val="00D12CBB"/>
    <w:rsid w:val="00D21E0E"/>
    <w:rsid w:val="00D42DF7"/>
    <w:rsid w:val="00D60210"/>
    <w:rsid w:val="00DC43AA"/>
    <w:rsid w:val="00DC5CA9"/>
    <w:rsid w:val="00DC6988"/>
    <w:rsid w:val="00DE1F49"/>
    <w:rsid w:val="00E11674"/>
    <w:rsid w:val="00E34446"/>
    <w:rsid w:val="00E73F3F"/>
    <w:rsid w:val="00E86D08"/>
    <w:rsid w:val="00EB43B8"/>
    <w:rsid w:val="00F156AB"/>
    <w:rsid w:val="00F44FC0"/>
    <w:rsid w:val="00F63CAA"/>
    <w:rsid w:val="00F673F0"/>
    <w:rsid w:val="00FB4B14"/>
    <w:rsid w:val="00FE5558"/>
    <w:rsid w:val="00FF3398"/>
    <w:rsid w:val="00FF3996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45F5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45F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St-662/2016-34</izvorni_sadrzaj>
    <derivirana_varijabla naziv="DomainObject.Oznaka_1">St-662/2016-34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kolovoza 2017.</izvorni_sadrzaj>
    <derivirana_varijabla naziv="DomainObject.Predmet.DatumArhiviranja_1">16. kolovoza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>5. lipnja 2027.</izvorni_sadrzaj>
    <derivirana_varijabla naziv="DomainObject.Predmet.DatumRokaCuvanja_1">5. lipnja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kolovoza 2017.</izvorni_sadrzaj>
    <derivirana_varijabla naziv="DomainObject.Predmet.DatumZatvaranja_1">16. kolovoza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hr.ibm.icms.common.model.sluzbeneosobe.Referada@4a044a04[id=1000000576, dbStatus=null, naziv=Referada 1 SS SB, oznaka=null, sudac=null] &lt;-hr.ibm.icms.common.model.sluzbeneosobe.Referada@4a044a04[status dodjele: =false]</izvorni_sadrzaj>
    <derivirana_varijabla naziv="DomainObject.Predmet.MjestoCuvanja_1">hr.ibm.icms.common.model.sluzbeneosobe.Referada@4a044a04[id=1000000576, dbStatus=null, naziv=Referada 1 SS SB, oznaka=null, sudac=null] &lt;-hr.ibm.icms.common.model.sluzbeneosobe.Referada@4a044a04[status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SABO društvo s ograničenom odgovornošću za proizvodnju, trgovinu, usluge, uvoz - izvoz, Velika, Stjepana Radića 17</izvorni_sadrzaj>
    <derivirana_varijabla naziv="DomainObject.Predmet.ProtustrankaFormated_1">  SABO društvo s ograničenom odgovornošću za proizvodnju, trgovinu, usluge, uvoz - izvoz, Velika, Stjepana Radića 17</derivirana_varijabla>
  </DomainObject.Predmet.ProtustrankaFormated>
  <DomainObject.Predmet.ProtustrankaFormatedOIB>
    <izvorni_sadrzaj>  SABO društvo s ograničenom odgovornošću za proizvodnju, trgovinu, usluge, uvoz - izvoz, Velika, Stjepana Radića 17, OIB 91041455449</izvorni_sadrzaj>
    <derivirana_varijabla naziv="DomainObject.Predmet.ProtustrankaFormatedOIB_1">  SABO društvo s ograničenom odgovornošću za proizvodnju, trgovinu, usluge, uvoz - izvoz, Velika, Stjepana Radića 17, OIB 91041455449</derivirana_varijabla>
  </DomainObject.Predmet.ProtustrankaFormatedOIB>
  <DomainObject.Predmet.ProtustrankaFormatedWithAdress>
    <izvorni_sadrzaj> SABO društvo s ograničenom odgovornošću za proizvodnju, trgovinu, usluge, uvoz - izvoz, Velika, Stjepana Radića 17, Stjepana Radića 17, 34330 Velika</izvorni_sadrzaj>
    <derivirana_varijabla naziv="DomainObject.Predmet.ProtustrankaFormatedWithAdress_1"> SABO društvo s ograničenom odgovornošću za proizvodnju, trgovinu, usluge, uvoz - izvoz, Velika, Stjepana Radića 17, Stjepana Radića 17, 34330 Velika</derivirana_varijabla>
  </DomainObject.Predmet.ProtustrankaFormatedWithAdress>
  <DomainObject.Predmet.ProtustrankaFormatedWithAdressOIB>
    <izvorni_sadrzaj> SABO društvo s ograničenom odgovornošću za proizvodnju, trgovinu, usluge, uvoz - izvoz, Velika, Stjepana Radića 17, OIB 91041455449, Stjepana Radića 17, 34330 Velika</izvorni_sadrzaj>
    <derivirana_varijabla naziv="DomainObject.Predmet.ProtustrankaFormatedWithAdressOIB_1"> SABO društvo s ograničenom odgovornošću za proizvodnju, trgovinu, usluge, uvoz - izvoz, Velika, Stjepana Radića 17, OIB 91041455449, Stjepana Radića 17, 34330 Velika</derivirana_varijabla>
  </DomainObject.Predmet.ProtustrankaFormatedWithAdressOIB>
  <DomainObject.Predmet.ProtustrankaWithAdress>
    <izvorni_sadrzaj>SABO društvo s ograničenom odgovornošću za proizvodnju, trgovinu, usluge, uvoz - izvoz, Velika, Stjepana Radića 17 Stjepana Radića 17, 34330 Velika</izvorni_sadrzaj>
    <derivirana_varijabla naziv="DomainObject.Predmet.ProtustrankaWithAdress_1">SABO društvo s ograničenom odgovornošću za proizvodnju, trgovinu, usluge, uvoz - izvoz, Velika, Stjepana Radića 17 Stjepana Radića 17, 34330 Velika</derivirana_varijabla>
  </DomainObject.Predmet.ProtustrankaWithAdress>
  <DomainObject.Predmet.ProtustrankaWithAdressOIB>
    <izvorni_sadrzaj>SABO društvo s ograničenom odgovornošću za proizvodnju, trgovinu, usluge, uvoz - izvoz, Velika, Stjepana Radića 17, OIB 91041455449, Stjepana Radića 17, 34330 Velika</izvorni_sadrzaj>
    <derivirana_varijabla naziv="DomainObject.Predmet.ProtustrankaWithAdressOIB_1">SABO društvo s ograničenom odgovornošću za proizvodnju, trgovinu, usluge, uvoz - izvoz, Velika, Stjepana Radića 17, OIB 91041455449, Stjepana Radića 17, 34330 Velika</derivirana_varijabla>
  </DomainObject.Predmet.ProtustrankaWithAdressOIB>
  <DomainObject.Predmet.ProtustrankaNazivFormated>
    <izvorni_sadrzaj>SABO društvo s ograničenom odgovornošću za proizvodnju, trgovinu, usluge, uvoz - izvoz, Velika, Stjepana Radića 17</izvorni_sadrzaj>
    <derivirana_varijabla naziv="DomainObject.Predmet.ProtustrankaNazivFormated_1">SABO društvo s ograničenom odgovornošću za proizvodnju, trgovinu, usluge, uvoz - izvoz, Velika, Stjepana Radića 17</derivirana_varijabla>
  </DomainObject.Predmet.ProtustrankaNazivFormated>
  <DomainObject.Predmet.ProtustrankaNazivFormatedOIB>
    <izvorni_sadrzaj>SABO društvo s ograničenom odgovornošću za proizvodnju, trgovinu, usluge, uvoz - izvoz, Velika, Stjepana Radića 17, OIB 91041455449</izvorni_sadrzaj>
    <derivirana_varijabla naziv="DomainObject.Predmet.ProtustrankaNazivFormatedOIB_1">SABO društvo s ograničenom odgovornošću za proizvodnju, trgovinu, usluge, uvoz - izvoz, Velika, Stjepana Radića 17, OIB 91041455449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SABO društvo s ograničenom odgovornošću za proizvodnju, trgovinu, usluge, uvoz - izvoz, Velika, Stjepana Radića 17; Financijska agencija</izvorni_sadrzaj>
    <derivirana_varijabla naziv="DomainObject.Predmet.StrankaFormated_1">  SABO društvo s ograničenom odgovornošću za proizvodnju, trgovinu, usluge, uvoz - izvoz, Velika, Stjepana Radića 17; Financijska agencija</derivirana_varijabla>
  </DomainObject.Predmet.StrankaFormated>
  <DomainObject.Predmet.StrankaFormatedOIB>
    <izvorni_sadrzaj>  SABO društvo s ograničenom odgovornošću za proizvodnju, trgovinu, usluge, uvoz - izvoz, Velika, Stjepana Radića 17, OIB 91041455449; Financijska agencija, OIB 85821130368</izvorni_sadrzaj>
    <derivirana_varijabla naziv="DomainObject.Predmet.StrankaFormatedOIB_1">  SABO društvo s ograničenom odgovornošću za proizvodnju, trgovinu, usluge, uvoz - izvoz, Velika, Stjepana Radića 17, OIB 91041455449; Financijska agencija, OIB 85821130368</derivirana_varijabla>
  </DomainObject.Predmet.StrankaFormatedOIB>
  <DomainObject.Predmet.StrankaFormatedWithAdress>
    <izvorni_sadrzaj> SABO društvo s ograničenom odgovornošću za proizvodnju, trgovinu, usluge, uvoz - izvoz, Velika, Stjepana Radića 17, Stjepana Radića 17, 34330 Velika; Financijska agencija, Ulica grada Vukovara 70, 10000 Zagreb</izvorni_sadrzaj>
    <derivirana_varijabla naziv="DomainObject.Predmet.StrankaFormatedWithAdress_1"> SABO društvo s ograničenom odgovornošću za proizvodnju, trgovinu, usluge, uvoz - izvoz, Velika, Stjepana Radića 17, Stjepana Radića 17, 34330 Velika; Financijska agencija, Ulica grada Vukovara 70, 10000 Zagreb</derivirana_varijabla>
  </DomainObject.Predmet.StrankaFormatedWithAdress>
  <DomainObject.Predmet.StrankaFormatedWithAdressOIB>
    <izvorni_sadrzaj> SABO društvo s ograničenom odgovornošću za proizvodnju, trgovinu, usluge, uvoz - izvoz, Velika, Stjepana Radića 17, OIB 91041455449, Stjepana Radića 17, 34330 Velika; Financijska agencija, OIB 85821130368, Ulica grada Vukovara 70, 10000 Zagreb</izvorni_sadrzaj>
    <derivirana_varijabla naziv="DomainObject.Predmet.StrankaFormatedWithAdressOIB_1"> SABO društvo s ograničenom odgovornošću za proizvodnju, trgovinu, usluge, uvoz - izvoz, Velika, Stjepana Radića 17, OIB 91041455449, Stjepana Radića 17, 34330 Velika; Financijska agencija, OIB 85821130368, Ulica grada Vukovara 70, 10000 Zagreb</derivirana_varijabla>
  </DomainObject.Predmet.StrankaFormatedWithAdressOIB>
  <DomainObject.Predmet.StrankaWithAdress>
    <izvorni_sadrzaj>SABO društvo s ograničenom odgovornošću za proizvodnju, trgovinu, usluge, uvoz - izvoz, Velika, Stjepana Radića 17 Stjepana Radića 17,34330 Velika,Financijska agencija Ulica grada Vukovara 70,10000 Zagreb</izvorni_sadrzaj>
    <derivirana_varijabla naziv="DomainObject.Predmet.StrankaWithAdress_1">SABO društvo s ograničenom odgovornošću za proizvodnju, trgovinu, usluge, uvoz - izvoz, Velika, Stjepana Radića 17 Stjepana Radića 17,34330 Velika,Financijska agencija Ulica grada Vukovara 70,10000 Zagreb</derivirana_varijabla>
  </DomainObject.Predmet.StrankaWithAdress>
  <DomainObject.Predmet.StrankaWithAdressOIB>
    <izvorni_sadrzaj>SABO društvo s ograničenom odgovornošću za proizvodnju, trgovinu, usluge, uvoz - izvoz, Velika, Stjepana Radića 17, OIB 91041455449, Stjepana Radića 17,34330 Velika,Financijska agencija, OIB 85821130368, Ulica grada Vukovara 70,10000 Zagreb</izvorni_sadrzaj>
    <derivirana_varijabla naziv="DomainObject.Predmet.StrankaWithAdressOIB_1">SABO društvo s ograničenom odgovornošću za proizvodnju, trgovinu, usluge, uvoz - izvoz, Velika, Stjepana Radića 17, OIB 91041455449, Stjepana Radića 17,34330 Velika,Financijska agencija, OIB 85821130368, Ulica grada Vukovara 70,10000 Zagreb</derivirana_varijabla>
  </DomainObject.Predmet.StrankaWithAdressOIB>
  <DomainObject.Predmet.StrankaNazivFormated>
    <izvorni_sadrzaj>SABO društvo s ograničenom odgovornošću za proizvodnju, trgovinu, usluge, uvoz - izvoz, Velika, Stjepana Radića 17,Financijska agencija</izvorni_sadrzaj>
    <derivirana_varijabla naziv="DomainObject.Predmet.StrankaNazivFormated_1">SABO društvo s ograničenom odgovornošću za proizvodnju, trgovinu, usluge, uvoz - izvoz, Velika, Stjepana Radića 17,Financijska agencija</derivirana_varijabla>
  </DomainObject.Predmet.StrankaNazivFormated>
  <DomainObject.Predmet.StrankaNazivFormatedOIB>
    <izvorni_sadrzaj>SABO društvo s ograničenom odgovornošću za proizvodnju, trgovinu, usluge, uvoz - izvoz, Velika, Stjepana Radića 17, OIB 91041455449,Financijska agencija, OIB 85821130368</izvorni_sadrzaj>
    <derivirana_varijabla naziv="DomainObject.Predmet.StrankaNazivFormatedOIB_1">SABO društvo s ograničenom odgovornošću za proizvodnju, trgovinu, usluge, uvoz - izvoz, Velika, Stjepana Radića 17, OIB 91041455449,Financijska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SABO društvo s ograničenom odgovornošću za proizvodnju, trgovinu, usluge, uvoz - izvoz, Velika, Stjepana Radića 17</item>
      <item>Financijska agencija</item>
    </izvorni_sadrzaj>
    <derivirana_varijabla naziv="DomainObject.Predmet.StrankaListFormated_1">
      <item>SABO društvo s ograničenom odgovornošću za proizvodnju, trgovinu, usluge, uvoz - izvoz, Velika, Stjepana Radića 17</item>
      <item>Financijska agencija</item>
    </derivirana_varijabla>
  </DomainObject.Predmet.StrankaListFormated>
  <DomainObject.Predmet.StrankaListFormatedOIB>
    <izvorni_sadrzaj>
      <item>SABO društvo s ograničenom odgovornošću za proizvodnju, trgovinu, usluge, uvoz - izvoz, Velika, Stjepana Radića 17, OIB 91041455449</item>
      <item>Financijska agencija, OIB 85821130368</item>
    </izvorni_sadrzaj>
    <derivirana_varijabla naziv="DomainObject.Predmet.StrankaListFormatedOIB_1">
      <item>SABO društvo s ograničenom odgovornošću za proizvodnju, trgovinu, usluge, uvoz - izvoz, Velika, Stjepana Radića 17, OIB 91041455449</item>
      <item>Financijska agencija, OIB 85821130368</item>
    </derivirana_varijabla>
  </DomainObject.Predmet.StrankaListFormatedOIB>
  <DomainObject.Predmet.StrankaListFormatedWithAdress>
    <izvorni_sadrzaj>
      <item>SABO društvo s ograničenom odgovornošću za proizvodnju, trgovinu, usluge, uvoz - izvoz, Velika, Stjepana Radića 17, Stjepana Radića 17, 34330 Velika</item>
      <item>Financijska agencija, Ulica grada Vukovara 70, 10000 Zagreb</item>
    </izvorni_sadrzaj>
    <derivirana_varijabla naziv="DomainObject.Predmet.StrankaListFormatedWithAdress_1">
      <item>SABO društvo s ograničenom odgovornošću za proizvodnju, trgovinu, usluge, uvoz - izvoz, Velika, Stjepana Radića 17, Stjepana Radića 17, 34330 Velika</item>
      <item>Financijska agencija, Ulica grada Vukovara 70, 10000 Zagreb</item>
    </derivirana_varijabla>
  </DomainObject.Predmet.StrankaListFormatedWithAdress>
  <DomainObject.Predmet.StrankaListFormatedWithAdressOIB>
    <izvorni_sadrzaj>
      <item>SABO društvo s ograničenom odgovornošću za proizvodnju, trgovinu, usluge, uvoz - izvoz, Velika, Stjepana Radića 17, OIB 91041455449, Stjepana Radića 17, 34330 Velika</item>
      <item>Financijska agencija, OIB 85821130368, Ulica grada Vukovara 70, 10000 Zagreb</item>
    </izvorni_sadrzaj>
    <derivirana_varijabla naziv="DomainObject.Predmet.StrankaListFormatedWithAdressOIB_1">
      <item>SABO društvo s ograničenom odgovornošću za proizvodnju, trgovinu, usluge, uvoz - izvoz, Velika, Stjepana Radića 17, OIB 91041455449, Stjepana Radića 17, 34330 Velika</item>
      <item>Financijska agencija, OIB 85821130368, Ulica grada Vukovara 70, 10000 Zagreb</item>
    </derivirana_varijabla>
  </DomainObject.Predmet.StrankaListFormatedWithAdressOIB>
  <DomainObject.Predmet.StrankaListNazivFormated>
    <izvorni_sadrzaj>
      <item>SABO društvo s ograničenom odgovornošću za proizvodnju, trgovinu, usluge, uvoz - izvoz, Velika, Stjepana Radića 17</item>
      <item>Financijska agencija</item>
    </izvorni_sadrzaj>
    <derivirana_varijabla naziv="DomainObject.Predmet.StrankaListNazivFormated_1">
      <item>SABO društvo s ograničenom odgovornošću za proizvodnju, trgovinu, usluge, uvoz - izvoz, Velika, Stjepana Radića 17</item>
      <item>Financijska agencija</item>
    </derivirana_varijabla>
  </DomainObject.Predmet.StrankaListNazivFormated>
  <DomainObject.Predmet.StrankaListNazivFormatedOIB>
    <izvorni_sadrzaj>
      <item>SABO društvo s ograničenom odgovornošću za proizvodnju, trgovinu, usluge, uvoz - izvoz, Velika, Stjepana Radića 17, OIB 91041455449</item>
      <item>Financijska agencija, OIB 85821130368</item>
    </izvorni_sadrzaj>
    <derivirana_varijabla naziv="DomainObject.Predmet.StrankaListNazivFormatedOIB_1">
      <item>SABO društvo s ograničenom odgovornošću za proizvodnju, trgovinu, usluge, uvoz - izvoz, Velika, Stjepana Radića 17, OIB 91041455449</item>
      <item>Financijska agencija, OIB 85821130368</item>
    </derivirana_varijabla>
  </DomainObject.Predmet.StrankaListNazivFormatedOIB>
  <DomainObject.Predmet.ProtuStrankaListFormated>
    <izvorni_sadrzaj>
      <item>SABO društvo s ograničenom odgovornošću za proizvodnju, trgovinu, usluge, uvoz - izvoz, Velika, Stjepana Radića 17</item>
    </izvorni_sadrzaj>
    <derivirana_varijabla naziv="DomainObject.Predmet.ProtuStrankaListFormated_1">
      <item>SABO društvo s ograničenom odgovornošću za proizvodnju, trgovinu, usluge, uvoz - izvoz, Velika, Stjepana Radića 17</item>
    </derivirana_varijabla>
  </DomainObject.Predmet.ProtuStrankaListFormated>
  <DomainObject.Predmet.ProtuStrankaListFormatedOIB>
    <izvorni_sadrzaj>
      <item>SABO društvo s ograničenom odgovornošću za proizvodnju, trgovinu, usluge, uvoz - izvoz, Velika, Stjepana Radića 17, OIB 91041455449</item>
    </izvorni_sadrzaj>
    <derivirana_varijabla naziv="DomainObject.Predmet.ProtuStrankaListFormatedOIB_1">
      <item>SABO društvo s ograničenom odgovornošću za proizvodnju, trgovinu, usluge, uvoz - izvoz, Velika, Stjepana Radića 17, OIB 91041455449</item>
    </derivirana_varijabla>
  </DomainObject.Predmet.ProtuStrankaListFormatedOIB>
  <DomainObject.Predmet.ProtuStrankaListFormatedWithAdress>
    <izvorni_sadrzaj>
      <item>SABO društvo s ograničenom odgovornošću za proizvodnju, trgovinu, usluge, uvoz - izvoz, Velika, Stjepana Radića 17, Stjepana Radića 17, 34330 Velika</item>
    </izvorni_sadrzaj>
    <derivirana_varijabla naziv="DomainObject.Predmet.ProtuStrankaListFormatedWithAdress_1">
      <item>SABO društvo s ograničenom odgovornošću za proizvodnju, trgovinu, usluge, uvoz - izvoz, Velika, Stjepana Radića 17, Stjepana Radića 17, 34330 Velika</item>
    </derivirana_varijabla>
  </DomainObject.Predmet.ProtuStrankaListFormatedWithAdress>
  <DomainObject.Predmet.ProtuStrankaListFormatedWithAdressOIB>
    <izvorni_sadrzaj>
      <item>SABO društvo s ograničenom odgovornošću za proizvodnju, trgovinu, usluge, uvoz - izvoz, Velika, Stjepana Radića 17, OIB 91041455449, Stjepana Radića 17, 34330 Velika</item>
    </izvorni_sadrzaj>
    <derivirana_varijabla naziv="DomainObject.Predmet.ProtuStrankaListFormatedWithAdressOIB_1">
      <item>SABO društvo s ograničenom odgovornošću za proizvodnju, trgovinu, usluge, uvoz - izvoz, Velika, Stjepana Radića 17, OIB 91041455449, Stjepana Radića 17, 34330 Velika</item>
    </derivirana_varijabla>
  </DomainObject.Predmet.ProtuStrankaListFormatedWithAdressOIB>
  <DomainObject.Predmet.ProtuStrankaListNazivFormated>
    <izvorni_sadrzaj>
      <item>SABO društvo s ograničenom odgovornošću za proizvodnju, trgovinu, usluge, uvoz - izvoz, Velika, Stjepana Radića 17</item>
    </izvorni_sadrzaj>
    <derivirana_varijabla naziv="DomainObject.Predmet.ProtuStrankaListNazivFormated_1">
      <item>SABO društvo s ograničenom odgovornošću za proizvodnju, trgovinu, usluge, uvoz - izvoz, Velika, Stjepana Radića 17</item>
    </derivirana_varijabla>
  </DomainObject.Predmet.ProtuStrankaListNazivFormated>
  <DomainObject.Predmet.ProtuStrankaListNazivFormatedOIB>
    <izvorni_sadrzaj>
      <item>SABO društvo s ograničenom odgovornošću za proizvodnju, trgovinu, usluge, uvoz - izvoz, Velika, Stjepana Radića 17, OIB 91041455449</item>
    </izvorni_sadrzaj>
    <derivirana_varijabla naziv="DomainObject.Predmet.ProtuStrankaListNazivFormatedOIB_1">
      <item>SABO društvo s ograničenom odgovornošću za proizvodnju, trgovinu, usluge, uvoz - izvoz, Velika, Stjepana Radića 17, OIB 91041455449</item>
    </derivirana_varijabla>
  </DomainObject.Predmet.ProtuStrankaListNazivFormatedOIB>
  <DomainObject.Predmet.OstaliListFormated>
    <izvorni_sadrzaj>
      <item>Ivan Sabo</item>
      <item>Ivan Perković</item>
      <item>Gabrijel Zovak</item>
    </izvorni_sadrzaj>
    <derivirana_varijabla naziv="DomainObject.Predmet.OstaliListFormated_1">
      <item>Ivan Sabo</item>
      <item>Ivan Perković</item>
      <item>Gabrijel Zovak</item>
    </derivirana_varijabla>
  </DomainObject.Predmet.OstaliListFormated>
  <DomainObject.Predmet.OstaliListFormatedOIB>
    <izvorni_sadrzaj>
      <item>Ivan Sabo</item>
      <item>Ivan Perković, OIB 81615580056</item>
      <item>Gabrijel Zovak</item>
    </izvorni_sadrzaj>
    <derivirana_varijabla naziv="DomainObject.Predmet.OstaliListFormatedOIB_1">
      <item>Ivan Sabo</item>
      <item>Ivan Perković, OIB 81615580056</item>
      <item>Gabrijel Zovak</item>
    </derivirana_varijabla>
  </DomainObject.Predmet.OstaliListFormatedOIB>
  <DomainObject.Predmet.OstaliListFormatedWithAdress>
    <izvorni_sadrzaj>
      <item>Ivan Sabo, Stjepana Radića 17, 34330 Velika</item>
      <item>Ivan Perković, Kneza Branimira 9, 31220 Josipovac</item>
      <item>Gabrijel Zovak</item>
    </izvorni_sadrzaj>
    <derivirana_varijabla naziv="DomainObject.Predmet.OstaliListFormatedWithAdress_1">
      <item>Ivan Sabo, Stjepana Radića 17, 34330 Velika</item>
      <item>Ivan Perković, Kneza Branimira 9, 31220 Josipovac</item>
      <item>Gabrijel Zovak</item>
    </derivirana_varijabla>
  </DomainObject.Predmet.OstaliListFormatedWithAdress>
  <DomainObject.Predmet.OstaliListFormatedWithAdressOIB>
    <izvorni_sadrzaj>
      <item>Ivan Sabo, Stjepana Radića 17, 34330 Velika</item>
      <item>Ivan Perković, OIB 81615580056, Kneza Branimira 9, 31220 Josipovac</item>
      <item>Gabrijel Zovak</item>
    </izvorni_sadrzaj>
    <derivirana_varijabla naziv="DomainObject.Predmet.OstaliListFormatedWithAdressOIB_1">
      <item>Ivan Sabo, Stjepana Radića 17, 34330 Velika</item>
      <item>Ivan Perković, OIB 81615580056, Kneza Branimira 9, 31220 Josipovac</item>
      <item>Gabrijel Zovak</item>
    </derivirana_varijabla>
  </DomainObject.Predmet.OstaliListFormatedWithAdressOIB>
  <DomainObject.Predmet.OstaliListNazivFormated>
    <izvorni_sadrzaj>
      <item>Ivan Sabo</item>
      <item>Ivan Perković</item>
      <item>Gabrijel Zovak</item>
    </izvorni_sadrzaj>
    <derivirana_varijabla naziv="DomainObject.Predmet.OstaliListNazivFormated_1">
      <item>Ivan Sabo</item>
      <item>Ivan Perković</item>
      <item>Gabrijel Zovak</item>
    </derivirana_varijabla>
  </DomainObject.Predmet.OstaliListNazivFormated>
  <DomainObject.Predmet.OstaliListNazivFormatedOIB>
    <izvorni_sadrzaj>
      <item>Ivan Sabo</item>
      <item>Ivan Perković, OIB 81615580056</item>
      <item>Gabrijel Zovak</item>
    </izvorni_sadrzaj>
    <derivirana_varijabla naziv="DomainObject.Predmet.OstaliListNazivFormatedOIB_1">
      <item>Ivan Sabo</item>
      <item>Ivan Perković, OIB 81615580056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St-662/2016-34</izvorni_sadrzaj>
    <derivirana_varijabla naziv="DomainObject.PoslovniBrojDokumenta_1">St-662/2016-34</derivirana_varijabla>
  </DomainObject.PoslovniBrojDokumenta>
  <DomainObject.Predmet.StrankaIDrugi>
    <izvorni_sadrzaj>SABO društvo s ograničenom odgovornošću za proizvodnju, trgovinu, usluge, uvoz - izvoz, Velika, Stjepana Radića 17 i dr.</izvorni_sadrzaj>
    <derivirana_varijabla naziv="DomainObject.Predmet.StrankaIDrugi_1">SABO društvo s ograničenom odgovornošću za proizvodnju, trgovinu, usluge, uvoz - izvoz, Velika, Stjepana Radića 17 i dr.</derivirana_varijabla>
  </DomainObject.Predmet.StrankaIDrugi>
  <DomainObject.Predmet.ProtustrankaIDrugi>
    <izvorni_sadrzaj>SABO društvo s ograničenom odgovornošću za proizvodnju, trgovinu, usluge, uvoz - izvoz, Velika, Stjepana Radića 17</izvorni_sadrzaj>
    <derivirana_varijabla naziv="DomainObject.Predmet.ProtustrankaIDrugi_1">SABO društvo s ograničenom odgovornošću za proizvodnju, trgovinu, usluge, uvoz - izvoz, Velika, Stjepana Radića 17</derivirana_varijabla>
  </DomainObject.Predmet.ProtustrankaIDrugi>
  <DomainObject.Predmet.StrankaIDrugiAdressOIB>
    <izvorni_sadrzaj>SABO društvo s ograničenom odgovornošću za proizvodnju, trgovinu, usluge, uvoz - izvoz, Velika, Stjepana Radića 17, OIB 91041455449, Stjepana Radića 17, 34330 Velika i dr.</izvorni_sadrzaj>
    <derivirana_varijabla naziv="DomainObject.Predmet.StrankaIDrugiAdressOIB_1">SABO društvo s ograničenom odgovornošću za proizvodnju, trgovinu, usluge, uvoz - izvoz, Velika, Stjepana Radića 17, OIB 91041455449, Stjepana Radića 17, 34330 Velika i dr.</derivirana_varijabla>
  </DomainObject.Predmet.StrankaIDrugiAdressOIB>
  <DomainObject.Predmet.ProtustrankaIDrugiAdressOIB>
    <izvorni_sadrzaj>SABO društvo s ograničenom odgovornošću za proizvodnju, trgovinu, usluge, uvoz - izvoz, Velika, Stjepana Radića 17, OIB 91041455449, Stjepana Radića 17, 34330 Velika</izvorni_sadrzaj>
    <derivirana_varijabla naziv="DomainObject.Predmet.ProtustrankaIDrugiAdressOIB_1">SABO društvo s ograničenom odgovornošću za proizvodnju, trgovinu, usluge, uvoz - izvoz, Velika, Stjepana Radića 17, OIB 91041455449, Stjepana Radića 17,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>5. lipnja 2017.</izvorni_sadrzaj>
    <derivirana_varijabla naziv="DomainObject.Predmet.OdlukaRjesenje.DatumPravomocnosti_1">5. lipnja 2017.</derivirana_varijabla>
  </DomainObject.Predmet.OdlukaRjesenje.DatumPravomocnosti>
  <DomainObject.Predmet.OdlukaRjesenje.Oznaka>
    <izvorni_sadrzaj>St-662/2016-28</izvorni_sadrzaj>
    <derivirana_varijabla naziv="DomainObject.Predmet.OdlukaRjesenje.Oznaka_1">St-662/2016-28</derivirana_varijabla>
  </DomainObject.Predmet.OdlukaRjesenje.Oznaka>
  <DomainObject.Predmet.SudioniciListNaziv>
    <izvorni_sadrzaj>
      <item>SABO društvo s ograničenom odgovornošću za proizvodnju, trgovinu, usluge, uvoz - izvoz, Velika, Stjepana Radića 17</item>
      <item>SABO društvo s ograničenom odgovornošću za proizvodnju, trgovinu, usluge, uvoz - izvoz, Velika, Stjepana Radića 17</item>
      <item>Ivan Sabo</item>
      <item>Ivan Perković</item>
      <item>Financijska agencija</item>
      <item>Gabrijel Zovak</item>
    </izvorni_sadrzaj>
    <derivirana_varijabla naziv="DomainObject.Predmet.SudioniciListNaziv_1">
      <item>SABO društvo s ograničenom odgovornošću za proizvodnju, trgovinu, usluge, uvoz - izvoz, Velika, Stjepana Radića 17</item>
      <item>SABO društvo s ograničenom odgovornošću za proizvodnju, trgovinu, usluge, uvoz - izvoz, Velika, Stjepana Radića 17</item>
      <item>Ivan Sabo</item>
      <item>Ivan Perković</item>
      <item>Financijska agencija</item>
      <item>Gabrijel Zovak</item>
    </derivirana_varijabla>
  </DomainObject.Predmet.SudioniciListNaziv>
  <DomainObject.Predmet.SudioniciListAdressOIB>
    <izvorni_sadrzaj>
      <item>SABO društvo s ograničenom odgovornošću za proizvodnju, trgovinu, usluge, uvoz - izvoz, Velika, Stjepana Radića 17, OIB 91041455449, Stjepana Radića 17,34330 Velika</item>
      <item>SABO društvo s ograničenom odgovornošću za proizvodnju, trgovinu, usluge, uvoz - izvoz, Velika, Stjepana Radića 17, OIB 91041455449, Stjepana Radića 17,34330 Velika</item>
      <item>Ivan Sabo, Stjepana Radića 17,34330 Velika</item>
      <item>Ivan Perković, OIB 81615580056, Kneza Branimira 9,31220 Josipovac</item>
      <item>Financijska agencija, OIB 85821130368, Ulica grada Vukovara 70,10000 Zagreb</item>
      <item>Gabrijel Zovak</item>
    </izvorni_sadrzaj>
    <derivirana_varijabla naziv="DomainObject.Predmet.SudioniciListAdressOIB_1">
      <item>SABO društvo s ograničenom odgovornošću za proizvodnju, trgovinu, usluge, uvoz - izvoz, Velika, Stjepana Radića 17, OIB 91041455449, Stjepana Radića 17,34330 Velika</item>
      <item>SABO društvo s ograničenom odgovornošću za proizvodnju, trgovinu, usluge, uvoz - izvoz, Velika, Stjepana Radića 17, OIB 91041455449, Stjepana Radića 17,34330 Velika</item>
      <item>Ivan Sabo, Stjepana Radića 17,34330 Velika</item>
      <item>Ivan Perković, OIB 81615580056, Kneza Branimira 9,31220 Josipovac</item>
      <item>Financijska agencija, OIB 85821130368, Ulica grada Vukovara 70,10000 Zagreb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91041455449</item>
      <item>, OIB 91041455449</item>
      <item>, OIB null</item>
      <item>, OIB 81615580056</item>
      <item>, OIB null</item>
    </izvorni_sadrzaj>
    <derivirana_varijabla naziv="DomainObject.Predmet.SudioniciListNazivOIB_1">
      <item>, OIB 85821130368</item>
      <item>, OIB 91041455449</item>
      <item>, OIB 91041455449</item>
      <item>, OIB null</item>
      <item>, OIB 81615580056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999</properties:Words>
  <properties:Characters>5582</properties:Characters>
  <properties:Lines>131</properties:Lines>
  <properties:Paragraphs>55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2017-10-06T10:05:00Z</dcterms:created>
  <dc:creator>Korisnik</dc:creator>
  <cp:lastModifiedBy>wsadmin</cp:lastModifiedBy>
  <cp:lastPrinted>2017-10-09T10:07:00Z</cp:lastPrinted>
  <dcterms:modified xmlns:xsi="http://www.w3.org/2001/XMLSchema-instance" xsi:type="dcterms:W3CDTF">2017-10-09T10:07:00Z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St-662/2016-34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