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deba" w14:paraId="a92deb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C4C63">
        <w:t>3336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C4C63">
        <w:t>23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C4C63">
        <w:t xml:space="preserve">THB APARTMANI d.o.o., Zagreb, Podgorska 24 </w:t>
      </w:r>
      <w:r w:rsidR="00AC4528">
        <w:t>(OIB</w:t>
      </w:r>
      <w:r w:rsidR="00CB0338">
        <w:t>:</w:t>
      </w:r>
      <w:r w:rsidR="00EC4C63">
        <w:t xml:space="preserve"> 24977756358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C4C63">
        <w:t xml:space="preserve">12.684.696,30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C4C63">
        <w:t>23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477A1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77E7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87B9D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C4C63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B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B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B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B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B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3336</izvorni_sadrzaj>
    <derivirana_varijabla naziv="DomainObject.Predmet.Broj_1">3336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St-3336/2015</izvorni_sadrzaj>
    <derivirana_varijabla naziv="DomainObject.Predmet.OznakaBroj_1">St-3336/2015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THB APARTMANI d.o.o. zastupanog po punomoćniku Željko Jurišić</izvorni_sadrzaj>
    <derivirana_varijabla naziv="DomainObject.Predmet.ProtustrankaFormated_1">  THB APARTMANI d.o.o. zastupanog po punomoćniku Željko Jurišić</derivirana_varijabla>
  </DomainObject.Predmet.ProtustrankaFormated>
  <DomainObject.Predmet.ProtustrankaFormatedOIB>
    <izvorni_sadrzaj>  THB APARTMANI d.o.o., OIB 24977756358 zastupanog po punomoćniku Željko Jurišić</izvorni_sadrzaj>
    <derivirana_varijabla naziv="DomainObject.Predmet.ProtustrankaFormatedOIB_1">  THB APARTMANI d.o.o., OIB 24977756358 zastupanog po punomoćniku Željko Jurišić</derivirana_varijabla>
  </DomainObject.Predmet.ProtustrankaFormatedOIB>
  <DomainObject.Predmet.ProtustrankaFormatedWithAdress>
    <izvorni_sadrzaj> THB APARTMANI d.o.o., Podgorska 24, 10000 Zagreb zastupanog po punomoćniku Željko Jurišić</izvorni_sadrzaj>
    <derivirana_varijabla naziv="DomainObject.Predmet.ProtustrankaFormatedWithAdress_1"> THB APARTMANI d.o.o., Podgorska 24, 10000 Zagreb zastupanog po punomoćniku Željko Jurišić</derivirana_varijabla>
  </DomainObject.Predmet.ProtustrankaFormatedWithAdress>
  <DomainObject.Predmet.ProtustrankaFormatedWithAdressOIB>
    <izvorni_sadrzaj> THB APARTMANI d.o.o., OIB 24977756358, Podgorska 24, 10000 Zagreb zastupanog po punomoćniku Željko Jurišić</izvorni_sadrzaj>
    <derivirana_varijabla naziv="DomainObject.Predmet.ProtustrankaFormatedWithAdressOIB_1"> THB APARTMANI d.o.o., OIB 24977756358, Podgorska 24, 10000 Zagreb zastupanog po punomoćniku Željko Jurišić</derivirana_varijabla>
  </DomainObject.Predmet.ProtustrankaFormatedWithAdressOIB>
  <DomainObject.Predmet.ProtustrankaWithAdress>
    <izvorni_sadrzaj>THB APARTMANI d.o.o. Podgorska 24, 10000 Zagreb</izvorni_sadrzaj>
    <derivirana_varijabla naziv="DomainObject.Predmet.ProtustrankaWithAdress_1">THB APARTMANI d.o.o. Podgorska 24, 10000 Zagreb</derivirana_varijabla>
  </DomainObject.Predmet.ProtustrankaWithAdress>
  <DomainObject.Predmet.ProtustrankaWithAdressOIB>
    <izvorni_sadrzaj>THB APARTMANI d.o.o., OIB 24977756358, Podgorska 24, 10000 Zagreb</izvorni_sadrzaj>
    <derivirana_varijabla naziv="DomainObject.Predmet.ProtustrankaWithAdressOIB_1">THB APARTMANI d.o.o., OIB 24977756358, Podgorska 24, 10000 Zagreb</derivirana_varijabla>
  </DomainObject.Predmet.ProtustrankaWithAdressOIB>
  <DomainObject.Predmet.ProtustrankaNazivFormated>
    <izvorni_sadrzaj>THB APARTMANI d.o.o.</izvorni_sadrzaj>
    <derivirana_varijabla naziv="DomainObject.Predmet.ProtustrankaNazivFormated_1">THB APARTMANI d.o.o.</derivirana_varijabla>
  </DomainObject.Predmet.ProtustrankaNazivFormated>
  <DomainObject.Predmet.ProtustrankaNazivFormatedOIB>
    <izvorni_sadrzaj>THB APARTMANI d.o.o., OIB 24977756358</izvorni_sadrzaj>
    <derivirana_varijabla naziv="DomainObject.Predmet.ProtustrankaNazivFormatedOIB_1">THB APARTMANI d.o.o., OIB 24977756358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THB APARTMANI d.o.o. zastupanog po punomoćniku Željko Jurišić</item>
    </izvorni_sadrzaj>
    <derivirana_varijabla naziv="DomainObject.Predmet.ProtuStrankaListFormated_1">
      <item>THB APARTMANI d.o.o. zastupanog po punomoćniku Željko Jurišić</item>
    </derivirana_varijabla>
  </DomainObject.Predmet.ProtuStrankaListFormated>
  <DomainObject.Predmet.ProtuStrankaListFormatedOIB>
    <izvorni_sadrzaj>
      <item>THB APARTMANI d.o.o., OIB 24977756358 zastupanog po punomoćniku Željko Jurišić</item>
    </izvorni_sadrzaj>
    <derivirana_varijabla naziv="DomainObject.Predmet.ProtuStrankaListFormatedOIB_1">
      <item>THB APARTMANI d.o.o., OIB 24977756358 zastupanog po punomoćniku Željko Jurišić</item>
    </derivirana_varijabla>
  </DomainObject.Predmet.ProtuStrankaListFormatedOIB>
  <DomainObject.Predmet.ProtuStrankaListFormatedWithAdress>
    <izvorni_sadrzaj>
      <item>THB APARTMANI d.o.o., Podgorska 24, 10000 Zagreb zastupanog po punomoćniku Željko Jurišić</item>
    </izvorni_sadrzaj>
    <derivirana_varijabla naziv="DomainObject.Predmet.ProtuStrankaListFormatedWithAdress_1">
      <item>THB APARTMANI d.o.o., Podgorska 24, 10000 Zagreb zastupanog po punomoćniku Željko Jurišić</item>
    </derivirana_varijabla>
  </DomainObject.Predmet.ProtuStrankaListFormatedWithAdress>
  <DomainObject.Predmet.ProtuStrankaListFormatedWithAdressOIB>
    <izvorni_sadrzaj>
      <item>THB APARTMANI d.o.o., OIB 24977756358, Podgorska 24, 10000 Zagreb zastupanog po punomoćniku Željko Jurišić</item>
    </izvorni_sadrzaj>
    <derivirana_varijabla naziv="DomainObject.Predmet.ProtuStrankaListFormatedWithAdressOIB_1">
      <item>THB APARTMANI d.o.o., OIB 24977756358, Podgorska 24, 10000 Zagreb zastupanog po punomoćniku Željko Jurišić</item>
    </derivirana_varijabla>
  </DomainObject.Predmet.ProtuStrankaListFormatedWithAdressOIB>
  <DomainObject.Predmet.ProtuStrankaListNazivFormated>
    <izvorni_sadrzaj>
      <item>THB APARTMANI d.o.o.</item>
    </izvorni_sadrzaj>
    <derivirana_varijabla naziv="DomainObject.Predmet.ProtuStrankaListNazivFormated_1">
      <item>THB APARTMANI d.o.o.</item>
    </derivirana_varijabla>
  </DomainObject.Predmet.ProtuStrankaListNazivFormated>
  <DomainObject.Predmet.ProtuStrankaListNazivFormatedOIB>
    <izvorni_sadrzaj>
      <item>THB APARTMANI d.o.o., OIB 24977756358</item>
    </izvorni_sadrzaj>
    <derivirana_varijabla naziv="DomainObject.Predmet.ProtuStrankaListNazivFormatedOIB_1">
      <item>THB APARTMANI d.o.o., OIB 24977756358</item>
    </derivirana_varijabla>
  </DomainObject.Predmet.ProtuStrankaListNazivFormatedOIB>
  <DomainObject.Predmet.OstaliListFormated>
    <izvorni_sadrzaj>
      <item>Željko Jurišić punomoćnik sudionika u postupku THB APARTMANI d.o.o.</item>
    </izvorni_sadrzaj>
    <derivirana_varijabla naziv="DomainObject.Predmet.OstaliListFormated_1">
      <item>Željko Jurišić punomoćnik sudionika u postupku THB APARTMANI d.o.o.</item>
    </derivirana_varijabla>
  </DomainObject.Predmet.OstaliListFormated>
  <DomainObject.Predmet.OstaliListFormatedOIB>
    <izvorni_sadrzaj>
      <item>Željko Jurišić, OIB 98433547199 punomoćnik sudionika u postupku THB APARTMANI d.o.o.</item>
    </izvorni_sadrzaj>
    <derivirana_varijabla naziv="DomainObject.Predmet.OstaliListFormatedOIB_1">
      <item>Željko Jurišić, OIB 98433547199 punomoćnik sudionika u postupku THB APARTMANI d.o.o.</item>
    </derivirana_varijabla>
  </DomainObject.Predmet.OstaliListFormatedOIB>
  <DomainObject.Predmet.OstaliListFormatedWithAdress>
    <izvorni_sadrzaj>
      <item>Željko Jurišić, Podgorska 24, 10000 Zagreb punomoćnik sudionika u postupku THB APARTMANI d.o.o.</item>
    </izvorni_sadrzaj>
    <derivirana_varijabla naziv="DomainObject.Predmet.OstaliListFormatedWithAdress_1">
      <item>Željko Jurišić, Podgorska 24, 10000 Zagreb punomoćnik sudionika u postupku THB APARTMANI d.o.o.</item>
    </derivirana_varijabla>
  </DomainObject.Predmet.OstaliListFormatedWithAdress>
  <DomainObject.Predmet.OstaliListFormatedWithAdressOIB>
    <izvorni_sadrzaj>
      <item>Željko Jurišić, OIB 98433547199, Podgorska 24, 10000 Zagreb punomoćnik sudionika u postupku THB APARTMANI d.o.o.</item>
    </izvorni_sadrzaj>
    <derivirana_varijabla naziv="DomainObject.Predmet.OstaliListFormatedWithAdressOIB_1">
      <item>Željko Jurišić, OIB 98433547199, Podgorska 24, 10000 Zagreb punomoćnik sudionika u postupku THB APARTMANI d.o.o.</item>
    </derivirana_varijabla>
  </DomainObject.Predmet.OstaliListFormatedWithAdressOIB>
  <DomainObject.Predmet.OstaliListNazivFormated>
    <izvorni_sadrzaj>
      <item>Željko Jurišić</item>
    </izvorni_sadrzaj>
    <derivirana_varijabla naziv="DomainObject.Predmet.OstaliListNazivFormated_1">
      <item>Željko Jurišić</item>
    </derivirana_varijabla>
  </DomainObject.Predmet.OstaliListNazivFormated>
  <DomainObject.Predmet.OstaliListNazivFormatedOIB>
    <izvorni_sadrzaj>
      <item>Željko Jurišić, OIB 98433547199</item>
    </izvorni_sadrzaj>
    <derivirana_varijabla naziv="DomainObject.Predmet.OstaliListNazivFormatedOIB_1">
      <item>Željko Jurišić, OIB 98433547199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THB APARTMANI d.o.o.</izvorni_sadrzaj>
    <derivirana_varijabla naziv="DomainObject.Predmet.ProtustrankaIDrugi_1">THB APARTMANI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THB APARTMANI d.o.o., OIB 24977756358, Podgorska 24, 10000 Zagreb</izvorni_sadrzaj>
    <derivirana_varijabla naziv="DomainObject.Predmet.ProtustrankaIDrugiAdressOIB_1">THB APARTMANI d.o.o., OIB 24977756358, Podgorska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THB APARTMANI d.o.o.</item>
      <item>Željko Jurišić</item>
    </izvorni_sadrzaj>
    <derivirana_varijabla naziv="DomainObject.Predmet.SudioniciListNaziv_1">
      <item>FINA Regionalni centar Zagreb</item>
      <item>THB APARTMANI d.o.o.</item>
      <item>Željko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THB APARTMANI d.o.o., OIB 24977756358, Podgorska 24,10000 Zagreb</item>
      <item>Željko Jurišić, OIB 98433547199, Podgorska 24,10000 Zagreb</item>
    </izvorni_sadrzaj>
    <derivirana_varijabla naziv="DomainObject.Predmet.SudioniciListAdressOIB_1">
      <item>FINA Regionalni centar Zagreb, OIB 85821130368, Trg svibanjskih žrtava 1995. 1,10000 Zagreb</item>
      <item>THB APARTMANI d.o.o., OIB 24977756358, Podgorska 24,10000 Zagreb</item>
      <item>Željko Jurišić, OIB 98433547199, Podgorska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24977756358</item>
      <item>, OIB 98433547199</item>
    </izvorni_sadrzaj>
    <derivirana_varijabla naziv="DomainObject.Predmet.SudioniciListNazivOIB_1">
      <item>, OIB 85821130368</item>
      <item>, OIB 24977756358</item>
      <item>, OIB 98433547199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2015-11-23T10:43:00Z</dcterms:created>
  <dc:creator>ilukac</dc:creator>
  <cp:lastModifiedBy>Anita Ban</cp:lastModifiedBy>
  <cp:lastPrinted>2015-11-18T13:13:00Z</cp:lastPrinted>
  <dcterms:modified xmlns:xsi="http://www.w3.org/2001/XMLSchema-instance" xsi:type="dcterms:W3CDTF">2015-11-23T10:51:00Z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