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3714" w14:paraId="5f43714" w:rsidRDefault="009233E4" w:rsidP="00D40BE5" w:rsidR="00D40BE5" w:rsidRPr="005E251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0BE5" w:rsidP="00D40BE5" w:rsidR="00D40BE5" w:rsidRPr="003370DE">
      <w:pPr>
        <w:pStyle w:val="Naslov1"/>
        <w:jc w:val="both"/>
        <w:rPr>
          <w:b w:val="false"/>
        </w:rPr>
      </w:pPr>
      <w:r w:rsidRPr="003370DE">
        <w:rPr>
          <w:b w:val="false"/>
        </w:rPr>
        <w:t>REPUBLIKA HRVATSKA</w:t>
      </w:r>
    </w:p>
    <w:p w:rsidRDefault="00D40BE5" w:rsidP="00D40BE5" w:rsidR="00D40BE5" w:rsidRPr="003370DE">
      <w:pPr>
        <w:jc w:val="both"/>
        <w:rPr>
          <w:szCs w:val="20"/>
        </w:rPr>
      </w:pPr>
      <w:r w:rsidRPr="003370DE">
        <w:rPr>
          <w:lang w:val="fr-FR"/>
        </w:rPr>
        <w:t>TRGOVA</w:t>
      </w:r>
      <w:r w:rsidRPr="003370DE">
        <w:t>Č</w:t>
      </w:r>
      <w:r w:rsidRPr="003370DE">
        <w:rPr>
          <w:lang w:val="fr-FR"/>
        </w:rPr>
        <w:t xml:space="preserve">KI SUD U SPLITU </w:t>
      </w:r>
      <w:r w:rsidRPr="003370DE">
        <w:t xml:space="preserve">            </w:t>
      </w:r>
      <w:r w:rsidRPr="003370DE">
        <w:tab/>
      </w:r>
      <w:r w:rsidRPr="003370DE">
        <w:tab/>
        <w:t xml:space="preserve">                 </w:t>
      </w:r>
    </w:p>
    <w:p w:rsidRDefault="00D40BE5" w:rsidP="00D40BE5" w:rsidR="00D40BE5" w:rsidRPr="003370DE">
      <w:pPr>
        <w:rPr>
          <w:szCs w:val="20"/>
        </w:rPr>
      </w:pPr>
      <w:r w:rsidRPr="003370DE">
        <w:rPr>
          <w:szCs w:val="20"/>
        </w:rPr>
        <w:t>Sukoišanska 6,   SPLIT</w:t>
      </w:r>
    </w:p>
    <w:p w:rsidRDefault="00D40BE5" w:rsidP="00D40BE5" w:rsidR="00D40BE5" w:rsidRPr="003370DE">
      <w:pPr>
        <w:rPr>
          <w:szCs w:val="20"/>
        </w:rPr>
      </w:pPr>
    </w:p>
    <w:p w:rsidRDefault="00D40BE5" w:rsidP="00D40BE5" w:rsidR="00D40BE5" w:rsidRPr="003370DE">
      <w:pPr>
        <w:pStyle w:val="Naslov2"/>
        <w:rPr>
          <w:lang w:val="de-DE"/>
        </w:rPr>
      </w:pPr>
      <w:r w:rsidRPr="003370DE">
        <w:t>Z A K L J U Č A K</w:t>
      </w:r>
    </w:p>
    <w:p w:rsidRDefault="00D40BE5" w:rsidP="00D40BE5" w:rsidR="00D40BE5" w:rsidRPr="003370DE">
      <w:pPr>
        <w:rPr>
          <w:szCs w:val="20"/>
        </w:rPr>
      </w:pPr>
    </w:p>
    <w:p w:rsidRDefault="00D40BE5" w:rsidP="00D40BE5" w:rsidR="00D40BE5">
      <w:pPr>
        <w:pStyle w:val="Tijeloteksta"/>
        <w:rPr>
          <w:szCs w:val="20"/>
          <w:lang w:val="en-AU"/>
        </w:rPr>
      </w:pPr>
      <w:r>
        <w:tab/>
        <w:t xml:space="preserve">Trgovački sud u Splitu, po </w:t>
      </w:r>
      <w:r w:rsidR="002A1EAB">
        <w:t xml:space="preserve">sucu Katarini </w:t>
      </w:r>
      <w:r w:rsidR="00CA694E">
        <w:t>Mikulić</w:t>
      </w:r>
      <w:r w:rsidR="002A1EAB">
        <w:t>,</w:t>
      </w:r>
      <w:r>
        <w:t xml:space="preserve"> kao </w:t>
      </w:r>
      <w:r w:rsidR="002A1EAB">
        <w:t xml:space="preserve">stečajnom </w:t>
      </w:r>
      <w:r>
        <w:t>sucu</w:t>
      </w:r>
      <w:r w:rsidR="002A1EAB">
        <w:t>,</w:t>
      </w:r>
      <w:r>
        <w:t xml:space="preserve"> </w:t>
      </w:r>
      <w:r w:rsidR="006450F1">
        <w:t xml:space="preserve">u stečajnom postupku nad </w:t>
      </w:r>
      <w:r w:rsidR="00C628AD">
        <w:t>imovinom dužnikom FRANO MARKOVIĆ, vl. obrta za graditeljstvo ISKOPI FM, Turjaci O, Turjaci, OIB:02016475086</w:t>
      </w:r>
      <w:r w:rsidR="002A1EAB">
        <w:t>,</w:t>
      </w:r>
      <w:r>
        <w:t xml:space="preserve"> dana </w:t>
      </w:r>
      <w:r w:rsidR="00EB1BA7">
        <w:t>26</w:t>
      </w:r>
      <w:r w:rsidR="00C628AD">
        <w:t>. studenog</w:t>
      </w:r>
      <w:r w:rsidR="00920632">
        <w:t xml:space="preserve"> 2015. godine </w:t>
      </w:r>
      <w:r>
        <w:t xml:space="preserve"> donio je ovaj</w:t>
      </w:r>
    </w:p>
    <w:p w:rsidRDefault="00D40BE5" w:rsidP="00D40BE5" w:rsidR="00D40BE5" w:rsidRPr="00BC66D8">
      <w:pPr>
        <w:rPr>
          <w:i/>
          <w:szCs w:val="20"/>
        </w:rPr>
      </w:pPr>
    </w:p>
    <w:p w:rsidRDefault="00CA694E" w:rsidP="00D40BE5" w:rsidR="00D40BE5" w:rsidRPr="003370DE">
      <w:pPr>
        <w:jc w:val="center"/>
        <w:rPr>
          <w:szCs w:val="20"/>
        </w:rPr>
      </w:pPr>
      <w:r w:rsidRPr="003370DE">
        <w:t>ZAKLJUČAK</w:t>
      </w:r>
    </w:p>
    <w:p w:rsidRDefault="00D40BE5" w:rsidP="00D40BE5" w:rsidR="00D40BE5">
      <w:pPr>
        <w:jc w:val="both"/>
        <w:rPr>
          <w:b/>
          <w:szCs w:val="20"/>
        </w:rPr>
      </w:pPr>
    </w:p>
    <w:p w:rsidRDefault="00075AD1" w:rsidP="00EB1BA7" w:rsidR="00075AD1">
      <w:pPr>
        <w:tabs>
          <w:tab w:pos="0" w:val="left"/>
        </w:tabs>
        <w:jc w:val="both"/>
      </w:pPr>
      <w:r>
        <w:t>I</w:t>
      </w:r>
      <w:r w:rsidR="00EB1BA7">
        <w:t>.</w:t>
      </w:r>
      <w:r>
        <w:t xml:space="preserve"> Opće ispitno i izvještajno ročište određeno za dan </w:t>
      </w:r>
      <w:r w:rsidR="00C628AD">
        <w:t>8. prosinca</w:t>
      </w:r>
      <w:r w:rsidR="00920632">
        <w:t xml:space="preserve"> 2015</w:t>
      </w:r>
      <w:r>
        <w:t xml:space="preserve">. godine </w:t>
      </w:r>
      <w:r w:rsidR="00C628AD">
        <w:t>neće se održati</w:t>
      </w:r>
      <w:r>
        <w:t xml:space="preserve"> zbog </w:t>
      </w:r>
      <w:r w:rsidR="00C628AD">
        <w:t xml:space="preserve">službene </w:t>
      </w:r>
      <w:r>
        <w:t xml:space="preserve">spriječenosti suca koji je zadužen za ovaj predmet, a slijedeće ispitno ročište </w:t>
      </w:r>
      <w:r w:rsidR="00EB1BA7">
        <w:t>i izvještajno ročište će biti zakazano naknadno pisanim putem i objavljeno na e-oglasnoj ploči ovog suda.</w:t>
      </w:r>
    </w:p>
    <w:p w:rsidRDefault="00075AD1" w:rsidP="00075AD1" w:rsidR="00075AD1">
      <w:pPr>
        <w:tabs>
          <w:tab w:pos="6810" w:val="left"/>
        </w:tabs>
        <w:jc w:val="both"/>
      </w:pPr>
    </w:p>
    <w:p w:rsidRDefault="00EB1BA7" w:rsidP="00075AD1" w:rsidR="00075AD1">
      <w:pPr>
        <w:tabs>
          <w:tab w:pos="6810" w:val="left"/>
        </w:tabs>
        <w:jc w:val="both"/>
      </w:pPr>
      <w:r>
        <w:t>I</w:t>
      </w:r>
      <w:r w:rsidR="00075AD1">
        <w:t>I</w:t>
      </w:r>
      <w:r>
        <w:t>.</w:t>
      </w:r>
      <w:r w:rsidR="00075AD1">
        <w:t xml:space="preserve"> Ov</w:t>
      </w:r>
      <w:r w:rsidR="00C628AD">
        <w:t>aj</w:t>
      </w:r>
      <w:r w:rsidR="00075AD1">
        <w:t xml:space="preserve"> </w:t>
      </w:r>
      <w:r w:rsidR="00C628AD">
        <w:t>zaključak</w:t>
      </w:r>
      <w:r w:rsidR="00075AD1">
        <w:t xml:space="preserve"> će se objaviti na </w:t>
      </w:r>
      <w:r w:rsidR="00920632">
        <w:t>e-</w:t>
      </w:r>
      <w:r w:rsidR="00075AD1">
        <w:t xml:space="preserve">oglasnoj ploči ovog suda, što vjerovnicima služi kao </w:t>
      </w:r>
      <w:r>
        <w:t>obavijest o odgodi ročišta</w:t>
      </w:r>
      <w:r w:rsidR="00075AD1">
        <w:t xml:space="preserve">. </w:t>
      </w:r>
    </w:p>
    <w:p w:rsidRDefault="00075AD1" w:rsidP="00075AD1" w:rsidR="00075AD1">
      <w:pPr>
        <w:jc w:val="both"/>
      </w:pPr>
    </w:p>
    <w:p w:rsidRDefault="00075AD1" w:rsidP="00075AD1" w:rsidR="00075AD1">
      <w:pPr>
        <w:jc w:val="center"/>
      </w:pPr>
      <w:r>
        <w:t xml:space="preserve">U Splitu, </w:t>
      </w:r>
      <w:r w:rsidR="00EB1BA7">
        <w:t>26</w:t>
      </w:r>
      <w:r w:rsidR="00C628AD">
        <w:t>. studenog</w:t>
      </w:r>
      <w:r w:rsidR="00920632">
        <w:t xml:space="preserve"> 2015</w:t>
      </w:r>
      <w:r>
        <w:t xml:space="preserve">. godine </w:t>
      </w:r>
    </w:p>
    <w:p w:rsidRDefault="00075AD1" w:rsidP="00075AD1" w:rsidR="00075AD1">
      <w:pPr>
        <w:jc w:val="center"/>
      </w:pPr>
    </w:p>
    <w:p w:rsidRDefault="00075AD1" w:rsidP="00075AD1" w:rsidR="00075AD1">
      <w:pPr>
        <w:jc w:val="center"/>
      </w:pPr>
    </w:p>
    <w:p w:rsidRDefault="00075AD1" w:rsidP="00920632" w:rsidR="00075AD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20632">
        <w:t>SUDAC</w:t>
      </w:r>
    </w:p>
    <w:p w:rsidRDefault="00C628AD" w:rsidP="00920632" w:rsidR="00C628AD">
      <w:pPr>
        <w:jc w:val="right"/>
      </w:pPr>
    </w:p>
    <w:p w:rsidRDefault="00075AD1" w:rsidP="00920632" w:rsidR="00075AD1">
      <w:pPr>
        <w:jc w:val="right"/>
      </w:pPr>
    </w:p>
    <w:p w:rsidRDefault="00075AD1" w:rsidP="00920632" w:rsidR="00075AD1">
      <w:pPr>
        <w:pStyle w:val="Tijeloteksta"/>
        <w:jc w:val="right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Katarina Mikulić</w:t>
      </w:r>
    </w:p>
    <w:p w:rsidRDefault="00075AD1" w:rsidP="00075AD1" w:rsidR="00075AD1">
      <w:pPr>
        <w:ind w:firstLine="708" w:left="4248"/>
        <w:jc w:val="center"/>
      </w:pPr>
      <w:r>
        <w:t xml:space="preserve">           </w:t>
      </w:r>
    </w:p>
    <w:p w:rsidRDefault="00075AD1" w:rsidP="00075AD1" w:rsidR="00075AD1">
      <w:pPr>
        <w:jc w:val="both"/>
      </w:pPr>
    </w:p>
    <w:p w:rsidRDefault="00075AD1" w:rsidP="00075AD1" w:rsidR="00075AD1" w:rsidRPr="00640054">
      <w:pPr>
        <w:jc w:val="both"/>
      </w:pPr>
      <w:r w:rsidRPr="00640054">
        <w:t>POUKA O PRAVNOM LIJEKU:</w:t>
      </w:r>
    </w:p>
    <w:p w:rsidRDefault="00075AD1" w:rsidP="00075AD1" w:rsidR="00075AD1">
      <w:pPr>
        <w:jc w:val="both"/>
      </w:pPr>
      <w:r>
        <w:t>Protiv ovog zaključka nije dopuštena žalba.</w:t>
      </w:r>
    </w:p>
    <w:p w:rsidRDefault="00075AD1" w:rsidP="00075AD1" w:rsidR="00075AD1">
      <w:pPr>
        <w:jc w:val="both"/>
      </w:pPr>
      <w:r>
        <w:t xml:space="preserve">                                                                    </w:t>
      </w:r>
    </w:p>
    <w:p w:rsidRDefault="00075AD1" w:rsidP="00075AD1" w:rsidR="00075AD1" w:rsidRPr="00323F8F">
      <w:pPr>
        <w:jc w:val="both"/>
      </w:pPr>
      <w:r w:rsidRPr="00323F8F">
        <w:t>DNA:</w:t>
      </w:r>
    </w:p>
    <w:p w:rsidRDefault="00075AD1" w:rsidP="00075AD1" w:rsidR="00075AD1">
      <w:pPr>
        <w:jc w:val="both"/>
      </w:pPr>
    </w:p>
    <w:p w:rsidRDefault="00075AD1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 xml:space="preserve">stečajni upravitelj </w:t>
      </w:r>
      <w:r w:rsidR="00C628AD">
        <w:t>Ivan Sunara</w:t>
      </w:r>
      <w:r>
        <w:t>, Split</w:t>
      </w:r>
    </w:p>
    <w:p w:rsidRDefault="00075AD1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>porezna uprava Split</w:t>
      </w:r>
    </w:p>
    <w:p w:rsidRDefault="00920632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>e-</w:t>
      </w:r>
      <w:r w:rsidR="00075AD1">
        <w:t>Oglasna ploča suda</w:t>
      </w:r>
    </w:p>
    <w:p w:rsidRDefault="00075AD1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>FINA SPLIT</w:t>
      </w:r>
    </w:p>
    <w:p w:rsidRDefault="00075AD1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>ŽDO SPLIT</w:t>
      </w:r>
    </w:p>
    <w:p w:rsidRDefault="00075AD1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>u spis</w:t>
      </w:r>
    </w:p>
    <w:p w:rsidRDefault="00075AD1" w:rsidP="00075AD1" w:rsidR="00075AD1">
      <w:pPr>
        <w:jc w:val="both"/>
      </w:pPr>
    </w:p>
    <w:p w:rsidRDefault="00D70D76" w:rsidP="00075AD1" w:rsidR="00D70D76">
      <w:pPr>
        <w:pStyle w:val="Bezproreda"/>
        <w:jc w:val="both"/>
        <w:rPr>
          <w:b/>
        </w:rPr>
      </w:pPr>
    </w:p>
    <w:p w:rsidRDefault="009A401E" w:rsidR="009A401E"/>
    <w:sectPr w:rsidR="009A401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8AD" w:rsidP="00C628AD" w:rsidR="00C628AD">
      <w:r>
        <w:separator/>
      </w:r>
    </w:p>
  </w:endnote>
  <w:endnote w:id="0" w:type="continuationSeparator">
    <w:p w:rsidRDefault="00C628AD" w:rsidP="00C628AD" w:rsidR="00C62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8AD" w:rsidP="00C628AD" w:rsidR="00C628AD">
      <w:r>
        <w:separator/>
      </w:r>
    </w:p>
  </w:footnote>
  <w:footnote w:id="0" w:type="continuationSeparator">
    <w:p w:rsidRDefault="00C628AD" w:rsidP="00C628AD" w:rsidR="00C62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28AD" w:rsidP="00C628AD" w:rsidR="00C628AD">
    <w:pPr>
      <w:pStyle w:val="Zaglavlje"/>
      <w:jc w:val="right"/>
    </w:pPr>
    <w:r>
      <w:t>4. St-16/2015</w:t>
    </w:r>
  </w:p>
  <w:p w:rsidRDefault="00C628AD" w:rsidR="00C628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66C7"/>
    <w:multiLevelType w:val="hybridMultilevel"/>
    <w:tmpl w:val="D556D0DA"/>
    <w:lvl w:tplc="0FDA7F72" w:ilvl="0">
      <w:start w:val="1"/>
      <w:numFmt w:val="decimal"/>
      <w:lvlText w:val="%1)"/>
      <w:lvlJc w:val="left"/>
      <w:pPr>
        <w:ind w:hanging="444" w:left="5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1321AB7"/>
    <w:multiLevelType w:val="hybridMultilevel"/>
    <w:tmpl w:val="E1B8F41A"/>
    <w:lvl w:tplc="99560FF8" w:ilvl="0">
      <w:start w:val="1"/>
      <w:numFmt w:val="lowerLetter"/>
      <w:lvlText w:val="%1)"/>
      <w:lvlJc w:val="left"/>
      <w:pPr>
        <w:tabs>
          <w:tab w:pos="719" w:val="num"/>
        </w:tabs>
        <w:ind w:hanging="435" w:left="719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2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62EDE"/>
    <w:multiLevelType w:val="hybridMultilevel"/>
    <w:tmpl w:val="4A7A7D62"/>
    <w:lvl w:tplc="935A5778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D78"/>
    <w:rsid w:val="00026366"/>
    <w:rsid w:val="00051910"/>
    <w:rsid w:val="00054188"/>
    <w:rsid w:val="00075AD1"/>
    <w:rsid w:val="000A79C3"/>
    <w:rsid w:val="00136D78"/>
    <w:rsid w:val="00157006"/>
    <w:rsid w:val="00224A24"/>
    <w:rsid w:val="0025216F"/>
    <w:rsid w:val="00264FCA"/>
    <w:rsid w:val="002A1EAB"/>
    <w:rsid w:val="002D22F5"/>
    <w:rsid w:val="00334576"/>
    <w:rsid w:val="003370DE"/>
    <w:rsid w:val="003647BF"/>
    <w:rsid w:val="003B3D65"/>
    <w:rsid w:val="004424F6"/>
    <w:rsid w:val="00445BD9"/>
    <w:rsid w:val="00451B48"/>
    <w:rsid w:val="004756E1"/>
    <w:rsid w:val="00475FB5"/>
    <w:rsid w:val="00536CF5"/>
    <w:rsid w:val="005411A2"/>
    <w:rsid w:val="00567546"/>
    <w:rsid w:val="00574EC5"/>
    <w:rsid w:val="00587630"/>
    <w:rsid w:val="005B412D"/>
    <w:rsid w:val="005D3909"/>
    <w:rsid w:val="005F4ADE"/>
    <w:rsid w:val="006450F1"/>
    <w:rsid w:val="00685E6C"/>
    <w:rsid w:val="00742803"/>
    <w:rsid w:val="00762031"/>
    <w:rsid w:val="008E1433"/>
    <w:rsid w:val="008E33FF"/>
    <w:rsid w:val="00920632"/>
    <w:rsid w:val="009233E4"/>
    <w:rsid w:val="00967E28"/>
    <w:rsid w:val="0097123D"/>
    <w:rsid w:val="009A401E"/>
    <w:rsid w:val="00A11463"/>
    <w:rsid w:val="00A63433"/>
    <w:rsid w:val="00A67890"/>
    <w:rsid w:val="00A77657"/>
    <w:rsid w:val="00BB66F4"/>
    <w:rsid w:val="00BC66D8"/>
    <w:rsid w:val="00C628AD"/>
    <w:rsid w:val="00CA694E"/>
    <w:rsid w:val="00CB6BB7"/>
    <w:rsid w:val="00D23AD1"/>
    <w:rsid w:val="00D3208A"/>
    <w:rsid w:val="00D40BE5"/>
    <w:rsid w:val="00D70D76"/>
    <w:rsid w:val="00E32726"/>
    <w:rsid w:val="00E73D7D"/>
    <w:rsid w:val="00EB1BA7"/>
    <w:rsid w:val="00EB4EB6"/>
    <w:rsid w:val="00EC1F8C"/>
    <w:rsid w:val="00ED054F"/>
    <w:rsid w:val="00F14EE7"/>
    <w:rsid w:val="00F71DA4"/>
    <w:rsid w:val="00F77DDF"/>
    <w:rsid w:val="00F81605"/>
    <w:rsid w:val="00FB0157"/>
    <w:rsid w:val="00FB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B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40BE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0BE5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63433"/>
    <w:pPr>
      <w:ind w:left="720"/>
      <w:contextualSpacing/>
    </w:pPr>
  </w:style>
  <w:style w:styleId="Bezproreda" w:type="paragraph">
    <w:name w:val="No Spacing"/>
    <w:uiPriority w:val="1"/>
    <w:qFormat/>
    <w:rsid w:val="00224A2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7E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2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28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28A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28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28A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B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40BE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0BE5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63433"/>
    <w:pPr>
      <w:ind w:left="720"/>
      <w:contextualSpacing/>
    </w:pPr>
  </w:style>
  <w:style w:styleId="Bezproreda" w:type="paragraph">
    <w:name w:val="No Spacing"/>
    <w:uiPriority w:val="1"/>
    <w:qFormat/>
    <w:rsid w:val="00224A2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7E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2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28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28A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28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28A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Frano Marković</izvorni_sadrzaj>
    <derivirana_varijabla naziv="DomainObject.Predmet.ProtustrankaFormated_1">  Frano Marković</derivirana_varijabla>
  </DomainObject.Predmet.ProtustrankaFormated>
  <DomainObject.Predmet.ProtustrankaFormatedOIB>
    <izvorni_sadrzaj>  Frano Marković, OIB 02016475086</izvorni_sadrzaj>
    <derivirana_varijabla naziv="DomainObject.Predmet.ProtustrankaFormatedOIB_1">  Frano Marković, OIB 02016475086</derivirana_varijabla>
  </DomainObject.Predmet.ProtustrankaFormatedOIB>
  <DomainObject.Predmet.ProtustrankaFormatedWithAdress>
    <izvorni_sadrzaj> Frano Marković, Turjaci 227, 21230 Turjaci</izvorni_sadrzaj>
    <derivirana_varijabla naziv="DomainObject.Predmet.ProtustrankaFormatedWithAdress_1"> Frano Marković, Turjaci 227, 21230 Turjaci</derivirana_varijabla>
  </DomainObject.Predmet.ProtustrankaFormatedWithAdress>
  <DomainObject.Predmet.ProtustrankaFormatedWithAdressOIB>
    <izvorni_sadrzaj> Frano Marković, OIB 02016475086, Turjaci 227, 21230 Turjaci</izvorni_sadrzaj>
    <derivirana_varijabla naziv="DomainObject.Predmet.ProtustrankaFormatedWithAdressOIB_1"> Frano Marković, OIB 02016475086, Turjaci 227, 21230 Turjaci</derivirana_varijabla>
  </DomainObject.Predmet.ProtustrankaFormatedWithAdressOIB>
  <DomainObject.Predmet.ProtustrankaWithAdress>
    <izvorni_sadrzaj>Frano Marković Turjaci 227, 21230 Turjaci</izvorni_sadrzaj>
    <derivirana_varijabla naziv="DomainObject.Predmet.ProtustrankaWithAdress_1">Frano Marković Turjaci 227, 21230 Turjaci</derivirana_varijabla>
  </DomainObject.Predmet.ProtustrankaWithAdress>
  <DomainObject.Predmet.ProtustrankaWithAdressOIB>
    <izvorni_sadrzaj>Frano Marković, OIB 02016475086, Turjaci 227, 21230 Turjaci</izvorni_sadrzaj>
    <derivirana_varijabla naziv="DomainObject.Predmet.ProtustrankaWithAdressOIB_1">Frano Marković, OIB 02016475086, Turjaci 227, 21230 Turjaci</derivirana_varijabla>
  </DomainObject.Predmet.ProtustrankaWithAdressOIB>
  <DomainObject.Predmet.ProtustrankaNazivFormated>
    <izvorni_sadrzaj>Frano Marković</izvorni_sadrzaj>
    <derivirana_varijabla naziv="DomainObject.Predmet.ProtustrankaNazivFormated_1">Frano Marković</derivirana_varijabla>
  </DomainObject.Predmet.ProtustrankaNazivFormated>
  <DomainObject.Predmet.ProtustrankaNazivFormatedOIB>
    <izvorni_sadrzaj>Frano Marković, OIB 02016475086</izvorni_sadrzaj>
    <derivirana_varijabla naziv="DomainObject.Predmet.ProtustrankaNazivFormatedOIB_1">Frano Marković, OIB 02016475086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Frano Marković</item>
    </izvorni_sadrzaj>
    <derivirana_varijabla naziv="DomainObject.Predmet.ProtuStrankaListFormated_1">
      <item>Frano Marković</item>
    </derivirana_varijabla>
  </DomainObject.Predmet.ProtuStrankaListFormated>
  <DomainObject.Predmet.ProtuStrankaListFormatedOIB>
    <izvorni_sadrzaj>
      <item>Frano Marković, OIB 02016475086</item>
    </izvorni_sadrzaj>
    <derivirana_varijabla naziv="DomainObject.Predmet.ProtuStrankaListFormatedOIB_1">
      <item>Frano Marković, OIB 02016475086</item>
    </derivirana_varijabla>
  </DomainObject.Predmet.ProtuStrankaListFormatedOIB>
  <DomainObject.Predmet.ProtuStrankaListFormatedWithAdress>
    <izvorni_sadrzaj>
      <item>Frano Marković, Turjaci 227, 21230 Turjaci</item>
    </izvorni_sadrzaj>
    <derivirana_varijabla naziv="DomainObject.Predmet.ProtuStrankaListFormatedWithAdress_1">
      <item>Frano Marković, Turjaci 227, 21230 Turjaci</item>
    </derivirana_varijabla>
  </DomainObject.Predmet.ProtuStrankaListFormatedWithAdress>
  <DomainObject.Predmet.ProtuStrankaListFormatedWithAdressOIB>
    <izvorni_sadrzaj>
      <item>Frano Marković, OIB 02016475086, Turjaci 227, 21230 Turjaci</item>
    </izvorni_sadrzaj>
    <derivirana_varijabla naziv="DomainObject.Predmet.ProtuStrankaListFormatedWithAdressOIB_1">
      <item>Frano Marković, OIB 02016475086, Turjaci 227, 21230 Turjaci</item>
    </derivirana_varijabla>
  </DomainObject.Predmet.ProtuStrankaListFormatedWithAdressOIB>
  <DomainObject.Predmet.ProtuStrankaListNazivFormated>
    <izvorni_sadrzaj>
      <item>Frano Marković</item>
    </izvorni_sadrzaj>
    <derivirana_varijabla naziv="DomainObject.Predmet.ProtuStrankaListNazivFormated_1">
      <item>Frano Marković</item>
    </derivirana_varijabla>
  </DomainObject.Predmet.ProtuStrankaListNazivFormated>
  <DomainObject.Predmet.ProtuStrankaListNazivFormatedOIB>
    <izvorni_sadrzaj>
      <item>Frano Marković, OIB 02016475086</item>
    </izvorni_sadrzaj>
    <derivirana_varijabla naziv="DomainObject.Predmet.ProtuStrankaListNazivFormatedOIB_1">
      <item>Frano Marković, OIB 02016475086</item>
    </derivirana_varijabla>
  </DomainObject.Predmet.ProtuStrankaListNazivFormatedOIB>
  <DomainObject.Predmet.OstaliListFormated>
    <izvorni_sadrzaj>
      <item>Ivan Sunara</item>
    </izvorni_sadrzaj>
    <derivirana_varijabla naziv="DomainObject.Predmet.OstaliListFormated_1">
      <item>Ivan Sunara</item>
    </derivirana_varijabla>
  </DomainObject.Predmet.OstaliListFormated>
  <DomainObject.Predmet.OstaliListFormatedOIB>
    <izvorni_sadrzaj>
      <item>Ivan Sunara, OIB 17000771045</item>
    </izvorni_sadrzaj>
    <derivirana_varijabla naziv="DomainObject.Predmet.OstaliListFormatedOIB_1">
      <item>Ivan Sunara, OIB 17000771045</item>
    </derivirana_varijabla>
  </DomainObject.Predmet.OstaliListFormatedOIB>
  <DomainObject.Predmet.OstaliListFormatedWithAdress>
    <izvorni_sadrzaj>
      <item>Ivan Sunara, Antuna Branka Šimića 20, 21000 Split</item>
    </izvorni_sadrzaj>
    <derivirana_varijabla naziv="DomainObject.Predmet.OstaliListFormatedWithAdress_1">
      <item>Ivan Sunara, Antuna Branka Šimića 20, 21000 Split</item>
    </derivirana_varijabla>
  </DomainObject.Predmet.OstaliListFormatedWithAdress>
  <DomainObject.Predmet.OstaliListFormatedWithAdressOIB>
    <izvorni_sadrzaj>
      <item>Ivan Sunara, OIB 17000771045, Antuna Branka Šimića 20, 21000 Split</item>
    </izvorni_sadrzaj>
    <derivirana_varijabla naziv="DomainObject.Predmet.OstaliListFormatedWithAdressOIB_1">
      <item>Ivan Sunara, OIB 17000771045, Antuna Branka Šimića 20, 21000 Split</item>
    </derivirana_varijabla>
  </DomainObject.Predmet.OstaliListFormatedWithAdressOIB>
  <DomainObject.Predmet.OstaliListNazivFormated>
    <izvorni_sadrzaj>
      <item>Ivan Sunara</item>
    </izvorni_sadrzaj>
    <derivirana_varijabla naziv="DomainObject.Predmet.OstaliListNazivFormated_1">
      <item>Ivan Sunara</item>
    </derivirana_varijabla>
  </DomainObject.Predmet.OstaliListNazivFormated>
  <DomainObject.Predmet.OstaliListNazivFormatedOIB>
    <izvorni_sadrzaj>
      <item>Ivan Sunara, OIB 17000771045</item>
    </izvorni_sadrzaj>
    <derivirana_varijabla naziv="DomainObject.Predmet.OstaliListNazivFormatedOIB_1"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Frano Marković</izvorni_sadrzaj>
    <derivirana_varijabla naziv="DomainObject.Predmet.ProtustrankaIDrugi_1">Frano Marković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Frano Marković, OIB 02016475086, Turjaci 227, 21230 Turjaci</izvorni_sadrzaj>
    <derivirana_varijabla naziv="DomainObject.Predmet.ProtustrankaIDrugiAdressOIB_1">Frano Marković, OIB 02016475086, Turjaci 227,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Frano Marković</item>
      <item>Ivan Sunara</item>
    </izvorni_sadrzaj>
    <derivirana_varijabla naziv="DomainObject.Predmet.SudioniciListNaziv_1">
      <item>FINA SPLIT</item>
      <item>Frano Marković</item>
      <item>Ivan Sunara</item>
    </derivirana_varijabla>
  </DomainObject.Predmet.SudioniciListNaziv>
  <DomainObject.Predmet.SudioniciListAdressOIB>
    <izvorni_sadrzaj>
      <item>FINA SPLIT, OIB 85821130368, Mažuranićevo šetalište 24 b,21000 Split</item>
      <item>Frano Marković, OIB 02016475086, Turjaci 227,21230 Turjaci</item>
      <item>Ivan Sunara, OIB 17000771045, Antuna Branka Šimića 20,21000 Split</item>
    </izvorni_sadrzaj>
    <derivirana_varijabla naziv="DomainObject.Predmet.SudioniciListAdressOIB_1">
      <item>FINA SPLIT, OIB 85821130368, Mažuranićevo šetalište 24 b,21000 Split</item>
      <item>Frano Marković, OIB 02016475086, Turjaci 227,21230 Turjaci</item>
      <item>Ivan Sunara,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02016475086</item>
      <item>, OIB 17000771045</item>
    </izvorni_sadrzaj>
    <derivirana_varijabla naziv="DomainObject.Predmet.SudioniciListNazivOIB_1">
      <item>, OIB 85821130368</item>
      <item>, OIB 02016475086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164</properties:Words>
  <properties:Characters>850</properties:Characters>
  <properties:Lines>43</properties:Lines>
  <properties:Paragraphs>20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2014-04-15T10:34:00Z</dcterms:created>
  <dc:creator>wsadmin</dc:creator>
  <cp:lastModifiedBy>Katarina Mikulić</cp:lastModifiedBy>
  <cp:lastPrinted>2015-11-26T07:50:00Z</cp:lastPrinted>
  <dcterms:modified xmlns:xsi="http://www.w3.org/2001/XMLSchema-instance" xsi:type="dcterms:W3CDTF">2015-11-26T08:00:00Z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