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3c74" w14:paraId="4f83c74" w:rsidRDefault="005018A4" w:rsidP="00E32643" w:rsidR="005018A4" w:rsidRPr="0035008F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5008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35008F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35008F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5008F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5008F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5008F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35008F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3500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35008F">
        <w:rPr>
          <w:rFonts w:cs="Times New Roman" w:hAnsi="Times New Roman" w:ascii="Times New Roman"/>
          <w:sz w:val="24"/>
          <w:szCs w:val="24"/>
        </w:rPr>
        <w:t>Zagrebu</w:t>
      </w:r>
      <w:r w:rsidRPr="0035008F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35008F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35008F">
        <w:rPr>
          <w:rFonts w:cs="Times New Roman" w:hAnsi="Times New Roman" w:ascii="Times New Roman"/>
          <w:sz w:val="24"/>
          <w:szCs w:val="24"/>
        </w:rPr>
        <w:t>,</w:t>
      </w:r>
      <w:r w:rsidR="005018A4" w:rsidRPr="0035008F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35008F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35008F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35008F">
        <w:rPr>
          <w:rFonts w:cs="Times New Roman" w:hAnsi="Times New Roman" w:ascii="Times New Roman"/>
          <w:sz w:val="24"/>
          <w:szCs w:val="24"/>
        </w:rPr>
        <w:t xml:space="preserve"> dana </w:t>
      </w:r>
      <w:r w:rsidR="0035008F" w:rsidRPr="0035008F">
        <w:rPr>
          <w:rFonts w:cs="Times New Roman" w:hAnsi="Times New Roman" w:ascii="Times New Roman"/>
          <w:sz w:val="24"/>
          <w:szCs w:val="24"/>
        </w:rPr>
        <w:t>21. siječnja 2019</w:t>
      </w:r>
      <w:r w:rsidR="00515AE5" w:rsidRPr="0035008F">
        <w:rPr>
          <w:rFonts w:cs="Times New Roman" w:hAnsi="Times New Roman" w:ascii="Times New Roman"/>
          <w:sz w:val="24"/>
          <w:szCs w:val="24"/>
        </w:rPr>
        <w:t>. godine</w:t>
      </w:r>
    </w:p>
    <w:p w:rsidRDefault="00E32643" w:rsidP="00E32643" w:rsidR="00E32643" w:rsidRPr="003500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15AE5" w:rsidR="00E32643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515AE5" w:rsidR="00C337A9" w:rsidRPr="0035008F">
      <w:pPr>
        <w:pStyle w:val="Bezproreda"/>
        <w:numPr>
          <w:ilvl w:val="0"/>
          <w:numId w:val="5"/>
        </w:numPr>
        <w:ind w:left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35008F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35008F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35008F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35008F">
        <w:rPr>
          <w:rFonts w:cs="Times New Roman" w:hAnsi="Times New Roman" w:ascii="Times New Roman"/>
          <w:sz w:val="24"/>
          <w:szCs w:val="24"/>
        </w:rPr>
        <w:t xml:space="preserve">: </w:t>
      </w:r>
      <w:r w:rsidR="0035008F" w:rsidRPr="0035008F">
        <w:rPr>
          <w:rFonts w:cs="Times New Roman" w:hAnsi="Times New Roman" w:ascii="Times New Roman"/>
          <w:sz w:val="24"/>
          <w:szCs w:val="24"/>
        </w:rPr>
        <w:t>Nekretnina upisana u zemljišne knjige Općinskog suda u Dubrovniku, Zemljišnoknjižni odjel Dubrovnik, u zk.ul.br. 170, k.o. Dubrovnik, z.k.č.br. ZGR. 110, oznaka zemljišta ZGRADA, i to: ZK tijelo II – 2. Suvlasnički dio s neodređenim omjerom ETAŽNO VLASNIŠTVO (E-2), što u naravi predstavlja Stan na drugom katu površine 51,70 m2, koji se sastoji od dvije sobe, kuhinje, kupaone s wc-om i hodnikom u čest. zgr. 110, uz odgovarajući suvlasnički dio cijele nekretnine, procijenjene vrijednosti 665.000,00 kn</w:t>
      </w:r>
      <w:r w:rsidR="00F16EC3" w:rsidRPr="0035008F">
        <w:rPr>
          <w:rFonts w:cs="Times New Roman" w:hAnsi="Times New Roman" w:ascii="Times New Roman"/>
          <w:sz w:val="24"/>
          <w:szCs w:val="24"/>
        </w:rPr>
        <w:t xml:space="preserve">, </w:t>
      </w:r>
      <w:r w:rsidR="00B6594C" w:rsidRPr="0035008F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35008F" w:rsidRPr="0035008F">
        <w:rPr>
          <w:rFonts w:cs="Times New Roman" w:hAnsi="Times New Roman" w:ascii="Times New Roman"/>
          <w:sz w:val="24"/>
          <w:szCs w:val="24"/>
        </w:rPr>
        <w:t>pravo H-ABDUCO d.o.o., Slavonska avenija 6a, Zagreb, OIB: 13667298928</w:t>
      </w:r>
      <w:r w:rsidR="00F16EC3" w:rsidRPr="0035008F">
        <w:rPr>
          <w:rFonts w:cs="Times New Roman" w:hAnsi="Times New Roman" w:ascii="Times New Roman"/>
          <w:sz w:val="24"/>
          <w:szCs w:val="24"/>
        </w:rPr>
        <w:t>.</w:t>
      </w:r>
      <w:r w:rsidR="00B6594C" w:rsidRPr="003500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E32643" w:rsidR="00C337A9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EA5A55" w:rsidRPr="0035008F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Z</w:t>
      </w:r>
      <w:r w:rsidR="00EA5A55" w:rsidRPr="0035008F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35008F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35008F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35008F">
        <w:rPr>
          <w:rFonts w:cs="Times New Roman" w:hAnsi="Times New Roman" w:ascii="Times New Roman"/>
          <w:sz w:val="24"/>
          <w:szCs w:val="24"/>
        </w:rPr>
        <w:t>Općinskom</w:t>
      </w:r>
      <w:r w:rsidR="00C337A9" w:rsidRPr="0035008F">
        <w:rPr>
          <w:rFonts w:cs="Times New Roman" w:hAnsi="Times New Roman" w:ascii="Times New Roman"/>
          <w:sz w:val="24"/>
          <w:szCs w:val="24"/>
        </w:rPr>
        <w:t xml:space="preserve"> </w:t>
      </w:r>
      <w:r w:rsidR="00515AE5" w:rsidRPr="0035008F">
        <w:rPr>
          <w:rFonts w:cs="Times New Roman" w:hAnsi="Times New Roman" w:ascii="Times New Roman"/>
          <w:sz w:val="24"/>
          <w:szCs w:val="24"/>
        </w:rPr>
        <w:t xml:space="preserve">sudu u </w:t>
      </w:r>
      <w:r w:rsidR="0035008F">
        <w:rPr>
          <w:rFonts w:cs="Times New Roman" w:hAnsi="Times New Roman" w:ascii="Times New Roman"/>
          <w:sz w:val="24"/>
          <w:szCs w:val="24"/>
        </w:rPr>
        <w:t>Dubrovniku</w:t>
      </w:r>
      <w:r w:rsidR="00515AE5" w:rsidRPr="0035008F">
        <w:rPr>
          <w:rFonts w:cs="Times New Roman" w:hAnsi="Times New Roman" w:ascii="Times New Roman"/>
          <w:sz w:val="24"/>
          <w:szCs w:val="24"/>
        </w:rPr>
        <w:t>, Zemljišnoknjižni odjel</w:t>
      </w:r>
      <w:r w:rsidRPr="0035008F">
        <w:rPr>
          <w:rFonts w:cs="Times New Roman" w:hAnsi="Times New Roman" w:ascii="Times New Roman"/>
          <w:sz w:val="24"/>
          <w:szCs w:val="24"/>
        </w:rPr>
        <w:t>,</w:t>
      </w:r>
      <w:r w:rsidR="00EC2A2E" w:rsidRPr="0035008F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35008F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35008F">
        <w:rPr>
          <w:rFonts w:cs="Times New Roman" w:hAnsi="Times New Roman" w:ascii="Times New Roman"/>
          <w:sz w:val="24"/>
          <w:szCs w:val="24"/>
        </w:rPr>
        <w:t>na nekretninama</w:t>
      </w:r>
      <w:r w:rsidRPr="0035008F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3500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35008F">
        <w:rPr>
          <w:rFonts w:cs="Times New Roman" w:hAnsi="Times New Roman" w:ascii="Times New Roman"/>
          <w:sz w:val="24"/>
          <w:szCs w:val="24"/>
        </w:rPr>
        <w:t>,</w:t>
      </w:r>
      <w:r w:rsidRPr="0035008F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35008F">
        <w:rPr>
          <w:rFonts w:cs="Times New Roman" w:hAnsi="Times New Roman" w:ascii="Times New Roman"/>
          <w:sz w:val="24"/>
          <w:szCs w:val="24"/>
        </w:rPr>
        <w:t>,</w:t>
      </w:r>
      <w:r w:rsidRPr="0035008F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35008F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35008F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35008F">
        <w:rPr>
          <w:rFonts w:cs="Times New Roman" w:hAnsi="Times New Roman" w:ascii="Times New Roman"/>
          <w:sz w:val="24"/>
          <w:szCs w:val="24"/>
        </w:rPr>
        <w:t>, 104/17</w:t>
      </w:r>
      <w:r w:rsidRPr="0035008F">
        <w:rPr>
          <w:rFonts w:cs="Times New Roman" w:hAnsi="Times New Roman" w:ascii="Times New Roman"/>
          <w:sz w:val="24"/>
          <w:szCs w:val="24"/>
        </w:rPr>
        <w:t>)</w:t>
      </w:r>
      <w:r w:rsidR="001D0EF0" w:rsidRPr="0035008F">
        <w:rPr>
          <w:rFonts w:cs="Times New Roman" w:hAnsi="Times New Roman" w:ascii="Times New Roman"/>
          <w:sz w:val="24"/>
          <w:szCs w:val="24"/>
        </w:rPr>
        <w:t xml:space="preserve">, </w:t>
      </w:r>
      <w:r w:rsidRPr="0035008F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35008F">
        <w:rPr>
          <w:rFonts w:cs="Times New Roman" w:hAnsi="Times New Roman" w:ascii="Times New Roman"/>
          <w:sz w:val="24"/>
          <w:szCs w:val="24"/>
        </w:rPr>
        <w:t>,</w:t>
      </w:r>
      <w:r w:rsidRPr="0035008F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35008F">
        <w:rPr>
          <w:rFonts w:cs="Times New Roman" w:hAnsi="Times New Roman" w:ascii="Times New Roman"/>
          <w:sz w:val="24"/>
          <w:szCs w:val="24"/>
        </w:rPr>
        <w:t>stečajno</w:t>
      </w:r>
      <w:r w:rsidR="00C337A9" w:rsidRPr="0035008F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35008F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35008F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35008F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35008F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U Zagrebu</w:t>
      </w:r>
      <w:r w:rsidR="00EA5A55" w:rsidRPr="0035008F">
        <w:rPr>
          <w:rFonts w:cs="Times New Roman" w:hAnsi="Times New Roman" w:ascii="Times New Roman"/>
          <w:sz w:val="24"/>
          <w:szCs w:val="24"/>
        </w:rPr>
        <w:t xml:space="preserve">, </w:t>
      </w:r>
      <w:r w:rsidR="0035008F">
        <w:rPr>
          <w:rFonts w:cs="Times New Roman" w:hAnsi="Times New Roman" w:ascii="Times New Roman"/>
          <w:sz w:val="24"/>
          <w:szCs w:val="24"/>
        </w:rPr>
        <w:t>21. siječnja 2019</w:t>
      </w:r>
      <w:r w:rsidRPr="0035008F">
        <w:rPr>
          <w:rFonts w:cs="Times New Roman" w:hAnsi="Times New Roman" w:ascii="Times New Roman"/>
          <w:sz w:val="24"/>
          <w:szCs w:val="24"/>
        </w:rPr>
        <w:t>.</w:t>
      </w:r>
      <w:r w:rsidR="00817FE3" w:rsidRPr="0035008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3500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ab/>
      </w:r>
      <w:r w:rsidRPr="0035008F">
        <w:rPr>
          <w:rFonts w:cs="Times New Roman" w:hAnsi="Times New Roman" w:ascii="Times New Roman"/>
          <w:sz w:val="24"/>
          <w:szCs w:val="24"/>
        </w:rPr>
        <w:tab/>
      </w:r>
      <w:r w:rsidR="00F56D02" w:rsidRPr="0035008F">
        <w:rPr>
          <w:rFonts w:cs="Times New Roman" w:hAnsi="Times New Roman" w:ascii="Times New Roman"/>
          <w:sz w:val="24"/>
          <w:szCs w:val="24"/>
        </w:rPr>
        <w:tab/>
      </w:r>
      <w:r w:rsidR="00B1648A" w:rsidRPr="0035008F">
        <w:rPr>
          <w:rFonts w:cs="Times New Roman" w:hAnsi="Times New Roman" w:ascii="Times New Roman"/>
          <w:sz w:val="24"/>
          <w:szCs w:val="24"/>
        </w:rPr>
        <w:tab/>
      </w:r>
      <w:r w:rsidR="00B1648A" w:rsidRPr="0035008F">
        <w:rPr>
          <w:rFonts w:cs="Times New Roman" w:hAnsi="Times New Roman" w:ascii="Times New Roman"/>
          <w:sz w:val="24"/>
          <w:szCs w:val="24"/>
        </w:rPr>
        <w:tab/>
      </w:r>
      <w:r w:rsidR="00B1648A" w:rsidRPr="0035008F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456D0E">
      <w:pPr>
        <w:pStyle w:val="Uvuenotijeloteksta"/>
        <w:ind w:firstLine="141" w:left="1983"/>
        <w:jc w:val="right"/>
      </w:pPr>
      <w:r w:rsidRPr="0035008F">
        <w:t>Vesna Sremac Šoštar</w:t>
      </w:r>
      <w:r w:rsidR="00456D0E">
        <w:t>,v.r.</w:t>
      </w:r>
    </w:p>
    <w:p w:rsidRDefault="00456D0E" w:rsidP="00D338FD" w:rsidR="00456D0E" w:rsidRPr="00456D0E">
      <w:pPr>
        <w:pStyle w:val="Uvuenotijeloteksta"/>
        <w:ind w:firstLine="141" w:left="1983"/>
        <w:jc w:val="right"/>
      </w:pPr>
      <w:r w:rsidRPr="00456D0E">
        <w:t>Za točnost otpravka</w:t>
      </w:r>
    </w:p>
    <w:p w:rsidRDefault="00456D0E" w:rsidP="00817FE3" w:rsidR="00B1648A" w:rsidRPr="00456D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56D0E">
        <w:rPr>
          <w:rFonts w:cs="Times New Roman" w:hAnsi="Times New Roman" w:ascii="Times New Roman"/>
        </w:rPr>
        <w:t>Matea Bizjak</w:t>
      </w:r>
    </w:p>
    <w:p w:rsidRDefault="00B1648A" w:rsidP="00E32643" w:rsidR="00B1648A" w:rsidRPr="003500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500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500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500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500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35008F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35008F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456D0E" w:rsidR="00EA5A55" w:rsidRPr="0035008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35008F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56D0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35008F">
      <w:rPr>
        <w:rFonts w:cs="Times New Roman" w:hAnsi="Times New Roman" w:ascii="Times New Roman"/>
        <w:sz w:val="24"/>
        <w:szCs w:val="24"/>
      </w:rPr>
      <w:t>-535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D0EF0"/>
    <w:rsid w:val="002037E7"/>
    <w:rsid w:val="00255630"/>
    <w:rsid w:val="002701D6"/>
    <w:rsid w:val="00290D5B"/>
    <w:rsid w:val="0035008F"/>
    <w:rsid w:val="003B4893"/>
    <w:rsid w:val="0044483C"/>
    <w:rsid w:val="00456D0E"/>
    <w:rsid w:val="004934CB"/>
    <w:rsid w:val="00496CF2"/>
    <w:rsid w:val="004C61FD"/>
    <w:rsid w:val="005018A4"/>
    <w:rsid w:val="00515AE5"/>
    <w:rsid w:val="00580071"/>
    <w:rsid w:val="00602ED5"/>
    <w:rsid w:val="006F4E0B"/>
    <w:rsid w:val="00817FE3"/>
    <w:rsid w:val="00836E27"/>
    <w:rsid w:val="008F7260"/>
    <w:rsid w:val="0092426C"/>
    <w:rsid w:val="009A2961"/>
    <w:rsid w:val="00B1648A"/>
    <w:rsid w:val="00B6594C"/>
    <w:rsid w:val="00B677D7"/>
    <w:rsid w:val="00BA009B"/>
    <w:rsid w:val="00C337A9"/>
    <w:rsid w:val="00C963CD"/>
    <w:rsid w:val="00CA2B00"/>
    <w:rsid w:val="00E32643"/>
    <w:rsid w:val="00EA5A55"/>
    <w:rsid w:val="00EC2A2E"/>
    <w:rsid w:val="00F16EC3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56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D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6D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6D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6D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56D0E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456D0E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56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D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6D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6D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6D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56D0E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456D0E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St-6578/2016-533</izvorni_sadrzaj>
    <derivirana_varijabla naziv="DomainObject.PredzadnjaOdlukaIzPredmeta.Oznaka_1">St-6578/2016-533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9F8AB-106B-4DC3-A277-A41E23F71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1993</properties:Characters>
  <properties:Lines>60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2018-10-29T09:20:00Z</dcterms:created>
  <dc:creator>Lea</dc:creator>
  <cp:lastModifiedBy>Matea Bizjak</cp:lastModifiedBy>
  <cp:lastPrinted>2019-01-21T11:36:00Z</cp:lastPrinted>
  <dcterms:modified xmlns:xsi="http://www.w3.org/2001/XMLSchema-instance" xsi:type="dcterms:W3CDTF">2019-01-21T11:36:00Z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-Dubrovnik.docx)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