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2641" w14:paraId="1d6264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</w:t>
      </w:r>
      <w:r w:rsidR="004936AD">
        <w:rPr>
          <w:rFonts w:hAnsi="Times New Roman" w:ascii="Times New Roman"/>
          <w:b/>
          <w:sz w:val="24"/>
          <w:szCs w:val="24"/>
        </w:rPr>
        <w:t>319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E9107B">
        <w:rPr>
          <w:rFonts w:hAnsi="Times New Roman" w:ascii="Times New Roman"/>
        </w:rPr>
        <w:t>3</w:t>
      </w:r>
      <w:r w:rsidR="00FC2292">
        <w:rPr>
          <w:rFonts w:hAnsi="Times New Roman" w:ascii="Times New Roman"/>
        </w:rPr>
        <w:t>1</w:t>
      </w:r>
      <w:r w:rsidR="004936AD">
        <w:rPr>
          <w:rFonts w:hAnsi="Times New Roman" w:ascii="Times New Roman"/>
        </w:rPr>
        <w:t>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54E5">
        <w:rPr>
          <w:rFonts w:hAnsi="Times New Roman" w:ascii="Times New Roman"/>
        </w:rPr>
        <w:t xml:space="preserve"> </w:t>
      </w:r>
      <w:r w:rsidR="004936AD" w:rsidRPr="004936AD">
        <w:rPr>
          <w:rFonts w:hAnsi="Times New Roman" w:ascii="Times New Roman"/>
        </w:rPr>
        <w:t>SIGMA PROFIL d.o.o.</w:t>
      </w:r>
      <w:r w:rsidR="001469C7">
        <w:rPr>
          <w:rFonts w:hAnsi="Times New Roman" w:ascii="Times New Roman"/>
        </w:rPr>
        <w:t xml:space="preserve"> </w:t>
      </w:r>
      <w:r w:rsidR="00A92D61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4936AD">
        <w:rPr>
          <w:rFonts w:hAnsi="Times New Roman" w:ascii="Times New Roman"/>
        </w:rPr>
        <w:t>Marije Magdalene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4936AD" w:rsidRPr="004936AD">
        <w:rPr>
          <w:rFonts w:hAnsi="Times New Roman" w:ascii="Times New Roman"/>
        </w:rPr>
        <w:t>95428700130</w:t>
      </w:r>
      <w:r w:rsidR="007F3E3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D54E5"/>
    <w:rsid w:val="000F7811"/>
    <w:rsid w:val="001150AF"/>
    <w:rsid w:val="001469C7"/>
    <w:rsid w:val="0015573B"/>
    <w:rsid w:val="00157A5B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936AD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A0A74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92D61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0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A7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A7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A7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A7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0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A7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A7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A7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A7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9319</izvorni_sadrzaj>
    <derivirana_varijabla naziv="DomainObject.Predmet.Broj_1">9319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St-9319/2015</izvorni_sadrzaj>
    <derivirana_varijabla naziv="DomainObject.Predmet.OznakaBroj_1">St-9319/2015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SIGMA PROFIL d.o.o. za proizvodnju, trgovinu i usluge zastupanog po punomoćniku Boris Žitković</izvorni_sadrzaj>
    <derivirana_varijabla naziv="DomainObject.Predmet.ProtustrankaFormated_1">  SIGMA PROFIL d.o.o. za proizvodnju, trgovinu i usluge zastupanog po punomoćniku Boris Žitković</derivirana_varijabla>
  </DomainObject.Predmet.ProtustrankaFormated>
  <DomainObject.Predmet.ProtustrankaFormatedOIB>
    <izvorni_sadrzaj>  SIGMA PROFIL d.o.o. za proizvodnju, trgovinu i usluge, OIB 95428700130 zastupanog po punomoćniku Boris Žitković</izvorni_sadrzaj>
    <derivirana_varijabla naziv="DomainObject.Predmet.ProtustrankaFormatedOIB_1">  SIGMA PROFIL d.o.o. za proizvodnju, trgovinu i usluge, OIB 95428700130 zastupanog po punomoćniku Boris Žitković</derivirana_varijabla>
  </DomainObject.Predmet.ProtustrankaFormatedOIB>
  <DomainObject.Predmet.ProtustrankaFormatedWithAdress>
    <izvorni_sadrzaj> SIGMA PROFIL d.o.o. za proizvodnju, trgovinu i usluge, Duganska 10, 10290 Marija Magdalena zastupanog po punomoćniku Boris Žitković</izvorni_sadrzaj>
    <derivirana_varijabla naziv="DomainObject.Predmet.ProtustrankaFormatedWithAdress_1"> SIGMA PROFIL d.o.o. za proizvodnju, trgovinu i usluge, Duganska 10, 10290 Marija Magdalena zastupanog po punomoćniku Boris Žitković</derivirana_varijabla>
  </DomainObject.Predmet.ProtustrankaFormatedWithAdress>
  <DomainObject.Predmet.ProtustrankaFormatedWithAdressOIB>
    <izvorni_sadrzaj> SIGMA PROFIL d.o.o. za proizvodnju, trgovinu i usluge, OIB 95428700130, Duganska 10, 10290 Marija Magdalena zastupanog po punomoćniku Boris Žitković</izvorni_sadrzaj>
    <derivirana_varijabla naziv="DomainObject.Predmet.ProtustrankaFormatedWithAdressOIB_1"> SIGMA PROFIL d.o.o. za proizvodnju, trgovinu i usluge, OIB 95428700130, Duganska 10, 10290 Marija Magdalena zastupanog po punomoćniku Boris Žitković</derivirana_varijabla>
  </DomainObject.Predmet.ProtustrankaFormatedWithAdressOIB>
  <DomainObject.Predmet.ProtustrankaWithAdress>
    <izvorni_sadrzaj>SIGMA PROFIL d.o.o. za proizvodnju, trgovinu i usluge Duganska 10, 10290 Marija Magdalena</izvorni_sadrzaj>
    <derivirana_varijabla naziv="DomainObject.Predmet.ProtustrankaWithAdress_1">SIGMA PROFIL d.o.o. za proizvodnju, trgovinu i usluge Duganska 10, 10290 Marija Magdalena</derivirana_varijabla>
  </DomainObject.Predmet.ProtustrankaWithAdress>
  <DomainObject.Predmet.ProtustrankaWithAdressOIB>
    <izvorni_sadrzaj>SIGMA PROFIL d.o.o. za proizvodnju, trgovinu i usluge, OIB 95428700130, Duganska 10, 10290 Marija Magdalena</izvorni_sadrzaj>
    <derivirana_varijabla naziv="DomainObject.Predmet.ProtustrankaWithAdressOIB_1">SIGMA PROFIL d.o.o. za proizvodnju, trgovinu i usluge, OIB 95428700130, Duganska 10, 10290 Marija Magdalena</derivirana_varijabla>
  </DomainObject.Predmet.ProtustrankaWithAdressOIB>
  <DomainObject.Predmet.ProtustrankaNazivFormated>
    <izvorni_sadrzaj>SIGMA PROFIL d.o.o. za proizvodnju, trgovinu i usluge</izvorni_sadrzaj>
    <derivirana_varijabla naziv="DomainObject.Predmet.ProtustrankaNazivFormated_1">SIGMA PROFIL d.o.o. za proizvodnju, trgovinu i usluge</derivirana_varijabla>
  </DomainObject.Predmet.ProtustrankaNazivFormated>
  <DomainObject.Predmet.ProtustrankaNazivFormatedOIB>
    <izvorni_sadrzaj>SIGMA PROFIL d.o.o. za proizvodnju, trgovinu i usluge, OIB 95428700130</izvorni_sadrzaj>
    <derivirana_varijabla naziv="DomainObject.Predmet.ProtustrankaNazivFormatedOIB_1">SIGMA PROFIL d.o.o. za proizvodnju, trgovinu i usluge, OIB 95428700130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SIGMA PROFIL d.o.o. za proizvodnju, trgovinu i usluge zastupanog po punomoćniku Boris Žitković</item>
    </izvorni_sadrzaj>
    <derivirana_varijabla naziv="DomainObject.Predmet.ProtuStrankaListFormated_1">
      <item>SIGMA PROFIL d.o.o. za proizvodnju, trgovinu i usluge zastupanog po punomoćniku Boris Žitković</item>
    </derivirana_varijabla>
  </DomainObject.Predmet.ProtuStrankaListFormated>
  <DomainObject.Predmet.ProtuStrankaListFormatedOIB>
    <izvorni_sadrzaj>
      <item>SIGMA PROFIL d.o.o. za proizvodnju, trgovinu i usluge, OIB 95428700130 zastupanog po punomoćniku Boris Žitković</item>
    </izvorni_sadrzaj>
    <derivirana_varijabla naziv="DomainObject.Predmet.ProtuStrankaListFormatedOIB_1">
      <item>SIGMA PROFIL d.o.o. za proizvodnju, trgovinu i usluge, OIB 95428700130 zastupanog po punomoćniku Boris Žitković</item>
    </derivirana_varijabla>
  </DomainObject.Predmet.ProtuStrankaListFormatedOIB>
  <DomainObject.Predmet.ProtuStrankaListFormatedWithAdress>
    <izvorni_sadrzaj>
      <item>SIGMA PROFIL d.o.o. za proizvodnju, trgovinu i usluge, Duganska 10, 10290 Marija Magdalena zastupanog po punomoćniku Boris Žitković</item>
    </izvorni_sadrzaj>
    <derivirana_varijabla naziv="DomainObject.Predmet.ProtuStrankaListFormatedWithAdress_1">
      <item>SIGMA PROFIL d.o.o. za proizvodnju, trgovinu i usluge, Duganska 10, 10290 Marija Magdalena zastupanog po punomoćniku Boris Žitković</item>
    </derivirana_varijabla>
  </DomainObject.Predmet.ProtuStrankaListFormatedWithAdress>
  <DomainObject.Predmet.ProtuStrankaListFormatedWithAdressOIB>
    <izvorni_sadrzaj>
      <item>SIGMA PROFIL d.o.o. za proizvodnju, trgovinu i usluge, OIB 95428700130, Duganska 10, 10290 Marija Magdalena zastupanog po punomoćniku Boris Žitković</item>
    </izvorni_sadrzaj>
    <derivirana_varijabla naziv="DomainObject.Predmet.ProtuStrankaListFormatedWithAdressOIB_1">
      <item>SIGMA PROFIL d.o.o. za proizvodnju, trgovinu i usluge, OIB 95428700130, Duganska 10, 10290 Marija Magdalena zastupanog po punomoćniku Boris Žitković</item>
    </derivirana_varijabla>
  </DomainObject.Predmet.ProtuStrankaListFormatedWithAdressOIB>
  <DomainObject.Predmet.ProtuStrankaListNazivFormated>
    <izvorni_sadrzaj>
      <item>SIGMA PROFIL d.o.o. za proizvodnju, trgovinu i usluge</item>
    </izvorni_sadrzaj>
    <derivirana_varijabla naziv="DomainObject.Predmet.ProtuStrankaListNazivFormated_1">
      <item>SIGMA PROFIL d.o.o. za proizvodnju, trgovinu i usluge</item>
    </derivirana_varijabla>
  </DomainObject.Predmet.ProtuStrankaListNazivFormated>
  <DomainObject.Predmet.ProtuStrankaListNazivFormatedOIB>
    <izvorni_sadrzaj>
      <item>SIGMA PROFIL d.o.o. za proizvodnju, trgovinu i usluge, OIB 95428700130</item>
    </izvorni_sadrzaj>
    <derivirana_varijabla naziv="DomainObject.Predmet.ProtuStrankaListNazivFormatedOIB_1">
      <item>SIGMA PROFIL d.o.o. za proizvodnju, trgovinu i usluge, OIB 95428700130</item>
    </derivirana_varijabla>
  </DomainObject.Predmet.ProtuStrankaListNazivFormatedOIB>
  <DomainObject.Predmet.OstaliListFormated>
    <izvorni_sadrzaj>
      <item>Boris Žitković punomoćnik sudionika u postupku SIGMA PROFIL d.o.o. za proizvodnju, trgovinu i usluge</item>
    </izvorni_sadrzaj>
    <derivirana_varijabla naziv="DomainObject.Predmet.OstaliListFormated_1">
      <item>Boris Žitković punomoćnik sudionika u postupku SIGMA PROFIL d.o.o. za proizvodnju, trgovinu i usluge</item>
    </derivirana_varijabla>
  </DomainObject.Predmet.OstaliListFormated>
  <DomainObject.Predmet.OstaliListFormatedOIB>
    <izvorni_sadrzaj>
      <item>Boris Žitković, OIB 25102241716 punomoćnik sudionika u postupku SIGMA PROFIL d.o.o. za proizvodnju, trgovinu i usluge</item>
    </izvorni_sadrzaj>
    <derivirana_varijabla naziv="DomainObject.Predmet.OstaliListFormatedOIB_1">
      <item>Boris Žitković, OIB 25102241716 punomoćnik sudionika u postupku SIGMA PROFIL d.o.o. za proizvodnju, trgovinu i usluge</item>
    </derivirana_varijabla>
  </DomainObject.Predmet.OstaliListFormatedOIB>
  <DomainObject.Predmet.OstaliListFormatedWithAdress>
    <izvorni_sadrzaj>
      <item>Boris Žitković, Duganska 10, 10290 Marija Magdalena punomoćnik sudionika u postupku SIGMA PROFIL d.o.o. za proizvodnju, trgovinu i usluge</item>
    </izvorni_sadrzaj>
    <derivirana_varijabla naziv="DomainObject.Predmet.OstaliListFormatedWithAdress_1">
      <item>Boris Žitković, Duganska 10, 10290 Marija Magdalena punomoćnik sudionika u postupku SIGMA PROFIL d.o.o. za proizvodnju, trgovinu i usluge</item>
    </derivirana_varijabla>
  </DomainObject.Predmet.OstaliListFormatedWithAdress>
  <DomainObject.Predmet.OstaliListFormatedWithAdressOIB>
    <izvorni_sadrzaj>
      <item>Boris Žitković, OIB 25102241716, Duganska 10, 10290 Marija Magdalena punomoćnik sudionika u postupku SIGMA PROFIL d.o.o. za proizvodnju, trgovinu i usluge</item>
    </izvorni_sadrzaj>
    <derivirana_varijabla naziv="DomainObject.Predmet.OstaliListFormatedWithAdressOIB_1">
      <item>Boris Žitković, OIB 25102241716, Duganska 10, 10290 Marija Magdalena punomoćnik sudionika u postupku SIGMA PROFIL d.o.o. za proizvodnju, trgovinu i usluge</item>
    </derivirana_varijabla>
  </DomainObject.Predmet.OstaliListFormatedWithAdressOIB>
  <DomainObject.Predmet.OstaliListNazivFormated>
    <izvorni_sadrzaj>
      <item>Boris Žitković</item>
    </izvorni_sadrzaj>
    <derivirana_varijabla naziv="DomainObject.Predmet.OstaliListNazivFormated_1">
      <item>Boris Žitković</item>
    </derivirana_varijabla>
  </DomainObject.Predmet.OstaliListNazivFormated>
  <DomainObject.Predmet.OstaliListNazivFormatedOIB>
    <izvorni_sadrzaj>
      <item>Boris Žitković, OIB 25102241716</item>
    </izvorni_sadrzaj>
    <derivirana_varijabla naziv="DomainObject.Predmet.OstaliListNazivFormatedOIB_1">
      <item>Boris Žitković, OIB 25102241716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SIGMA PROFIL d.o.o. za proizvodnju, trgovinu i usluge</izvorni_sadrzaj>
    <derivirana_varijabla naziv="DomainObject.Predmet.ProtustrankaIDrugi_1">SIGMA PROFIL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SIGMA PROFIL d.o.o. za proizvodnju, trgovinu i usluge, OIB 95428700130, Duganska 10, 10290 Marija Magdalena</izvorni_sadrzaj>
    <derivirana_varijabla naziv="DomainObject.Predmet.ProtustrankaIDrugiAdressOIB_1">SIGMA PROFIL d.o.o. za proizvodnju, trgovinu i usluge, OIB 95428700130, Duganska 10, 10290 Marija Magdalena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SIGMA PROFIL d.o.o. za proizvodnju, trgovinu i usluge</item>
      <item>Boris Žitković</item>
    </izvorni_sadrzaj>
    <derivirana_varijabla naziv="DomainObject.Predmet.SudioniciListNaziv_1">
      <item>FINA Regionalni centar Zagreb</item>
      <item>SIGMA PROFIL d.o.o. za proizvodnju, trgovinu i usluge</item>
      <item>Boris Žitković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SIGMA PROFIL d.o.o. za proizvodnju, trgovinu i usluge, OIB 95428700130, Duganska 10,10290 Marija Magdalena</item>
      <item>Boris Žitković, OIB 25102241716, Duganska 10,10290 Marija Magdalena</item>
    </izvorni_sadrzaj>
    <derivirana_varijabla naziv="DomainObject.Predmet.SudioniciListAdressOIB_1">
      <item>FINA Regionalni centar Zagreb, OIB 85821130368, Trg svibanjskih žrtava 1995. 1,10000 Zagreb</item>
      <item>SIGMA PROFIL d.o.o. za proizvodnju, trgovinu i usluge, OIB 95428700130, Duganska 10,10290 Marija Magdalena</item>
      <item>Boris Žitković, OIB 25102241716, Duganska 10,10290 Marija Magdalena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95428700130</item>
      <item>, OIB 25102241716</item>
    </izvorni_sadrzaj>
    <derivirana_varijabla naziv="DomainObject.Predmet.SudioniciListNazivOIB_1">
      <item>, OIB 85821130368</item>
      <item>, OIB 95428700130</item>
      <item>, OIB 25102241716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768</properties:Characters>
  <properties:Lines>49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2016-04-16T10:56:00Z</cp:lastPrinted>
  <dcterms:modified xmlns:xsi="http://www.w3.org/2001/XMLSchema-instance" xsi:type="dcterms:W3CDTF">2016-04-16T10:57:00Z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