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392e2f" w14:paraId="b392e2f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1E5940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6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7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</w:p>
    <w:p w:rsidRDefault="001E5940" w:rsidP="004F27AE" w:rsidR="001E5940">
      <w:pPr>
        <w:pStyle w:val="NormaleSPIS"/>
      </w:pPr>
    </w:p>
    <w:p w:rsidRDefault="001E5940" w:rsidP="004F27AE" w:rsidR="001E5940" w:rsidRPr="00B76F3C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8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1E5940" w:rsidRPr="00B76F3C">
      <w:headerReference w:type="default" r:id="rId15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5940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24. kolovoza 2017.</izvorni_sadrzaj>
    <derivirana_varijabla naziv="DomainObject.DatumDonosenjaOdluke_1">24. kolovoza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St-290/2016-40</izvorni_sadrzaj>
    <derivirana_varijabla naziv="DomainObject.Oznaka_1">St-290/2016-40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290</izvorni_sadrzaj>
    <derivirana_varijabla naziv="DomainObject.Predmet.Broj_1">290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12. travnja 2016.</izvorni_sadrzaj>
    <derivirana_varijabla naziv="DomainObject.Predmet.DatumOsnivanja_1">12. travnja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St-290/2016</izvorni_sadrzaj>
    <derivirana_varijabla naziv="DomainObject.Predmet.OznakaBroj_1">St-290/2016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GT-INTERIJERI d.o.o. za proizvodnju, trgovinu i usluge Daruvar</izvorni_sadrzaj>
    <derivirana_varijabla naziv="DomainObject.Predmet.ProtustrankaFormated_1">  GT-INTERIJERI d.o.o. za proizvodnju, trgovinu i usluge Daruvar</derivirana_varijabla>
  </DomainObject.Predmet.ProtustrankaFormated>
  <DomainObject.Predmet.ProtustrankaFormatedOIB>
    <izvorni_sadrzaj>  GT-INTERIJERI d.o.o. za proizvodnju, trgovinu i usluge Daruvar, OIB 42102113495</izvorni_sadrzaj>
    <derivirana_varijabla naziv="DomainObject.Predmet.ProtustrankaFormatedOIB_1">  GT-INTERIJERI d.o.o. za proizvodnju, trgovinu i usluge Daruvar, OIB 42102113495</derivirana_varijabla>
  </DomainObject.Predmet.ProtustrankaFormatedOIB>
  <DomainObject.Predmet.ProtustrankaFormatedWithAdress>
    <izvorni_sadrzaj> GT-INTERIJERI d.o.o. za proizvodnju, trgovinu i usluge Daruvar, Strma ulica 3, 43500 Daruvar</izvorni_sadrzaj>
    <derivirana_varijabla naziv="DomainObject.Predmet.ProtustrankaFormatedWithAdress_1"> GT-INTERIJERI d.o.o. za proizvodnju, trgovinu i usluge Daruvar, Strma ulica 3, 43500 Daruvar</derivirana_varijabla>
  </DomainObject.Predmet.ProtustrankaFormatedWithAdress>
  <DomainObject.Predmet.ProtustrankaFormatedWithAdressOIB>
    <izvorni_sadrzaj> GT-INTERIJERI d.o.o. za proizvodnju, trgovinu i usluge Daruvar, OIB 42102113495, Strma ulica 3, 43500 Daruvar</izvorni_sadrzaj>
    <derivirana_varijabla naziv="DomainObject.Predmet.ProtustrankaFormatedWithAdressOIB_1"> GT-INTERIJERI d.o.o. za proizvodnju, trgovinu i usluge Daruvar, OIB 42102113495, Strma ulica 3, 43500 Daruvar</derivirana_varijabla>
  </DomainObject.Predmet.ProtustrankaFormatedWithAdressOIB>
  <DomainObject.Predmet.ProtustrankaWithAdress>
    <izvorni_sadrzaj>GT-INTERIJERI d.o.o. za proizvodnju, trgovinu i usluge Daruvar Strma ulica 3, 43500 Daruvar</izvorni_sadrzaj>
    <derivirana_varijabla naziv="DomainObject.Predmet.ProtustrankaWithAdress_1">GT-INTERIJERI d.o.o. za proizvodnju, trgovinu i usluge Daruvar Strma ulica 3, 43500 Daruvar</derivirana_varijabla>
  </DomainObject.Predmet.ProtustrankaWithAdress>
  <DomainObject.Predmet.ProtustrankaWithAdressOIB>
    <izvorni_sadrzaj>GT-INTERIJERI d.o.o. za proizvodnju, trgovinu i usluge Daruvar, OIB 42102113495, Strma ulica 3, 43500 Daruvar</izvorni_sadrzaj>
    <derivirana_varijabla naziv="DomainObject.Predmet.ProtustrankaWithAdressOIB_1">GT-INTERIJERI d.o.o. za proizvodnju, trgovinu i usluge Daruvar, OIB 42102113495, Strma ulica 3, 43500 Daruvar</derivirana_varijabla>
  </DomainObject.Predmet.ProtustrankaWithAdressOIB>
  <DomainObject.Predmet.ProtustrankaNazivFormated>
    <izvorni_sadrzaj>GT-INTERIJERI d.o.o. za proizvodnju, trgovinu i usluge Daruvar</izvorni_sadrzaj>
    <derivirana_varijabla naziv="DomainObject.Predmet.ProtustrankaNazivFormated_1">GT-INTERIJERI d.o.o. za proizvodnju, trgovinu i usluge Daruvar</derivirana_varijabla>
  </DomainObject.Predmet.ProtustrankaNazivFormated>
  <DomainObject.Predmet.ProtustrankaNazivFormatedOIB>
    <izvorni_sadrzaj>GT-INTERIJERI d.o.o. za proizvodnju, trgovinu i usluge Daruvar, OIB 42102113495</izvorni_sadrzaj>
    <derivirana_varijabla naziv="DomainObject.Predmet.ProtustrankaNazivFormatedOIB_1">GT-INTERIJERI d.o.o. za proizvodnju, trgovinu i usluge Daruvar, OIB 42102113495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ERSTE&amp;STEIERMÄRKISCHE BANK dioničko društvo, Rijeka</izvorni_sadrzaj>
    <derivirana_varijabla naziv="DomainObject.Predmet.StrankaFormated_1">  ERSTE&amp;STEIERMÄRKISCHE BANK dioničko društvo, Rijeka</derivirana_varijabla>
  </DomainObject.Predmet.StrankaFormated>
  <DomainObject.Predmet.StrankaFormatedOIB>
    <izvorni_sadrzaj>  ERSTE&amp;STEIERMÄRKISCHE BANK dioničko društvo, Rijeka, OIB 23057039320</izvorni_sadrzaj>
    <derivirana_varijabla naziv="DomainObject.Predmet.StrankaFormatedOIB_1">  ERSTE&amp;STEIERMÄRKISCHE BANK dioničko društvo, Rijeka, OIB 23057039320</derivirana_varijabla>
  </DomainObject.Predmet.StrankaFormatedOIB>
  <DomainObject.Predmet.StrankaFormatedWithAdress>
    <izvorni_sadrzaj> ERSTE&amp;STEIERMÄRKISCHE BANK dioničko društvo, Rijeka, Jadranski Trg 3/a, 51000 Rijeka</izvorni_sadrzaj>
    <derivirana_varijabla naziv="DomainObject.Predmet.StrankaFormatedWithAdress_1"> ERSTE&amp;STEIERMÄRKISCHE BANK dioničko društvo, Rijeka, Jadranski Trg 3/a, 51000 Rijeka</derivirana_varijabla>
  </DomainObject.Predmet.StrankaFormatedWithAdress>
  <DomainObject.Predmet.StrankaFormatedWithAdressOIB>
    <izvorni_sadrzaj> ERSTE&amp;STEIERMÄRKISCHE BANK dioničko društvo, Rijeka, OIB 23057039320, Jadranski Trg 3/a, 51000 Rijeka</izvorni_sadrzaj>
    <derivirana_varijabla naziv="DomainObject.Predmet.StrankaFormatedWithAdressOIB_1"> ERSTE&amp;STEIERMÄRKISCHE BANK dioničko društvo, Rijeka, OIB 23057039320, Jadranski Trg 3/a, 51000 Rijeka</derivirana_varijabla>
  </DomainObject.Predmet.StrankaFormatedWithAdressOIB>
  <DomainObject.Predmet.StrankaWithAdress>
    <izvorni_sadrzaj>ERSTE&amp;STEIERMÄRKISCHE BANK dioničko društvo, Rijeka Jadranski Trg 3/a,51000 Rijeka</izvorni_sadrzaj>
    <derivirana_varijabla naziv="DomainObject.Predmet.StrankaWithAdress_1">ERSTE&amp;STEIERMÄRKISCHE BANK dioničko društvo, Rijeka Jadranski Trg 3/a,51000 Rijeka</derivirana_varijabla>
  </DomainObject.Predmet.StrankaWithAdress>
  <DomainObject.Predmet.StrankaWithAdressOIB>
    <izvorni_sadrzaj>ERSTE&amp;STEIERMÄRKISCHE BANK dioničko društvo, Rijeka, OIB 23057039320, Jadranski Trg 3/a,51000 Rijeka</izvorni_sadrzaj>
    <derivirana_varijabla naziv="DomainObject.Predmet.StrankaWithAdressOIB_1">ERSTE&amp;STEIERMÄRKISCHE BANK dioničko društvo, Rijeka, OIB 23057039320, Jadranski Trg 3/a,51000 Rijeka</derivirana_varijabla>
  </DomainObject.Predmet.StrankaWithAdressOIB>
  <DomainObject.Predmet.StrankaNazivFormated>
    <izvorni_sadrzaj>ERSTE&amp;STEIERMÄRKISCHE BANK dioničko društvo, Rijeka</izvorni_sadrzaj>
    <derivirana_varijabla naziv="DomainObject.Predmet.StrankaNazivFormated_1">ERSTE&amp;STEIERMÄRKISCHE BANK dioničko društvo, Rijeka</derivirana_varijabla>
  </DomainObject.Predmet.StrankaNazivFormated>
  <DomainObject.Predmet.StrankaNazivFormatedOIB>
    <izvorni_sadrzaj>ERSTE&amp;STEIERMÄRKISCHE BANK dioničko društvo, Rijeka, OIB 23057039320</izvorni_sadrzaj>
    <derivirana_varijabla naziv="DomainObject.Predmet.StrankaNazivFormatedOIB_1">ERSTE&amp;STEIERMÄRKISCHE BANK dioničko društvo, Rijeka, OIB 23057039320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ERSTE&amp;STEIERMÄRKISCHE BANK dioničko društvo, Rijeka</item>
    </izvorni_sadrzaj>
    <derivirana_varijabla naziv="DomainObject.Predmet.StrankaListFormated_1">
      <item>ERSTE&amp;STEIERMÄRKISCHE BANK dioničko društvo, Rijeka</item>
    </derivirana_varijabla>
  </DomainObject.Predmet.StrankaListFormated>
  <DomainObject.Predmet.StrankaListFormatedOIB>
    <izvorni_sadrzaj>
      <item>ERSTE&amp;STEIERMÄRKISCHE BANK dioničko društvo, Rijeka, OIB 23057039320</item>
    </izvorni_sadrzaj>
    <derivirana_varijabla naziv="DomainObject.Predmet.StrankaListFormatedOIB_1">
      <item>ERSTE&amp;STEIERMÄRKISCHE BANK dioničko društvo, Rijeka, OIB 23057039320</item>
    </derivirana_varijabla>
  </DomainObject.Predmet.StrankaListFormatedOIB>
  <DomainObject.Predmet.StrankaListFormatedWithAdress>
    <izvorni_sadrzaj>
      <item>ERSTE&amp;STEIERMÄRKISCHE BANK dioničko društvo, Rijeka, Jadranski Trg 3/a, 51000 Rijeka</item>
    </izvorni_sadrzaj>
    <derivirana_varijabla naziv="DomainObject.Predmet.StrankaListFormatedWithAdress_1">
      <item>ERSTE&amp;STEIERMÄRKISCHE BANK dioničko društvo, Rijeka, Jadranski Trg 3/a, 51000 Rijeka</item>
    </derivirana_varijabla>
  </DomainObject.Predmet.StrankaListFormatedWithAdress>
  <DomainObject.Predmet.StrankaListFormatedWithAdressOIB>
    <izvorni_sadrzaj>
      <item>ERSTE&amp;STEIERMÄRKISCHE BANK dioničko društvo, Rijeka, OIB 23057039320, Jadranski Trg 3/a, 51000 Rijeka</item>
    </izvorni_sadrzaj>
    <derivirana_varijabla naziv="DomainObject.Predmet.StrankaListFormatedWithAdressOIB_1">
      <item>ERSTE&amp;STEIERMÄRKISCHE BANK dioničko društvo, Rijeka, OIB 23057039320, Jadranski Trg 3/a, 51000 Rijeka</item>
    </derivirana_varijabla>
  </DomainObject.Predmet.StrankaListFormatedWithAdressOIB>
  <DomainObject.Predmet.StrankaListNazivFormated>
    <izvorni_sadrzaj>
      <item>ERSTE&amp;STEIERMÄRKISCHE BANK dioničko društvo, Rijeka</item>
    </izvorni_sadrzaj>
    <derivirana_varijabla naziv="DomainObject.Predmet.StrankaListNazivFormated_1">
      <item>ERSTE&amp;STEIERMÄRKISCHE BANK dioničko društvo, Rijeka</item>
    </derivirana_varijabla>
  </DomainObject.Predmet.StrankaListNazivFormated>
  <DomainObject.Predmet.StrankaListNazivFormatedOIB>
    <izvorni_sadrzaj>
      <item>ERSTE&amp;STEIERMÄRKISCHE BANK dioničko društvo, Rijeka, OIB 23057039320</item>
    </izvorni_sadrzaj>
    <derivirana_varijabla naziv="DomainObject.Predmet.StrankaListNazivFormatedOIB_1">
      <item>ERSTE&amp;STEIERMÄRKISCHE BANK dioničko društvo, Rijeka, OIB 23057039320</item>
    </derivirana_varijabla>
  </DomainObject.Predmet.StrankaListNazivFormatedOIB>
  <DomainObject.Predmet.ProtuStrankaListFormated>
    <izvorni_sadrzaj>
      <item>GT-INTERIJERI d.o.o. za proizvodnju, trgovinu i usluge Daruvar</item>
    </izvorni_sadrzaj>
    <derivirana_varijabla naziv="DomainObject.Predmet.ProtuStrankaListFormated_1">
      <item>GT-INTERIJERI d.o.o. za proizvodnju, trgovinu i usluge Daruvar</item>
    </derivirana_varijabla>
  </DomainObject.Predmet.ProtuStrankaListFormated>
  <DomainObject.Predmet.ProtuStrankaListFormatedOIB>
    <izvorni_sadrzaj>
      <item>GT-INTERIJERI d.o.o. za proizvodnju, trgovinu i usluge Daruvar, OIB 42102113495</item>
    </izvorni_sadrzaj>
    <derivirana_varijabla naziv="DomainObject.Predmet.ProtuStrankaListFormatedOIB_1">
      <item>GT-INTERIJERI d.o.o. za proizvodnju, trgovinu i usluge Daruvar, OIB 42102113495</item>
    </derivirana_varijabla>
  </DomainObject.Predmet.ProtuStrankaListFormatedOIB>
  <DomainObject.Predmet.ProtuStrankaListFormatedWithAdress>
    <izvorni_sadrzaj>
      <item>GT-INTERIJERI d.o.o. za proizvodnju, trgovinu i usluge Daruvar, Strma ulica 3, 43500 Daruvar</item>
    </izvorni_sadrzaj>
    <derivirana_varijabla naziv="DomainObject.Predmet.ProtuStrankaListFormatedWithAdress_1">
      <item>GT-INTERIJERI d.o.o. za proizvodnju, trgovinu i usluge Daruvar, Strma ulica 3, 43500 Daruvar</item>
    </derivirana_varijabla>
  </DomainObject.Predmet.ProtuStrankaListFormatedWithAdress>
  <DomainObject.Predmet.ProtuStrankaListFormatedWithAdressOIB>
    <izvorni_sadrzaj>
      <item>GT-INTERIJERI d.o.o. za proizvodnju, trgovinu i usluge Daruvar, OIB 42102113495, Strma ulica 3, 43500 Daruvar</item>
    </izvorni_sadrzaj>
    <derivirana_varijabla naziv="DomainObject.Predmet.ProtuStrankaListFormatedWithAdressOIB_1">
      <item>GT-INTERIJERI d.o.o. za proizvodnju, trgovinu i usluge Daruvar, OIB 42102113495, Strma ulica 3, 43500 Daruvar</item>
    </derivirana_varijabla>
  </DomainObject.Predmet.ProtuStrankaListFormatedWithAdressOIB>
  <DomainObject.Predmet.ProtuStrankaListNazivFormated>
    <izvorni_sadrzaj>
      <item>GT-INTERIJERI d.o.o. za proizvodnju, trgovinu i usluge Daruvar</item>
    </izvorni_sadrzaj>
    <derivirana_varijabla naziv="DomainObject.Predmet.ProtuStrankaListNazivFormated_1">
      <item>GT-INTERIJERI d.o.o. za proizvodnju, trgovinu i usluge Daruvar</item>
    </derivirana_varijabla>
  </DomainObject.Predmet.ProtuStrankaListNazivFormated>
  <DomainObject.Predmet.ProtuStrankaListNazivFormatedOIB>
    <izvorni_sadrzaj>
      <item>GT-INTERIJERI d.o.o. za proizvodnju, trgovinu i usluge Daruvar, OIB 42102113495</item>
    </izvorni_sadrzaj>
    <derivirana_varijabla naziv="DomainObject.Predmet.ProtuStrankaListNazivFormatedOIB_1">
      <item>GT-INTERIJERI d.o.o. za proizvodnju, trgovinu i usluge Daruvar, OIB 42102113495</item>
    </derivirana_varijabla>
  </DomainObject.Predmet.ProtuStrankaListNazivFormatedOIB>
  <DomainObject.Predmet.OstaliListFormated>
    <izvorni_sadrzaj>
      <item>TOMISLAV GAŠPAR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izvorni_sadrzaj>
    <derivirana_varijabla naziv="DomainObject.Predmet.OstaliListFormated_1">
      <item>TOMISLAV GAŠPAR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derivirana_varijabla>
  </DomainObject.Predmet.OstaliListFormated>
  <DomainObject.Predmet.OstaliListFormatedOIB>
    <izvorni_sadrzaj>
      <item>TOMISLAV GAŠPAR, OIB 13531477584</item>
      <item>Financijska agencija, OIB 85821130368</item>
      <item>Odvjetničko društvo Buterin &amp; Posavec j.t.d.</item>
      <item>Vinko Ljubičić, OIB 91327367435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izvorni_sadrzaj>
    <derivirana_varijabla naziv="DomainObject.Predmet.OstaliListFormatedOIB_1">
      <item>TOMISLAV GAŠPAR, OIB 13531477584</item>
      <item>Financijska agencija, OIB 85821130368</item>
      <item>Odvjetničko društvo Buterin &amp; Posavec j.t.d.</item>
      <item>Vinko Ljubičić, OIB 91327367435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derivirana_varijabla>
  </DomainObject.Predmet.OstaliListFormatedOIB>
  <DomainObject.Predmet.OstaliListFormatedWithAdress>
    <izvorni_sadrzaj>
      <item>TOMISLAV GAŠPAR, Strma ulica 3., 43500 Daruvar</item>
      <item>Financijska agencija</item>
      <item>Odvjetničko društvo Buterin &amp; Posavec j.t.d., Draškovićeva 82, 10000 Zagreb</item>
      <item>Vinko Ljubičić, Orljavska 4A, 31000 Osijek</item>
      <item>GRAD DARUVAR, Trg kralja Tomislava 14, 43500 Daruvar</item>
      <item>Ministarstvo financija, Porezna uprava</item>
      <item>Županijsko državno odvjetništvo u Bjelovaru</item>
      <item>Milan Roksandić</item>
      <item>Marina Lacković, Stjepana Radića 14, 43500 Daruvar</item>
      <item>DARKOM d.o.o. Daruvar</item>
      <item>Marina Lacković, Stjepana Radića 14, 43500 Daruvar</item>
    </izvorni_sadrzaj>
    <derivirana_varijabla naziv="DomainObject.Predmet.OstaliListFormatedWithAdress_1">
      <item>TOMISLAV GAŠPAR, Strma ulica 3., 43500 Daruvar</item>
      <item>Financijska agencija</item>
      <item>Odvjetničko društvo Buterin &amp; Posavec j.t.d., Draškovićeva 82, 10000 Zagreb</item>
      <item>Vinko Ljubičić, Orljavska 4A, 31000 Osijek</item>
      <item>GRAD DARUVAR, Trg kralja Tomislava 14, 43500 Daruvar</item>
      <item>Ministarstvo financija, Porezna uprava</item>
      <item>Županijsko državno odvjetništvo u Bjelovaru</item>
      <item>Milan Roksandić</item>
      <item>Marina Lacković, Stjepana Radića 14, 43500 Daruvar</item>
      <item>DARKOM d.o.o. Daruvar</item>
      <item>Marina Lacković, Stjepana Radića 14, 43500 Daruvar</item>
    </derivirana_varijabla>
  </DomainObject.Predmet.OstaliListFormatedWithAdress>
  <DomainObject.Predmet.OstaliListFormatedWithAdressOIB>
    <izvorni_sadrzaj>
      <item>TOMISLAV GAŠPAR, OIB 13531477584, Strma ulica 3., 43500 Daruvar</item>
      <item>Financijska agencija, OIB 85821130368</item>
      <item>Odvjetničko društvo Buterin &amp; Posavec j.t.d., Draškovićeva 82, 10000 Zagreb</item>
      <item>Vinko Ljubičić, OIB 91327367435, Orljavska 4A, 31000 Osijek</item>
      <item>GRAD DARUVAR, Trg kralja Tomislava 14, 43500 Daruvar</item>
      <item>Ministarstvo financija, Porezna uprava</item>
      <item>Županijsko državno odvjetništvo u Bjelovaru</item>
      <item>Milan Roksandić</item>
      <item>Marina Lacković, Stjepana Radića 14, 43500 Daruvar</item>
      <item>DARKOM d.o.o. Daruvar</item>
      <item>Marina Lacković, Stjepana Radića 14, 43500 Daruvar</item>
    </izvorni_sadrzaj>
    <derivirana_varijabla naziv="DomainObject.Predmet.OstaliListFormatedWithAdressOIB_1">
      <item>TOMISLAV GAŠPAR, OIB 13531477584, Strma ulica 3., 43500 Daruvar</item>
      <item>Financijska agencija, OIB 85821130368</item>
      <item>Odvjetničko društvo Buterin &amp; Posavec j.t.d., Draškovićeva 82, 10000 Zagreb</item>
      <item>Vinko Ljubičić, OIB 91327367435, Orljavska 4A, 31000 Osijek</item>
      <item>GRAD DARUVAR, Trg kralja Tomislava 14, 43500 Daruvar</item>
      <item>Ministarstvo financija, Porezna uprava</item>
      <item>Županijsko državno odvjetništvo u Bjelovaru</item>
      <item>Milan Roksandić</item>
      <item>Marina Lacković, Stjepana Radića 14, 43500 Daruvar</item>
      <item>DARKOM d.o.o. Daruvar</item>
      <item>Marina Lacković, Stjepana Radića 14, 43500 Daruvar</item>
    </derivirana_varijabla>
  </DomainObject.Predmet.OstaliListFormatedWithAdressOIB>
  <DomainObject.Predmet.OstaliListNazivFormated>
    <izvorni_sadrzaj>
      <item>TOMISLAV GAŠPAR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izvorni_sadrzaj>
    <derivirana_varijabla naziv="DomainObject.Predmet.OstaliListNazivFormated_1">
      <item>TOMISLAV GAŠPAR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derivirana_varijabla>
  </DomainObject.Predmet.OstaliListNazivFormated>
  <DomainObject.Predmet.OstaliListNazivFormatedOIB>
    <izvorni_sadrzaj>
      <item>TOMISLAV GAŠPAR, OIB 13531477584</item>
      <item>Financijska agencija, OIB 85821130368</item>
      <item>Odvjetničko društvo Buterin &amp; Posavec j.t.d.</item>
      <item>Vinko Ljubičić, OIB 91327367435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izvorni_sadrzaj>
    <derivirana_varijabla naziv="DomainObject.Predmet.OstaliListNazivFormatedOIB_1">
      <item>TOMISLAV GAŠPAR, OIB 13531477584</item>
      <item>Financijska agencija, OIB 85821130368</item>
      <item>Odvjetničko društvo Buterin &amp; Posavec j.t.d.</item>
      <item>Vinko Ljubičić, OIB 91327367435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24. kolovoza 2017.</izvorni_sadrzaj>
    <derivirana_varijabla naziv="DomainObject.Datum_1">24. kolovoza 2017.</derivirana_varijabla>
  </DomainObject.Datum>
  <DomainObject.PoslovniBrojDokumenta>
    <izvorni_sadrzaj>St-290/2016-40</izvorni_sadrzaj>
    <derivirana_varijabla naziv="DomainObject.PoslovniBrojDokumenta_1">St-290/2016-40</derivirana_varijabla>
  </DomainObject.PoslovniBrojDokumenta>
  <DomainObject.Predmet.StrankaIDrugi>
    <izvorni_sadrzaj>ERSTE&amp;STEIERMÄRKISCHE BANK dioničko društvo, Rijeka</izvorni_sadrzaj>
    <derivirana_varijabla naziv="DomainObject.Predmet.StrankaIDrugi_1">ERSTE&amp;STEIERMÄRKISCHE BANK dioničko društvo, Rijeka</derivirana_varijabla>
  </DomainObject.Predmet.StrankaIDrugi>
  <DomainObject.Predmet.ProtustrankaIDrugi>
    <izvorni_sadrzaj>GT-INTERIJERI d.o.o. za proizvodnju, trgovinu i usluge Daruvar</izvorni_sadrzaj>
    <derivirana_varijabla naziv="DomainObject.Predmet.ProtustrankaIDrugi_1">GT-INTERIJERI d.o.o. za proizvodnju, trgovinu i usluge Daruvar</derivirana_varijabla>
  </DomainObject.Predmet.ProtustrankaIDrugi>
  <DomainObject.Predmet.StrankaIDrugiAdressOIB>
    <izvorni_sadrzaj>ERSTE&amp;STEIERMÄRKISCHE BANK dioničko društvo, Rijeka, OIB 23057039320, Jadranski Trg 3/a, 51000 Rijeka</izvorni_sadrzaj>
    <derivirana_varijabla naziv="DomainObject.Predmet.StrankaIDrugiAdressOIB_1">ERSTE&amp;STEIERMÄRKISCHE BANK dioničko društvo, Rijeka, OIB 23057039320, Jadranski Trg 3/a, 51000 Rijeka</derivirana_varijabla>
  </DomainObject.Predmet.StrankaIDrugiAdressOIB>
  <DomainObject.Predmet.ProtustrankaIDrugiAdressOIB>
    <izvorni_sadrzaj>GT-INTERIJERI d.o.o. za proizvodnju, trgovinu i usluge Daruvar, OIB 42102113495, Strma ulica 3, 43500 Daruvar</izvorni_sadrzaj>
    <derivirana_varijabla naziv="DomainObject.Predmet.ProtustrankaIDrugiAdressOIB_1">GT-INTERIJERI d.o.o. za proizvodnju, trgovinu i usluge Daruvar, OIB 42102113495, Strma ulica 3, 43500 Daruvar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GT-INTERIJERI d.o.o. za proizvodnju, trgovinu i usluge Daruvar</item>
      <item>TOMISLAV GAŠPAR</item>
      <item>ERSTE&amp;STEIERMÄRKISCHE BANK dioničko društvo, Rijeka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izvorni_sadrzaj>
    <derivirana_varijabla naziv="DomainObject.Predmet.SudioniciListNaziv_1">
      <item>GT-INTERIJERI d.o.o. za proizvodnju, trgovinu i usluge Daruvar</item>
      <item>TOMISLAV GAŠPAR</item>
      <item>ERSTE&amp;STEIERMÄRKISCHE BANK dioničko društvo, Rijeka</item>
      <item>Financijska agencija</item>
      <item>Odvjetničko društvo Buterin &amp; Posavec j.t.d.</item>
      <item>Vinko Ljubičić</item>
      <item>GRAD DARUVAR</item>
      <item>Ministarstvo financija, Porezna uprava</item>
      <item>Županijsko državno odvjetništvo u Bjelovaru</item>
      <item>Milan Roksandić</item>
      <item>Marina Lacković</item>
      <item>DARKOM d.o.o. Daruvar</item>
      <item>Marina Lacković</item>
    </derivirana_varijabla>
  </DomainObject.Predmet.SudioniciListNaziv>
  <DomainObject.Predmet.SudioniciListAdressOIB>
    <izvorni_sadrzaj>
      <item>GT-INTERIJERI d.o.o. za proizvodnju, trgovinu i usluge Daruvar, OIB 42102113495, Strma ulica 3,43500 Daruvar</item>
      <item>TOMISLAV GAŠPAR, OIB 13531477584, Strma ulica 3.,43500 Daruvar</item>
      <item>ERSTE&amp;STEIERMÄRKISCHE BANK dioničko društvo, Rijeka, OIB 23057039320, Jadranski Trg 3/a,51000 Rijeka</item>
      <item>Financijska agencija, OIB 85821130368</item>
      <item>Odvjetničko društvo Buterin &amp; Posavec j.t.d., Draškovićeva 82,10000 Zagreb</item>
      <item>Vinko Ljubičić, OIB 91327367435, Orljavska 4A,31000 Osijek</item>
      <item>GRAD DARUVAR, Trg kralja Tomislava 14,43500 Daruvar</item>
      <item>Ministarstvo financija, Porezna uprava</item>
      <item>Županijsko državno odvjetništvo u Bjelovaru</item>
      <item>Milan Roksandić</item>
      <item>Marina Lacković, Stjepana Radića 14,43500 Daruvar</item>
      <item>DARKOM d.o.o. Daruvar</item>
      <item>Marina Lacković, Stjepana Radića 14,43500 Daruvar</item>
    </izvorni_sadrzaj>
    <derivirana_varijabla naziv="DomainObject.Predmet.SudioniciListAdressOIB_1">
      <item>GT-INTERIJERI d.o.o. za proizvodnju, trgovinu i usluge Daruvar, OIB 42102113495, Strma ulica 3,43500 Daruvar</item>
      <item>TOMISLAV GAŠPAR, OIB 13531477584, Strma ulica 3.,43500 Daruvar</item>
      <item>ERSTE&amp;STEIERMÄRKISCHE BANK dioničko društvo, Rijeka, OIB 23057039320, Jadranski Trg 3/a,51000 Rijeka</item>
      <item>Financijska agencija, OIB 85821130368</item>
      <item>Odvjetničko društvo Buterin &amp; Posavec j.t.d., Draškovićeva 82,10000 Zagreb</item>
      <item>Vinko Ljubičić, OIB 91327367435, Orljavska 4A,31000 Osijek</item>
      <item>GRAD DARUVAR, Trg kralja Tomislava 14,43500 Daruvar</item>
      <item>Ministarstvo financija, Porezna uprava</item>
      <item>Županijsko državno odvjetništvo u Bjelovaru</item>
      <item>Milan Roksandić</item>
      <item>Marina Lacković, Stjepana Radića 14,43500 Daruvar</item>
      <item>DARKOM d.o.o. Daruvar</item>
      <item>Marina Lacković, Stjepana Radića 14,43500 Daruvar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FE7F4CF6-7F5B-4E34-98EF-305F0E27387A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</properties:Pages>
  <properties:Words>0</properties:Words>
  <properties:Characters>0</properties:Characters>
  <properties:Lines>13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2017-08-24T11:36:00Z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5</vt:i4>
  </prop:property>
  <prop:property name="Naslov" pid="5" fmtid="{D5CDD505-2E9C-101B-9397-08002B2CF9AE}">
    <vt:lpwstr>St-290/2016-40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