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6da4" w14:paraId="4f26da4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D6047F">
        <w:rPr>
          <w:noProof/>
        </w:rPr>
        <w:drawing>
          <wp:inline distR="0" distL="0" distB="0" distT="0">
            <wp:extent cy="799407" cx="701040"/>
            <wp:effectExtent b="1270" r="381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511" cx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</w:t>
      </w:r>
      <w:r w:rsidR="000E73CF">
        <w:t xml:space="preserve"> 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</w:t>
      </w:r>
      <w:r w:rsidR="000E73CF">
        <w:tab/>
      </w:r>
      <w:r w:rsidRPr="00A336AC">
        <w:t>Pazin, Dršćevka 1</w:t>
      </w:r>
    </w:p>
    <w:p w:rsidRDefault="00DF14A8" w:rsidP="00DF14A8" w:rsidR="00DF14A8" w:rsidRPr="00A336AC">
      <w:pPr>
        <w:jc w:val="center"/>
      </w:pPr>
    </w:p>
    <w:p w:rsidRDefault="00CC4EAF" w:rsidP="00CC4EAF" w:rsidR="00CC4EAF">
      <w:pPr>
        <w:ind w:firstLine="708"/>
        <w:jc w:val="both"/>
      </w:pPr>
      <w:r>
        <w:t>Trgovački sud u Pazinu, po stečajnom sucu Ivanu Dujiću, u stečajnom postupku nad dužnikom D. M. V. TEHNIKA d. o. o. Medulin, Ližnjanska cesta 10, OIB 64333787850, 20. listopada 2017., donio je slijedeći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CC4EAF" w:rsidR="002C6D33" w:rsidRPr="002C6D33">
      <w:pPr>
        <w:jc w:val="both"/>
      </w:pPr>
      <w:r>
        <w:tab/>
      </w:r>
      <w:r w:rsidR="002C6D33">
        <w:t>Nalaže se</w:t>
      </w:r>
      <w:r w:rsidR="00CC4EAF">
        <w:t xml:space="preserve"> stečajnom upravi</w:t>
      </w:r>
      <w:r w:rsidR="00B95A71">
        <w:t>t</w:t>
      </w:r>
      <w:r w:rsidR="00CC4EAF">
        <w:t>elju Damiru Debeljuhu da, u pogledu automobila FIAT DOHRO CARGO 1,9 JTD MAXI, broj šasije ZFA22300005517906, proizveden 2007. godine, reg. oznake PU 989 LO, postupi sukladno odredbama čl. 133. Stečajnog zakona.</w:t>
      </w:r>
    </w:p>
    <w:p w:rsidRDefault="0018432B" w:rsidP="002C6D33" w:rsidR="0018432B" w:rsidRPr="00A336AC">
      <w:pPr>
        <w:jc w:val="both"/>
      </w:pPr>
    </w:p>
    <w:p w:rsidRDefault="000515A0" w:rsidP="000515A0" w:rsidR="000515A0" w:rsidRPr="00A336AC">
      <w:pPr>
        <w:jc w:val="center"/>
      </w:pPr>
      <w:r w:rsidRPr="00A336AC">
        <w:t xml:space="preserve">U Pazinu, </w:t>
      </w:r>
      <w:r w:rsidR="00B95A71">
        <w:t>20</w:t>
      </w:r>
      <w:r w:rsidR="00A336AC">
        <w:t>.</w:t>
      </w:r>
      <w:r w:rsidR="00CB2AB2" w:rsidRPr="00A336AC">
        <w:t xml:space="preserve"> </w:t>
      </w:r>
      <w:r w:rsidR="00B95A71">
        <w:t xml:space="preserve">listopada </w:t>
      </w:r>
      <w:r w:rsidR="00CB2AB2" w:rsidRPr="00A336AC">
        <w:t>201</w:t>
      </w:r>
      <w:r w:rsidR="003774FD">
        <w:t>7</w:t>
      </w:r>
      <w:r w:rsidR="00CB2AB2" w:rsidRPr="00A336AC">
        <w:t>.</w:t>
      </w:r>
    </w:p>
    <w:p w:rsidRDefault="000515A0" w:rsidP="000515A0" w:rsidR="000515A0" w:rsidRPr="00A336AC"/>
    <w:p w:rsidRDefault="000515A0" w:rsidP="00B95A71" w:rsidR="000515A0" w:rsidRPr="00A336AC">
      <w:pPr>
        <w:ind w:left="5664"/>
        <w:jc w:val="center"/>
      </w:pPr>
      <w:r w:rsidRPr="00A336AC">
        <w:t>Stečajni sudac</w:t>
      </w:r>
    </w:p>
    <w:p w:rsidRDefault="00B95A71" w:rsidP="00B95A71" w:rsidR="00B95A71">
      <w:pPr>
        <w:ind w:left="5664"/>
        <w:jc w:val="center"/>
      </w:pPr>
    </w:p>
    <w:p w:rsidRDefault="000515A0" w:rsidP="00B95A71" w:rsidR="000515A0" w:rsidRPr="00A336AC">
      <w:pPr>
        <w:ind w:left="5664"/>
        <w:jc w:val="center"/>
      </w:pPr>
      <w:r w:rsidRPr="00A336AC">
        <w:t>Ivan Dujić</w:t>
      </w:r>
      <w:r w:rsidR="00F66EDE">
        <w:t>, v.r.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>- e – oglasna ploča 8 dana</w:t>
      </w:r>
    </w:p>
    <w:p w:rsidRDefault="00517A02" w:rsidP="00517A02" w:rsidR="00517A02">
      <w:r w:rsidRPr="00A336AC">
        <w:t xml:space="preserve">- </w:t>
      </w:r>
      <w:r w:rsidR="00B95A71">
        <w:t>stečajni upravitelj Damir Debeljuh, Pula, Laginjina 6</w:t>
      </w:r>
    </w:p>
    <w:p w:rsidRDefault="00B95A71" w:rsidP="00517A02" w:rsidR="00B95A71"/>
    <w:p w:rsidRDefault="00B95A71" w:rsidP="00517A02" w:rsidR="00B95A71"/>
    <w:p w:rsidRDefault="00B95A71" w:rsidP="00517A02" w:rsidR="00B95A71"/>
    <w:p w:rsidRDefault="00B95A71" w:rsidP="00517A02" w:rsidR="00B95A71" w:rsidRPr="00A336AC">
      <w:r>
        <w:t>Kal. 60 dana.</w:t>
      </w:r>
    </w:p>
    <w:p w:rsidRDefault="00477CC8" w:rsidP="00517A02" w:rsidR="00477CC8" w:rsidRPr="00A336AC"/>
    <w:sectPr w:rsidSect="00477CC8" w:rsidR="00477CC8" w:rsidRPr="00A336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1FE" w:rsidP="0060566F" w:rsidR="006351FE">
      <w:r>
        <w:separator/>
      </w:r>
    </w:p>
  </w:endnote>
  <w:endnote w:id="0" w:type="continuationSeparator">
    <w:p w:rsidRDefault="006351FE" w:rsidP="0060566F" w:rsidR="00635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1FE" w:rsidP="0060566F" w:rsidR="006351FE">
      <w:r>
        <w:separator/>
      </w:r>
    </w:p>
  </w:footnote>
  <w:footnote w:id="0" w:type="continuationSeparator">
    <w:p w:rsidRDefault="006351FE" w:rsidP="0060566F" w:rsidR="00635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10 St-</w:t>
    </w:r>
    <w:r w:rsidR="00CC4EAF">
      <w:t>450</w:t>
    </w:r>
    <w:r w:rsidR="00A336AC">
      <w:t>/</w:t>
    </w:r>
    <w:r w:rsidR="00CC4EAF">
      <w:t>2017</w:t>
    </w:r>
    <w:r w:rsidRPr="0060566F">
      <w:t>-</w:t>
    </w:r>
    <w:r w:rsidR="00CC4EAF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A0"/>
    <w:rsid w:val="0004215F"/>
    <w:rsid w:val="000515A0"/>
    <w:rsid w:val="000A685F"/>
    <w:rsid w:val="000B307E"/>
    <w:rsid w:val="000E73CF"/>
    <w:rsid w:val="00157E13"/>
    <w:rsid w:val="00176D45"/>
    <w:rsid w:val="0018432B"/>
    <w:rsid w:val="002002EE"/>
    <w:rsid w:val="00263894"/>
    <w:rsid w:val="00263BAD"/>
    <w:rsid w:val="002B6C11"/>
    <w:rsid w:val="002C6D33"/>
    <w:rsid w:val="003774FD"/>
    <w:rsid w:val="003B058E"/>
    <w:rsid w:val="003F30AA"/>
    <w:rsid w:val="00417287"/>
    <w:rsid w:val="00422A5D"/>
    <w:rsid w:val="00477CC8"/>
    <w:rsid w:val="00491DBD"/>
    <w:rsid w:val="0050259B"/>
    <w:rsid w:val="00517A02"/>
    <w:rsid w:val="005F67A8"/>
    <w:rsid w:val="0060566F"/>
    <w:rsid w:val="006351FE"/>
    <w:rsid w:val="00653688"/>
    <w:rsid w:val="00696D98"/>
    <w:rsid w:val="006F36D8"/>
    <w:rsid w:val="007204DF"/>
    <w:rsid w:val="00771037"/>
    <w:rsid w:val="00797B00"/>
    <w:rsid w:val="007D4C16"/>
    <w:rsid w:val="007E59B9"/>
    <w:rsid w:val="00841EE7"/>
    <w:rsid w:val="008A7739"/>
    <w:rsid w:val="008C5F4C"/>
    <w:rsid w:val="008D5803"/>
    <w:rsid w:val="0096292B"/>
    <w:rsid w:val="00964CD2"/>
    <w:rsid w:val="00986750"/>
    <w:rsid w:val="009F593D"/>
    <w:rsid w:val="00A02C0B"/>
    <w:rsid w:val="00A336AC"/>
    <w:rsid w:val="00AB3722"/>
    <w:rsid w:val="00AD7F99"/>
    <w:rsid w:val="00B80E74"/>
    <w:rsid w:val="00B8682D"/>
    <w:rsid w:val="00B95A71"/>
    <w:rsid w:val="00C11EC0"/>
    <w:rsid w:val="00CB2AB2"/>
    <w:rsid w:val="00CC4EAF"/>
    <w:rsid w:val="00CC7A3F"/>
    <w:rsid w:val="00D3072D"/>
    <w:rsid w:val="00D6047F"/>
    <w:rsid w:val="00DF14A8"/>
    <w:rsid w:val="00E11B82"/>
    <w:rsid w:val="00F04EC7"/>
    <w:rsid w:val="00F505D1"/>
    <w:rsid w:val="00F602C3"/>
    <w:rsid w:val="00F6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cs="Tahoma" w:eastAsia="Times New Roman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6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E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E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E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E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5A0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customStyle="1" w:styleId="f01" w:type="character">
    <w:name w:val="f01"/>
    <w:rsid w:val="00A336A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ascii="Tahoma" w:cs="Tahoma" w:eastAsia="Times New Roman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6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E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E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E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E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030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St-450/2017</izvorni_sadrzaj>
    <derivirana_varijabla naziv="DomainObject.Predmet.OznakaBroj_1">St-450/2017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D.M.V. TEHNIKA d.o.o. MEDULIN</izvorni_sadrzaj>
    <derivirana_varijabla naziv="DomainObject.Predmet.ProtustrankaFormated_1">  D.M.V. TEHNIKA d.o.o. MEDULIN</derivirana_varijabla>
  </DomainObject.Predmet.ProtustrankaFormated>
  <DomainObject.Predmet.ProtustrankaFormatedOIB>
    <izvorni_sadrzaj>  D.M.V. TEHNIKA d.o.o. MEDULIN, OIB 64333787850</izvorni_sadrzaj>
    <derivirana_varijabla naziv="DomainObject.Predmet.ProtustrankaFormatedOIB_1">  D.M.V. TEHNIKA d.o.o. MEDULIN, OIB 64333787850</derivirana_varijabla>
  </DomainObject.Predmet.ProtustrankaFormatedOIB>
  <DomainObject.Predmet.ProtustrankaFormatedWithAdress>
    <izvorni_sadrzaj> D.M.V. TEHNIKA d.o.o. MEDULIN, Ližnjanska cesta 10, 52100 Medulin</izvorni_sadrzaj>
    <derivirana_varijabla naziv="DomainObject.Predmet.ProtustrankaFormatedWithAdress_1"> D.M.V. TEHNIKA d.o.o. MEDULIN, Ližnjanska cesta 10, 52100 Medulin</derivirana_varijabla>
  </DomainObject.Predmet.ProtustrankaFormatedWithAdress>
  <DomainObject.Predmet.ProtustrankaFormatedWithAdressOIB>
    <izvorni_sadrzaj> D.M.V. TEHNIKA d.o.o. MEDULIN, OIB 64333787850, Ližnjanska cesta 10, 52100 Medulin</izvorni_sadrzaj>
    <derivirana_varijabla naziv="DomainObject.Predmet.ProtustrankaFormatedWithAdressOIB_1"> D.M.V. TEHNIKA d.o.o. MEDULIN, OIB 64333787850, Ližnjanska cesta 10, 52100 Medulin</derivirana_varijabla>
  </DomainObject.Predmet.ProtustrankaFormatedWithAdressOIB>
  <DomainObject.Predmet.ProtustrankaWithAdress>
    <izvorni_sadrzaj>D.M.V. TEHNIKA d.o.o. MEDULIN Ližnjanska cesta 10, 52100 Medulin</izvorni_sadrzaj>
    <derivirana_varijabla naziv="DomainObject.Predmet.ProtustrankaWithAdress_1">D.M.V. TEHNIKA d.o.o. MEDULIN Ližnjanska cesta 10, 52100 Medulin</derivirana_varijabla>
  </DomainObject.Predmet.ProtustrankaWithAdress>
  <DomainObject.Predmet.ProtustrankaWithAdressOIB>
    <izvorni_sadrzaj>D.M.V. TEHNIKA d.o.o. MEDULIN, OIB 64333787850, Ližnjanska cesta 10, 52100 Medulin</izvorni_sadrzaj>
    <derivirana_varijabla naziv="DomainObject.Predmet.ProtustrankaWithAdressOIB_1">D.M.V. TEHNIKA d.o.o. MEDULIN, OIB 64333787850, Ližnjanska cesta 10, 52100 Medulin</derivirana_varijabla>
  </DomainObject.Predmet.ProtustrankaWithAdressOIB>
  <DomainObject.Predmet.ProtustrankaNazivFormated>
    <izvorni_sadrzaj>D.M.V. TEHNIKA d.o.o. MEDULIN</izvorni_sadrzaj>
    <derivirana_varijabla naziv="DomainObject.Predmet.ProtustrankaNazivFormated_1">D.M.V. TEHNIKA d.o.o. MEDULIN</derivirana_varijabla>
  </DomainObject.Predmet.ProtustrankaNazivFormated>
  <DomainObject.Predmet.ProtustrankaNazivFormatedOIB>
    <izvorni_sadrzaj>D.M.V. TEHNIKA d.o.o. MEDULIN, OIB 64333787850</izvorni_sadrzaj>
    <derivirana_varijabla naziv="DomainObject.Predmet.ProtustrankaNazivFormatedOIB_1">D.M.V. TEHNIKA d.o.o. MEDULIN, OIB 64333787850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Milorad Milutinović, Medulin</izvorni_sadrzaj>
    <derivirana_varijabla naziv="DomainObject.Predmet.StrankaFormated_1">  Milorad Milutinović, Medulin</derivirana_varijabla>
  </DomainObject.Predmet.StrankaFormated>
  <DomainObject.Predmet.StrankaFormatedOIB>
    <izvorni_sadrzaj>  Milorad Milutinović, Medulin, OIB 84142430161</izvorni_sadrzaj>
    <derivirana_varijabla naziv="DomainObject.Predmet.StrankaFormatedOIB_1">  Milorad Milutinović, Medulin, OIB 84142430161</derivirana_varijabla>
  </DomainObject.Predmet.StrankaFormatedOIB>
  <DomainObject.Predmet.StrankaFormatedWithAdress>
    <izvorni_sadrzaj> Milorad Milutinović, Medulin, Ližnjanska Cesta 10, 52100 Medulin</izvorni_sadrzaj>
    <derivirana_varijabla naziv="DomainObject.Predmet.StrankaFormatedWithAdress_1"> Milorad Milutinović, Medulin, Ližnjanska Cesta 10, 52100 Medulin</derivirana_varijabla>
  </DomainObject.Predmet.StrankaFormatedWithAdress>
  <DomainObject.Predmet.StrankaFormatedWithAdressOIB>
    <izvorni_sadrzaj> Milorad Milutinović, Medulin, OIB 84142430161, Ližnjanska Cesta 10, 52100 Medulin</izvorni_sadrzaj>
    <derivirana_varijabla naziv="DomainObject.Predmet.StrankaFormatedWithAdressOIB_1"> Milorad Milutinović, Medulin, OIB 84142430161, Ližnjanska Cesta 10, 52100 Medulin</derivirana_varijabla>
  </DomainObject.Predmet.StrankaFormatedWithAdressOIB>
  <DomainObject.Predmet.StrankaWithAdress>
    <izvorni_sadrzaj>Milorad Milutinović, Medulin Ližnjanska Cesta 10,52100 Medulin</izvorni_sadrzaj>
    <derivirana_varijabla naziv="DomainObject.Predmet.StrankaWithAdress_1">Milorad Milutinović, Medulin Ližnjanska Cesta 10,52100 Medulin</derivirana_varijabla>
  </DomainObject.Predmet.StrankaWithAdress>
  <DomainObject.Predmet.StrankaWithAdressOIB>
    <izvorni_sadrzaj>Milorad Milutinović, Medulin, OIB 84142430161, Ližnjanska Cesta 10,52100 Medulin</izvorni_sadrzaj>
    <derivirana_varijabla naziv="DomainObject.Predmet.StrankaWithAdressOIB_1">Milorad Milutinović, Medulin, OIB 84142430161, Ližnjanska Cesta 10,52100 Medulin</derivirana_varijabla>
  </DomainObject.Predmet.StrankaWithAdressOIB>
  <DomainObject.Predmet.StrankaNazivFormated>
    <izvorni_sadrzaj>Milorad Milutinović, Medulin</izvorni_sadrzaj>
    <derivirana_varijabla naziv="DomainObject.Predmet.StrankaNazivFormated_1">Milorad Milutinović, Medulin</derivirana_varijabla>
  </DomainObject.Predmet.StrankaNazivFormated>
  <DomainObject.Predmet.StrankaNazivFormatedOIB>
    <izvorni_sadrzaj>Milorad Milutinović, Medulin, OIB 84142430161</izvorni_sadrzaj>
    <derivirana_varijabla naziv="DomainObject.Predmet.StrankaNazivFormatedOIB_1">Milorad Milutinović, Medulin, OIB 84142430161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111030.45</izvorni_sadrzaj>
    <derivirana_varijabla naziv="DomainObject.Predmet.TrenutnaVrijednost_1">111030.45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Milorad Milutinović, Medulin</item>
    </izvorni_sadrzaj>
    <derivirana_varijabla naziv="DomainObject.Predmet.StrankaListFormated_1">
      <item>Milorad Milutinović, Medulin</item>
    </derivirana_varijabla>
  </DomainObject.Predmet.StrankaListFormated>
  <DomainObject.Predmet.StrankaListFormatedOIB>
    <izvorni_sadrzaj>
      <item>Milorad Milutinović, Medulin, OIB 84142430161</item>
    </izvorni_sadrzaj>
    <derivirana_varijabla naziv="DomainObject.Predmet.StrankaListFormatedOIB_1">
      <item>Milorad Milutinović, Medulin, OIB 84142430161</item>
    </derivirana_varijabla>
  </DomainObject.Predmet.StrankaListFormatedOIB>
  <DomainObject.Predmet.StrankaListFormatedWithAdress>
    <izvorni_sadrzaj>
      <item>Milorad Milutinović, Medulin, Ližnjanska Cesta 10, 52100 Medulin</item>
    </izvorni_sadrzaj>
    <derivirana_varijabla naziv="DomainObject.Predmet.StrankaListFormatedWithAdress_1">
      <item>Milorad Milutinović, Medulin, Ližnjanska Cesta 10, 52100 Medulin</item>
    </derivirana_varijabla>
  </DomainObject.Predmet.StrankaListFormatedWithAdress>
  <DomainObject.Predmet.StrankaListFormatedWithAdressOIB>
    <izvorni_sadrzaj>
      <item>Milorad Milutinović, Medulin, OIB 84142430161, Ližnjanska Cesta 10, 52100 Medulin</item>
    </izvorni_sadrzaj>
    <derivirana_varijabla naziv="DomainObject.Predmet.StrankaListFormatedWithAdressOIB_1">
      <item>Milorad Milutinović, Medulin, OIB 84142430161, Ližnjanska Cesta 10, 52100 Medulin</item>
    </derivirana_varijabla>
  </DomainObject.Predmet.StrankaListFormatedWithAdressOIB>
  <DomainObject.Predmet.StrankaListNazivFormated>
    <izvorni_sadrzaj>
      <item>Milorad Milutinović, Medulin</item>
    </izvorni_sadrzaj>
    <derivirana_varijabla naziv="DomainObject.Predmet.StrankaListNazivFormated_1">
      <item>Milorad Milutinović, Medulin</item>
    </derivirana_varijabla>
  </DomainObject.Predmet.StrankaListNazivFormated>
  <DomainObject.Predmet.StrankaListNazivFormatedOIB>
    <izvorni_sadrzaj>
      <item>Milorad Milutinović, Medulin, OIB 84142430161</item>
    </izvorni_sadrzaj>
    <derivirana_varijabla naziv="DomainObject.Predmet.StrankaListNazivFormatedOIB_1">
      <item>Milorad Milutinović, Medulin, OIB 84142430161</item>
    </derivirana_varijabla>
  </DomainObject.Predmet.StrankaListNazivFormatedOIB>
  <DomainObject.Predmet.ProtuStrankaListFormated>
    <izvorni_sadrzaj>
      <item>D.M.V. TEHNIKA d.o.o. MEDULIN</item>
    </izvorni_sadrzaj>
    <derivirana_varijabla naziv="DomainObject.Predmet.ProtuStrankaListFormated_1">
      <item>D.M.V. TEHNIKA d.o.o. MEDULIN</item>
    </derivirana_varijabla>
  </DomainObject.Predmet.ProtuStrankaListFormated>
  <DomainObject.Predmet.ProtuStrankaListFormatedOIB>
    <izvorni_sadrzaj>
      <item>D.M.V. TEHNIKA d.o.o. MEDULIN, OIB 64333787850</item>
    </izvorni_sadrzaj>
    <derivirana_varijabla naziv="DomainObject.Predmet.ProtuStrankaListFormatedOIB_1">
      <item>D.M.V. TEHNIKA d.o.o. MEDULIN, OIB 64333787850</item>
    </derivirana_varijabla>
  </DomainObject.Predmet.ProtuStrankaListFormatedOIB>
  <DomainObject.Predmet.ProtuStrankaListFormatedWithAdress>
    <izvorni_sadrzaj>
      <item>D.M.V. TEHNIKA d.o.o. MEDULIN, Ližnjanska cesta 10, 52100 Medulin</item>
    </izvorni_sadrzaj>
    <derivirana_varijabla naziv="DomainObject.Predmet.ProtuStrankaListFormatedWithAdress_1">
      <item>D.M.V. TEHNIKA d.o.o. MEDULIN, Ližnjanska cesta 10, 52100 Medulin</item>
    </derivirana_varijabla>
  </DomainObject.Predmet.ProtuStrankaListFormatedWithAdress>
  <DomainObject.Predmet.ProtuStrankaListFormatedWithAdressOIB>
    <izvorni_sadrzaj>
      <item>D.M.V. TEHNIKA d.o.o. MEDULIN, OIB 64333787850, Ližnjanska cesta 10, 52100 Medulin</item>
    </izvorni_sadrzaj>
    <derivirana_varijabla naziv="DomainObject.Predmet.ProtuStrankaListFormatedWithAdressOIB_1">
      <item>D.M.V. TEHNIKA d.o.o. MEDULIN, OIB 64333787850, Ližnjanska cesta 10, 52100 Medulin</item>
    </derivirana_varijabla>
  </DomainObject.Predmet.ProtuStrankaListFormatedWithAdressOIB>
  <DomainObject.Predmet.ProtuStrankaListNazivFormated>
    <izvorni_sadrzaj>
      <item>D.M.V. TEHNIKA d.o.o. MEDULIN</item>
    </izvorni_sadrzaj>
    <derivirana_varijabla naziv="DomainObject.Predmet.ProtuStrankaListNazivFormated_1">
      <item>D.M.V. TEHNIKA d.o.o. MEDULIN</item>
    </derivirana_varijabla>
  </DomainObject.Predmet.ProtuStrankaListNazivFormated>
  <DomainObject.Predmet.ProtuStrankaListNazivFormatedOIB>
    <izvorni_sadrzaj>
      <item>D.M.V. TEHNIKA d.o.o. MEDULIN, OIB 64333787850</item>
    </izvorni_sadrzaj>
    <derivirana_varijabla naziv="DomainObject.Predmet.ProtuStrankaListNazivFormatedOIB_1">
      <item>D.M.V. TEHNIKA d.o.o. MEDULIN, OIB 64333787850</item>
    </derivirana_varijabla>
  </DomainObject.Predmet.ProtuStrankaListNazivFormatedOIB>
  <DomainObject.Predmet.OstaliListFormated>
    <izvorni_sadrzaj>
      <item>odvJj. DRAŽAN GUNJAČA</item>
    </izvorni_sadrzaj>
    <derivirana_varijabla naziv="DomainObject.Predmet.OstaliListFormated_1">
      <item>odvJj. DRAŽAN GUNJAČA</item>
    </derivirana_varijabla>
  </DomainObject.Predmet.OstaliListFormated>
  <DomainObject.Predmet.OstaliListFormatedOIB>
    <izvorni_sadrzaj>
      <item>odvJj. DRAŽAN GUNJAČA</item>
    </izvorni_sadrzaj>
    <derivirana_varijabla naziv="DomainObject.Predmet.OstaliListFormatedOIB_1">
      <item>odvJj. DRAŽAN GUNJAČA</item>
    </derivirana_varijabla>
  </DomainObject.Predmet.OstaliListFormatedOIB>
  <DomainObject.Predmet.OstaliListFormatedWithAdress>
    <izvorni_sadrzaj>
      <item>odvJj. DRAŽAN GUNJAČA, Kandlerova 3/I, 52100 Pula</item>
    </izvorni_sadrzaj>
    <derivirana_varijabla naziv="DomainObject.Predmet.OstaliListFormatedWithAdress_1">
      <item>odvJj. DRAŽAN GUNJAČA, Kandlerova 3/I, 52100 Pula</item>
    </derivirana_varijabla>
  </DomainObject.Predmet.OstaliListFormatedWithAdress>
  <DomainObject.Predmet.OstaliListFormatedWithAdressOIB>
    <izvorni_sadrzaj>
      <item>odvJj. DRAŽAN GUNJAČA, Kandlerova 3/I, 52100 Pula</item>
    </izvorni_sadrzaj>
    <derivirana_varijabla naziv="DomainObject.Predmet.OstaliListFormatedWithAdressOIB_1">
      <item>odvJj. DRAŽAN GUNJAČA, Kandlerova 3/I, 52100 Pula</item>
    </derivirana_varijabla>
  </DomainObject.Predmet.OstaliListFormatedWithAdressOIB>
  <DomainObject.Predmet.OstaliListNazivFormated>
    <izvorni_sadrzaj>
      <item>odvJj. DRAŽAN GUNJAČA</item>
    </izvorni_sadrzaj>
    <derivirana_varijabla naziv="DomainObject.Predmet.OstaliListNazivFormated_1">
      <item>odvJj. DRAŽAN GUNJAČA</item>
    </derivirana_varijabla>
  </DomainObject.Predmet.OstaliListNazivFormated>
  <DomainObject.Predmet.OstaliListNazivFormatedOIB>
    <izvorni_sadrzaj>
      <item>odvJj. DRAŽAN GUNJAČA</item>
    </izvorni_sadrzaj>
    <derivirana_varijabla naziv="DomainObject.Predmet.OstaliListNazivFormatedOIB_1">
      <item>odvJj. DRAŽAN GUNJAČA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Milorad Milutinović, Medulin</izvorni_sadrzaj>
    <derivirana_varijabla naziv="DomainObject.Predmet.StrankaIDrugi_1">Milorad Milutinović, Medulin</derivirana_varijabla>
  </DomainObject.Predmet.StrankaIDrugi>
  <DomainObject.Predmet.ProtustrankaIDrugi>
    <izvorni_sadrzaj>D.M.V. TEHNIKA d.o.o. MEDULIN</izvorni_sadrzaj>
    <derivirana_varijabla naziv="DomainObject.Predmet.ProtustrankaIDrugi_1">D.M.V. TEHNIKA d.o.o. MEDULIN</derivirana_varijabla>
  </DomainObject.Predmet.ProtustrankaIDrugi>
  <DomainObject.Predmet.StrankaIDrugiAdressOIB>
    <izvorni_sadrzaj>Milorad Milutinović, Medulin, OIB 84142430161, Ližnjanska Cesta 10, 52100 Medulin</izvorni_sadrzaj>
    <derivirana_varijabla naziv="DomainObject.Predmet.StrankaIDrugiAdressOIB_1">Milorad Milutinović, Medulin, OIB 84142430161, Ližnjanska Cesta 10, 52100 Medulin</derivirana_varijabla>
  </DomainObject.Predmet.StrankaIDrugiAdressOIB>
  <DomainObject.Predmet.ProtustrankaIDrugiAdressOIB>
    <izvorni_sadrzaj>D.M.V. TEHNIKA d.o.o. MEDULIN, OIB 64333787850, Ližnjanska cesta 10, 52100 Medulin</izvorni_sadrzaj>
    <derivirana_varijabla naziv="DomainObject.Predmet.ProtustrankaIDrugiAdressOIB_1">D.M.V. TEHNIKA d.o.o. MEDULIN, OIB 64333787850, Ližnjanska cesta 10,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D.M.V. TEHNIKA d.o.o. MEDULIN</item>
      <item>Milorad Milutinović, Medulin</item>
      <item>odvJj. DRAŽAN GUNJAČA</item>
    </izvorni_sadrzaj>
    <derivirana_varijabla naziv="DomainObject.Predmet.SudioniciListNaziv_1">
      <item>D.M.V. TEHNIKA d.o.o. MEDULIN</item>
      <item>Milorad Milutinović, Medulin</item>
      <item>odvJj. DRAŽAN GUNJAČA</item>
    </derivirana_varijabla>
  </DomainObject.Predmet.SudioniciListNaziv>
  <DomainObject.Predmet.SudioniciListAdressOIB>
    <izvorni_sadrzaj>
      <item>D.M.V. TEHNIKA d.o.o. MEDULIN, OIB 64333787850, Ližnjanska cesta 10,52100 Medulin</item>
      <item>Milorad Milutinović, Medulin, OIB 84142430161, Ližnjanska Cesta 10,52100 Medulin</item>
      <item>odvJj. DRAŽAN GUNJAČA, Kandlerova 3/I,52100 Pula</item>
    </izvorni_sadrzaj>
    <derivirana_varijabla naziv="DomainObject.Predmet.SudioniciListAdressOIB_1">
      <item>D.M.V. TEHNIKA d.o.o. MEDULIN, OIB 64333787850, Ližnjanska cesta 10,52100 Medulin</item>
      <item>Milorad Milutinović, Medulin, OIB 84142430161, Ližnjanska Cesta 10,52100 Medulin</item>
      <item>odvJj. DRAŽAN GUNJAČA, Kandlerova 3/I,52100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64333787850</item>
      <item>, OIB 84142430161</item>
      <item>, OIB null</item>
    </izvorni_sadrzaj>
    <derivirana_varijabla naziv="DomainObject.Predmet.SudioniciListNazivOIB_1">
      <item>, OIB 64333787850</item>
      <item>, OIB 84142430161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654</properties:Characters>
  <properties:Lines>33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2017-10-20T06:33:00Z</dcterms:created>
  <dc:creator>korisnik</dc:creator>
  <cp:lastModifiedBy>Sanja Lakošeljac</cp:lastModifiedBy>
  <dcterms:modified xmlns:xsi="http://www.w3.org/2001/XMLSchema-instance" xsi:type="dcterms:W3CDTF">2017-10-20T06:47:00Z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