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a9d2" w14:paraId="9d6a9d2" w:rsidRDefault="00542B36" w:rsidP="00542B36" w:rsidR="00542B3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85</w:t>
      </w:r>
      <w:proofErr w:type="spellEnd"/>
      <w:r>
        <w:t>. St-</w:t>
      </w:r>
      <w:proofErr w:type="spellStart"/>
      <w:r w:rsidR="00692F80">
        <w:t>2416</w:t>
      </w:r>
      <w:proofErr w:type="spellEnd"/>
      <w:r>
        <w:t>/</w:t>
      </w:r>
      <w:proofErr w:type="spellStart"/>
      <w:r>
        <w:t>16</w:t>
      </w:r>
      <w:proofErr w:type="spellEnd"/>
    </w:p>
    <w:p w:rsidRDefault="00542B36" w:rsidP="00542B36" w:rsidR="00542B36">
      <w:pPr>
        <w:jc w:val="both"/>
      </w:pPr>
      <w:r>
        <w:t xml:space="preserve">     REPUBLIKA HRVATSKA</w:t>
      </w:r>
    </w:p>
    <w:p w:rsidRDefault="00542B36" w:rsidP="00542B36" w:rsidR="00542B36">
      <w:pPr>
        <w:jc w:val="both"/>
      </w:pPr>
      <w:r>
        <w:t>TRGOVAČKI SUD U ZAGREBU</w:t>
      </w:r>
    </w:p>
    <w:p w:rsidRDefault="00542B36" w:rsidP="00542B36" w:rsidR="00542B36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542B36" w:rsidP="00542B36" w:rsidR="00542B36">
      <w:pPr>
        <w:jc w:val="center"/>
      </w:pPr>
      <w:r>
        <w:t>R E P U B L I K A  H R V A T S K A</w:t>
      </w:r>
    </w:p>
    <w:p w:rsidRDefault="00542B36" w:rsidP="00542B36" w:rsidR="00542B36">
      <w:pPr>
        <w:jc w:val="both"/>
      </w:pPr>
    </w:p>
    <w:p w:rsidRDefault="00542B36" w:rsidP="00542B36" w:rsidR="00542B3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542B36" w:rsidP="00542B36" w:rsidR="00542B36">
      <w:pPr>
        <w:jc w:val="both"/>
      </w:pPr>
    </w:p>
    <w:p w:rsidRDefault="0025452B" w:rsidP="00542B36" w:rsidR="00542B36">
      <w:pPr>
        <w:ind w:firstLine="708"/>
        <w:jc w:val="both"/>
      </w:pPr>
      <w:r w:rsidRPr="0025452B">
        <w:t xml:space="preserve">Trgovački sud u Zagrebu, po sucu </w:t>
      </w:r>
      <w:proofErr w:type="spellStart"/>
      <w:r w:rsidRPr="0025452B">
        <w:t>mr.sc</w:t>
      </w:r>
      <w:proofErr w:type="spellEnd"/>
      <w:r w:rsidRPr="0025452B">
        <w:t xml:space="preserve">. Ivani Koštarić Fegeš, u stečajnom postupku u povodu prijedloga predlagatelja FINANCIJSKE AGENCIJE, Zagreb, Ulica grada Vukovara </w:t>
      </w:r>
      <w:proofErr w:type="spellStart"/>
      <w:r w:rsidRPr="0025452B">
        <w:t>70</w:t>
      </w:r>
      <w:proofErr w:type="spellEnd"/>
      <w:r w:rsidRPr="0025452B">
        <w:t xml:space="preserve">, </w:t>
      </w:r>
      <w:proofErr w:type="spellStart"/>
      <w:r w:rsidRPr="0025452B">
        <w:t>OIB</w:t>
      </w:r>
      <w:proofErr w:type="spellEnd"/>
      <w:r w:rsidRPr="0025452B">
        <w:t xml:space="preserve">: </w:t>
      </w:r>
      <w:proofErr w:type="spellStart"/>
      <w:r w:rsidRPr="0025452B">
        <w:t>85821130368</w:t>
      </w:r>
      <w:proofErr w:type="spellEnd"/>
      <w:r w:rsidRPr="0025452B">
        <w:t xml:space="preserve">, za otvaranje stečajnog postupka nad dužnikom </w:t>
      </w:r>
      <w:proofErr w:type="spellStart"/>
      <w:r w:rsidRPr="0025452B">
        <w:t>TERGUM</w:t>
      </w:r>
      <w:proofErr w:type="spellEnd"/>
      <w:r w:rsidRPr="0025452B">
        <w:t xml:space="preserve"> d.o.o.</w:t>
      </w:r>
      <w:r>
        <w:t xml:space="preserve"> u stečaju</w:t>
      </w:r>
      <w:r w:rsidRPr="0025452B">
        <w:t xml:space="preserve">, Zagreb, Petrova </w:t>
      </w:r>
      <w:proofErr w:type="spellStart"/>
      <w:r w:rsidRPr="0025452B">
        <w:t>41b</w:t>
      </w:r>
      <w:proofErr w:type="spellEnd"/>
      <w:r w:rsidRPr="0025452B">
        <w:t xml:space="preserve">, </w:t>
      </w:r>
      <w:proofErr w:type="spellStart"/>
      <w:r w:rsidRPr="0025452B">
        <w:t>OIB</w:t>
      </w:r>
      <w:proofErr w:type="spellEnd"/>
      <w:r w:rsidRPr="0025452B">
        <w:t xml:space="preserve">: </w:t>
      </w:r>
      <w:proofErr w:type="spellStart"/>
      <w:r w:rsidRPr="0025452B">
        <w:t>29849689880</w:t>
      </w:r>
      <w:proofErr w:type="spellEnd"/>
      <w:r w:rsidR="00542B36">
        <w:t xml:space="preserve">, </w:t>
      </w:r>
      <w:r>
        <w:t>4</w:t>
      </w:r>
      <w:r w:rsidR="00542B36">
        <w:t xml:space="preserve">. </w:t>
      </w:r>
      <w:r>
        <w:t>srpnja</w:t>
      </w:r>
      <w:r w:rsidR="00542B36">
        <w:t xml:space="preserve"> </w:t>
      </w:r>
      <w:proofErr w:type="spellStart"/>
      <w:r w:rsidR="00542B36">
        <w:t>201</w:t>
      </w:r>
      <w:r w:rsidR="003E3BCC">
        <w:t>8</w:t>
      </w:r>
      <w:proofErr w:type="spellEnd"/>
      <w:r w:rsidR="00542B36">
        <w:t>.</w:t>
      </w:r>
    </w:p>
    <w:p w:rsidRDefault="00542B36" w:rsidP="00542B36" w:rsidR="00542B36">
      <w:pPr>
        <w:jc w:val="center"/>
      </w:pPr>
    </w:p>
    <w:p w:rsidRDefault="00542B36" w:rsidP="00542B36" w:rsidR="00542B3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542B36" w:rsidP="00542B36" w:rsidR="00542B36">
      <w:pPr>
        <w:jc w:val="center"/>
      </w:pPr>
    </w:p>
    <w:p w:rsidRDefault="00542B36" w:rsidP="00542B36" w:rsidR="00542B36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A218D5">
        <w:t xml:space="preserve">nagradu u bruto iznosu od </w:t>
      </w:r>
      <w:proofErr w:type="spellStart"/>
      <w:r w:rsidR="00A218D5" w:rsidRPr="00A218D5">
        <w:t>3.000</w:t>
      </w:r>
      <w:proofErr w:type="spellEnd"/>
      <w:r w:rsidR="00A218D5" w:rsidRPr="00A218D5">
        <w:t>,</w:t>
      </w:r>
      <w:proofErr w:type="spellStart"/>
      <w:r w:rsidR="00A218D5" w:rsidRPr="00A218D5">
        <w:t>00</w:t>
      </w:r>
      <w:proofErr w:type="spellEnd"/>
      <w:r w:rsidR="00A218D5" w:rsidRPr="00A218D5">
        <w:t xml:space="preserve"> </w:t>
      </w:r>
      <w:r w:rsidR="00A218D5">
        <w:t xml:space="preserve">kn i </w:t>
      </w:r>
      <w:r w:rsidR="003E3BCC">
        <w:t xml:space="preserve">troškove </w:t>
      </w:r>
      <w:r w:rsidR="00A218D5">
        <w:t xml:space="preserve">u iznosu od </w:t>
      </w:r>
      <w:proofErr w:type="spellStart"/>
      <w:r w:rsidR="00A218D5">
        <w:t>115</w:t>
      </w:r>
      <w:proofErr w:type="spellEnd"/>
      <w:r w:rsidR="00A218D5">
        <w:t>,</w:t>
      </w:r>
      <w:proofErr w:type="spellStart"/>
      <w:r w:rsidR="00A218D5">
        <w:t>75</w:t>
      </w:r>
      <w:proofErr w:type="spellEnd"/>
      <w:r w:rsidR="00A218D5">
        <w:t xml:space="preserve"> kn </w:t>
      </w:r>
      <w:r>
        <w:t xml:space="preserve">privremenom stečajnom upravitelju </w:t>
      </w:r>
      <w:r w:rsidR="000B0553" w:rsidRPr="000B0553">
        <w:t xml:space="preserve">Matku Ljubanu, Zagreb, Hrvatskih iseljenika 3, </w:t>
      </w:r>
      <w:proofErr w:type="spellStart"/>
      <w:r w:rsidR="000B0553" w:rsidRPr="000B0553">
        <w:t>OIB</w:t>
      </w:r>
      <w:proofErr w:type="spellEnd"/>
      <w:r w:rsidR="000B0553" w:rsidRPr="000B0553">
        <w:t xml:space="preserve">: </w:t>
      </w:r>
      <w:proofErr w:type="spellStart"/>
      <w:r w:rsidR="000B0553" w:rsidRPr="000B0553">
        <w:t>28695463260</w:t>
      </w:r>
      <w:proofErr w:type="spellEnd"/>
      <w:r>
        <w:t xml:space="preserve">, na račun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</w:t>
      </w:r>
      <w:r w:rsidR="000B0553">
        <w:t>5523400093111764477</w:t>
      </w:r>
      <w:proofErr w:type="spellEnd"/>
      <w:r w:rsidR="000B0553">
        <w:t>.</w:t>
      </w:r>
    </w:p>
    <w:p w:rsidRDefault="00542B36" w:rsidP="00542B36" w:rsidR="00542B36">
      <w:pPr>
        <w:ind w:firstLine="708"/>
        <w:jc w:val="both"/>
      </w:pPr>
    </w:p>
    <w:p w:rsidRDefault="00542B36" w:rsidP="00542B36" w:rsidR="00542B36">
      <w:pPr>
        <w:jc w:val="center"/>
      </w:pPr>
      <w:r>
        <w:t>Obrazloženje</w:t>
      </w:r>
    </w:p>
    <w:p w:rsidRDefault="00542B36" w:rsidP="00542B36" w:rsidR="00542B36">
      <w:pPr>
        <w:jc w:val="center"/>
        <w:rPr>
          <w:b/>
        </w:rPr>
      </w:pPr>
    </w:p>
    <w:p w:rsidRDefault="00542B36" w:rsidP="00D17794" w:rsidR="00D17794">
      <w:pPr>
        <w:ind w:firstLine="708"/>
        <w:jc w:val="both"/>
      </w:pPr>
      <w:r>
        <w:t xml:space="preserve">(Privremeni) stečajni upravitelj </w:t>
      </w:r>
      <w:r w:rsidR="008A0068" w:rsidRPr="000B0553">
        <w:t>Matk</w:t>
      </w:r>
      <w:r w:rsidR="008A0068">
        <w:t>o</w:t>
      </w:r>
      <w:r w:rsidR="008A0068" w:rsidRPr="000B0553">
        <w:t xml:space="preserve"> Ljuban, Zagreb, Hrvatskih iseljenika 3, </w:t>
      </w:r>
      <w:proofErr w:type="spellStart"/>
      <w:r w:rsidR="008A0068" w:rsidRPr="000B0553">
        <w:t>OIB</w:t>
      </w:r>
      <w:proofErr w:type="spellEnd"/>
      <w:r w:rsidR="008A0068" w:rsidRPr="000B0553">
        <w:t xml:space="preserve">: </w:t>
      </w:r>
      <w:proofErr w:type="spellStart"/>
      <w:r w:rsidR="008A0068" w:rsidRPr="000B0553">
        <w:t>28695463260</w:t>
      </w:r>
      <w:proofErr w:type="spellEnd"/>
      <w:r w:rsidR="003E3BCC">
        <w:t xml:space="preserve">., </w:t>
      </w:r>
      <w:r w:rsidR="008A0068">
        <w:t xml:space="preserve">podnio je, 3. srpnja </w:t>
      </w:r>
      <w:proofErr w:type="spellStart"/>
      <w:r w:rsidR="008A0068">
        <w:t>2018</w:t>
      </w:r>
      <w:proofErr w:type="spellEnd"/>
      <w:r w:rsidR="008A0068">
        <w:t xml:space="preserve">., </w:t>
      </w:r>
      <w:r>
        <w:t xml:space="preserve">zahtjev za </w:t>
      </w:r>
      <w:r w:rsidR="003E3BCC">
        <w:t xml:space="preserve">isplatu </w:t>
      </w:r>
      <w:r w:rsidR="00DC78B3">
        <w:t xml:space="preserve">već određene nagrade i troškova </w:t>
      </w:r>
      <w:r w:rsidR="00D17794">
        <w:t xml:space="preserve">na račun </w:t>
      </w:r>
      <w:proofErr w:type="spellStart"/>
      <w:r w:rsidR="00D17794">
        <w:t>IBAN</w:t>
      </w:r>
      <w:proofErr w:type="spellEnd"/>
      <w:r w:rsidR="00D17794">
        <w:t xml:space="preserve">: </w:t>
      </w:r>
      <w:proofErr w:type="spellStart"/>
      <w:r w:rsidR="00DC78B3" w:rsidRPr="00DC78B3">
        <w:t>HR5523400093111764477</w:t>
      </w:r>
      <w:proofErr w:type="spellEnd"/>
      <w:r w:rsidR="00D17794">
        <w:t>.</w:t>
      </w:r>
    </w:p>
    <w:p w:rsidRDefault="00516F39" w:rsidP="00D17794" w:rsidR="00516F39">
      <w:pPr>
        <w:ind w:firstLine="708"/>
        <w:jc w:val="both"/>
      </w:pPr>
      <w:r>
        <w:t xml:space="preserve">Pravomoćnim </w:t>
      </w:r>
      <w:r w:rsidR="003E3BCC">
        <w:t xml:space="preserve"> rješenjem suda od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o</w:t>
      </w:r>
      <w:r w:rsidR="00D17794">
        <w:t>dređen</w:t>
      </w:r>
      <w:r>
        <w:t xml:space="preserve">a je nagrada privremenom stečajnom upravitelju u bruto iznosu od </w:t>
      </w:r>
      <w:proofErr w:type="spellStart"/>
      <w:r>
        <w:t>3.000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troškovi u iznosu od </w:t>
      </w:r>
      <w:proofErr w:type="spellStart"/>
      <w:r>
        <w:t>115</w:t>
      </w:r>
      <w:proofErr w:type="spellEnd"/>
      <w:r>
        <w:t>,</w:t>
      </w:r>
      <w:proofErr w:type="spellStart"/>
      <w:r>
        <w:t>75</w:t>
      </w:r>
      <w:proofErr w:type="spellEnd"/>
      <w:r>
        <w:t xml:space="preserve"> kn, </w:t>
      </w:r>
      <w:r w:rsidR="00D17794">
        <w:t>ali nije određena njihova isplata</w:t>
      </w:r>
      <w:r>
        <w:t>.</w:t>
      </w:r>
    </w:p>
    <w:p w:rsidRDefault="00516F39" w:rsidP="00D17794" w:rsidR="00516F39">
      <w:pPr>
        <w:ind w:firstLine="708"/>
        <w:jc w:val="both"/>
      </w:pPr>
      <w:r w:rsidRPr="00516F39">
        <w:t>Osim toga, Financijska agencija je u konkretnom slučaju podnijela prijedlog za otvaranje stečajnog postupka na temelju odredbe čl</w:t>
      </w:r>
      <w:r>
        <w:t>anka</w:t>
      </w:r>
      <w:r w:rsidRPr="00516F39">
        <w:t xml:space="preserve"> </w:t>
      </w:r>
      <w:proofErr w:type="spellStart"/>
      <w:r w:rsidRPr="00516F39">
        <w:t>110</w:t>
      </w:r>
      <w:proofErr w:type="spellEnd"/>
      <w:r w:rsidRPr="00516F39">
        <w:t>. st</w:t>
      </w:r>
      <w:r>
        <w:t>avka</w:t>
      </w:r>
      <w:r w:rsidRPr="00516F39">
        <w:t xml:space="preserve"> 1. Stečajnog zakona („Narodne novine“ broj </w:t>
      </w:r>
      <w:proofErr w:type="spellStart"/>
      <w:r w:rsidRPr="00516F39">
        <w:t>71</w:t>
      </w:r>
      <w:proofErr w:type="spellEnd"/>
      <w:r w:rsidRPr="00516F39">
        <w:t>/</w:t>
      </w:r>
      <w:proofErr w:type="spellStart"/>
      <w:r w:rsidRPr="00516F39">
        <w:t>15</w:t>
      </w:r>
      <w:proofErr w:type="spellEnd"/>
      <w:r w:rsidRPr="00516F39">
        <w:t xml:space="preserve">, dalje: </w:t>
      </w:r>
      <w:proofErr w:type="spellStart"/>
      <w:r w:rsidRPr="00516F39">
        <w:t>SZ</w:t>
      </w:r>
      <w:proofErr w:type="spellEnd"/>
      <w:r w:rsidRPr="00516F39">
        <w:t>)</w:t>
      </w:r>
      <w:r>
        <w:t xml:space="preserve"> </w:t>
      </w:r>
      <w:r w:rsidRPr="00516F39">
        <w:t xml:space="preserve">zbog čega nije dužna platiti predujam za namirenje troškova stečajnog </w:t>
      </w:r>
      <w:r w:rsidR="001C089E">
        <w:t xml:space="preserve">postupka u skladu s odredbom članka </w:t>
      </w:r>
      <w:proofErr w:type="spellStart"/>
      <w:r w:rsidRPr="00516F39">
        <w:t>114</w:t>
      </w:r>
      <w:proofErr w:type="spellEnd"/>
      <w:r w:rsidRPr="00516F39">
        <w:t>. st</w:t>
      </w:r>
      <w:r w:rsidR="001C089E">
        <w:t>avka</w:t>
      </w:r>
      <w:r w:rsidRPr="00516F39">
        <w:t xml:space="preserve"> 3. t</w:t>
      </w:r>
      <w:r w:rsidR="001C089E">
        <w:t>očke</w:t>
      </w:r>
      <w:r w:rsidRPr="00516F39">
        <w:t xml:space="preserve"> 2. </w:t>
      </w:r>
      <w:proofErr w:type="spellStart"/>
      <w:r w:rsidRPr="00516F39">
        <w:t>SZ</w:t>
      </w:r>
      <w:proofErr w:type="spellEnd"/>
      <w:r w:rsidRPr="00516F39">
        <w:t>-a. Konačno, iz obavi</w:t>
      </w:r>
      <w:r w:rsidR="001C089E">
        <w:t xml:space="preserve">jesti Financijske agencije (članak </w:t>
      </w:r>
      <w:proofErr w:type="spellStart"/>
      <w:r w:rsidRPr="00516F39">
        <w:t>112</w:t>
      </w:r>
      <w:proofErr w:type="spellEnd"/>
      <w:r w:rsidRPr="00516F39">
        <w:t>. st</w:t>
      </w:r>
      <w:r w:rsidR="001C089E">
        <w:t>avak</w:t>
      </w:r>
      <w:r w:rsidRPr="00516F39">
        <w:t xml:space="preserve"> 5. </w:t>
      </w:r>
      <w:proofErr w:type="spellStart"/>
      <w:r w:rsidRPr="00516F39">
        <w:t>SZ</w:t>
      </w:r>
      <w:proofErr w:type="spellEnd"/>
      <w:r w:rsidRPr="00516F39">
        <w:t>), proizlazi kako u konkretnom slučaju nisu osigurana sredstva za namirenje troškova stečajnoga postupka (list 8. spisa).</w:t>
      </w:r>
    </w:p>
    <w:p w:rsidRDefault="001C089E" w:rsidP="001C089E" w:rsidR="00D17794">
      <w:pPr>
        <w:ind w:firstLine="708"/>
        <w:jc w:val="both"/>
      </w:pPr>
      <w:r>
        <w:t>U</w:t>
      </w:r>
      <w:r w:rsidR="00516F39">
        <w:t>zevši u obz</w:t>
      </w:r>
      <w:r>
        <w:t xml:space="preserve">ir navedeno, </w:t>
      </w:r>
      <w:r w:rsidR="00D17794">
        <w:t xml:space="preserve">na zahtjev privremenog stečajnog upravitelja, odlučeno </w:t>
      </w:r>
      <w:r>
        <w:t xml:space="preserve">je </w:t>
      </w:r>
      <w:r w:rsidR="00D17794">
        <w:t>kao u izreci ovog zaključka.</w:t>
      </w:r>
    </w:p>
    <w:p w:rsidRDefault="00542B36" w:rsidP="00542B36" w:rsidR="00542B36">
      <w:pPr>
        <w:jc w:val="center"/>
      </w:pPr>
      <w:r>
        <w:t xml:space="preserve">U Zagrebu </w:t>
      </w:r>
      <w:r w:rsidR="0025452B">
        <w:t>4</w:t>
      </w:r>
      <w:r w:rsidR="003E3BCC">
        <w:t xml:space="preserve">. </w:t>
      </w:r>
      <w:r w:rsidR="0025452B">
        <w:t>srpnja</w:t>
      </w:r>
      <w:r w:rsidR="003E3BCC">
        <w:t xml:space="preserve"> </w:t>
      </w:r>
      <w:proofErr w:type="spellStart"/>
      <w:r w:rsidR="003E3BCC">
        <w:t>2018</w:t>
      </w:r>
      <w:proofErr w:type="spellEnd"/>
      <w:r>
        <w:t>.</w:t>
      </w:r>
    </w:p>
    <w:p w:rsidRDefault="00542B36" w:rsidP="00542B36" w:rsidR="00542B36">
      <w:pPr>
        <w:ind w:firstLine="720" w:left="7068"/>
      </w:pPr>
      <w:r>
        <w:t>Sudac</w:t>
      </w:r>
    </w:p>
    <w:p w:rsidRDefault="00542B36" w:rsidP="00542B36" w:rsidR="00542B36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proofErr w:type="spellStart"/>
      <w:r>
        <w:t>mr.sc</w:t>
      </w:r>
      <w:proofErr w:type="spellEnd"/>
      <w:r>
        <w:t>. Ivana Koštarić Fegeš</w:t>
      </w:r>
      <w:r w:rsidR="00A54BC7">
        <w:t>, v.r.</w:t>
      </w:r>
      <w:r>
        <w:t xml:space="preserve"> </w:t>
      </w:r>
    </w:p>
    <w:p w:rsidRDefault="00542B36" w:rsidP="00542B36" w:rsidR="00542B36">
      <w:pPr>
        <w:jc w:val="both"/>
      </w:pPr>
      <w:r>
        <w:t>Uputa o pravnom lijeku:</w:t>
      </w:r>
    </w:p>
    <w:p w:rsidRDefault="00542B36" w:rsidP="00542B36" w:rsidR="00542B3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</w:t>
      </w:r>
      <w:r w:rsidR="00A218D5">
        <w:t>anak</w:t>
      </w:r>
      <w:r>
        <w:t xml:space="preserve"> </w:t>
      </w:r>
      <w:proofErr w:type="spellStart"/>
      <w:r>
        <w:t>19</w:t>
      </w:r>
      <w:proofErr w:type="spellEnd"/>
      <w:r>
        <w:t>. st</w:t>
      </w:r>
      <w:r w:rsidR="00A218D5">
        <w:t>avak</w:t>
      </w:r>
      <w:r>
        <w:t xml:space="preserve"> 7. </w:t>
      </w:r>
      <w:proofErr w:type="spellStart"/>
      <w:r>
        <w:t>SZ</w:t>
      </w:r>
      <w:proofErr w:type="spellEnd"/>
      <w:r>
        <w:t>).</w:t>
      </w:r>
    </w:p>
    <w:p w:rsidRDefault="00542B36" w:rsidP="00542B36" w:rsidR="00542B36">
      <w:pPr>
        <w:jc w:val="both"/>
      </w:pPr>
    </w:p>
    <w:p w:rsidRDefault="00A54BC7" w:rsidP="00A54BC7" w:rsidR="00A54BC7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54BC7" w:rsidP="00A54BC7" w:rsidR="00DD7980" w:rsidRPr="00542B36">
      <w:pPr>
        <w:jc w:val="both"/>
      </w:pPr>
      <w:r>
        <w:t>Natalija Perković</w:t>
      </w:r>
    </w:p>
    <w:sectPr w:rsidSect="00F951CB" w:rsidR="00DD7980" w:rsidRPr="00542B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089E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proofErr w:type="spellStart"/>
    <w:r w:rsidR="0032182A">
      <w:t>85</w:t>
    </w:r>
    <w:proofErr w:type="spellEnd"/>
    <w:r w:rsidR="00AA0827">
      <w:t>. St-</w:t>
    </w:r>
    <w:proofErr w:type="spellStart"/>
    <w:r w:rsidR="007B0112">
      <w:t>3583</w:t>
    </w:r>
    <w:proofErr w:type="spellEnd"/>
    <w:r w:rsidR="00CB176A">
      <w:t>/</w:t>
    </w:r>
    <w:proofErr w:type="spellStart"/>
    <w:r w:rsidR="00CB176A">
      <w:t>1</w:t>
    </w:r>
    <w:r w:rsidR="00EF3A08">
      <w:t>6</w:t>
    </w:r>
    <w:proofErr w:type="spellEnd"/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2259"/>
    <w:rsid w:val="000158C2"/>
    <w:rsid w:val="000231E7"/>
    <w:rsid w:val="00024F7C"/>
    <w:rsid w:val="00044035"/>
    <w:rsid w:val="00047B23"/>
    <w:rsid w:val="000513B9"/>
    <w:rsid w:val="00064D28"/>
    <w:rsid w:val="00066E8C"/>
    <w:rsid w:val="000809E1"/>
    <w:rsid w:val="00081931"/>
    <w:rsid w:val="00090F75"/>
    <w:rsid w:val="00096585"/>
    <w:rsid w:val="00097BBD"/>
    <w:rsid w:val="000A2D9F"/>
    <w:rsid w:val="000A4E2B"/>
    <w:rsid w:val="000B0553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A2A74"/>
    <w:rsid w:val="001A3D4B"/>
    <w:rsid w:val="001A5E27"/>
    <w:rsid w:val="001B00EB"/>
    <w:rsid w:val="001B135C"/>
    <w:rsid w:val="001C089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49D0"/>
    <w:rsid w:val="00215206"/>
    <w:rsid w:val="00220B7A"/>
    <w:rsid w:val="00232C8D"/>
    <w:rsid w:val="002462A6"/>
    <w:rsid w:val="0025452B"/>
    <w:rsid w:val="00257742"/>
    <w:rsid w:val="002610AB"/>
    <w:rsid w:val="00264F86"/>
    <w:rsid w:val="0027371E"/>
    <w:rsid w:val="00284272"/>
    <w:rsid w:val="00285BB9"/>
    <w:rsid w:val="002929E8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01FF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3BCC"/>
    <w:rsid w:val="003E5610"/>
    <w:rsid w:val="003F1754"/>
    <w:rsid w:val="004011B1"/>
    <w:rsid w:val="00405230"/>
    <w:rsid w:val="00407B16"/>
    <w:rsid w:val="00412433"/>
    <w:rsid w:val="00413329"/>
    <w:rsid w:val="004167B3"/>
    <w:rsid w:val="00416CCD"/>
    <w:rsid w:val="00420FCC"/>
    <w:rsid w:val="004308E8"/>
    <w:rsid w:val="00444A71"/>
    <w:rsid w:val="00452240"/>
    <w:rsid w:val="00453D54"/>
    <w:rsid w:val="00456FCA"/>
    <w:rsid w:val="00460B39"/>
    <w:rsid w:val="0046383B"/>
    <w:rsid w:val="004639F4"/>
    <w:rsid w:val="0046534A"/>
    <w:rsid w:val="00465505"/>
    <w:rsid w:val="0046599A"/>
    <w:rsid w:val="00470309"/>
    <w:rsid w:val="00472537"/>
    <w:rsid w:val="00472ACF"/>
    <w:rsid w:val="004743B2"/>
    <w:rsid w:val="00482ED1"/>
    <w:rsid w:val="004846C8"/>
    <w:rsid w:val="0048537E"/>
    <w:rsid w:val="00491674"/>
    <w:rsid w:val="00493131"/>
    <w:rsid w:val="004942C5"/>
    <w:rsid w:val="00494E0B"/>
    <w:rsid w:val="004A2A98"/>
    <w:rsid w:val="004A7D53"/>
    <w:rsid w:val="004B3916"/>
    <w:rsid w:val="004B72F4"/>
    <w:rsid w:val="004B7F1B"/>
    <w:rsid w:val="004C38EA"/>
    <w:rsid w:val="004C51AF"/>
    <w:rsid w:val="004D4FCD"/>
    <w:rsid w:val="004E1639"/>
    <w:rsid w:val="004E6273"/>
    <w:rsid w:val="004F138E"/>
    <w:rsid w:val="004F2A39"/>
    <w:rsid w:val="004F60C6"/>
    <w:rsid w:val="004F765D"/>
    <w:rsid w:val="004F782C"/>
    <w:rsid w:val="0050136E"/>
    <w:rsid w:val="005029D2"/>
    <w:rsid w:val="00514089"/>
    <w:rsid w:val="00516F39"/>
    <w:rsid w:val="005245A3"/>
    <w:rsid w:val="00542B36"/>
    <w:rsid w:val="00544094"/>
    <w:rsid w:val="00545D2E"/>
    <w:rsid w:val="00551BFA"/>
    <w:rsid w:val="00556212"/>
    <w:rsid w:val="00564F6F"/>
    <w:rsid w:val="00566C5B"/>
    <w:rsid w:val="005671BF"/>
    <w:rsid w:val="00584CA2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2F80"/>
    <w:rsid w:val="006933F5"/>
    <w:rsid w:val="006B2382"/>
    <w:rsid w:val="006B3E34"/>
    <w:rsid w:val="006D2029"/>
    <w:rsid w:val="006E3AC0"/>
    <w:rsid w:val="006F5863"/>
    <w:rsid w:val="00700C0F"/>
    <w:rsid w:val="00706BB9"/>
    <w:rsid w:val="00713352"/>
    <w:rsid w:val="00727D55"/>
    <w:rsid w:val="00730A98"/>
    <w:rsid w:val="00731304"/>
    <w:rsid w:val="00741156"/>
    <w:rsid w:val="00741E0A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A7833"/>
    <w:rsid w:val="007B0112"/>
    <w:rsid w:val="007C2CA9"/>
    <w:rsid w:val="007C7A92"/>
    <w:rsid w:val="007D0D00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701B7"/>
    <w:rsid w:val="0089728A"/>
    <w:rsid w:val="008A0068"/>
    <w:rsid w:val="008A1475"/>
    <w:rsid w:val="008B27E9"/>
    <w:rsid w:val="008C09E8"/>
    <w:rsid w:val="008E1B9F"/>
    <w:rsid w:val="008E3C50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1446"/>
    <w:rsid w:val="00965E79"/>
    <w:rsid w:val="0097005E"/>
    <w:rsid w:val="00971B6D"/>
    <w:rsid w:val="00972E0E"/>
    <w:rsid w:val="00975EA1"/>
    <w:rsid w:val="0098035F"/>
    <w:rsid w:val="00981A18"/>
    <w:rsid w:val="009833B6"/>
    <w:rsid w:val="00992F47"/>
    <w:rsid w:val="009A32E9"/>
    <w:rsid w:val="009B093A"/>
    <w:rsid w:val="009C27DC"/>
    <w:rsid w:val="009D2124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18D5"/>
    <w:rsid w:val="00A24BAF"/>
    <w:rsid w:val="00A27ABA"/>
    <w:rsid w:val="00A30971"/>
    <w:rsid w:val="00A31680"/>
    <w:rsid w:val="00A367CA"/>
    <w:rsid w:val="00A43EB0"/>
    <w:rsid w:val="00A54BC7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95C8F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58C0"/>
    <w:rsid w:val="00B0620F"/>
    <w:rsid w:val="00B161C5"/>
    <w:rsid w:val="00B22FB9"/>
    <w:rsid w:val="00B25053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44DB"/>
    <w:rsid w:val="00C55BBD"/>
    <w:rsid w:val="00C611C2"/>
    <w:rsid w:val="00C65FBB"/>
    <w:rsid w:val="00C75DFD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794"/>
    <w:rsid w:val="00D17F26"/>
    <w:rsid w:val="00D40CF8"/>
    <w:rsid w:val="00D4225B"/>
    <w:rsid w:val="00D51A89"/>
    <w:rsid w:val="00D544BA"/>
    <w:rsid w:val="00D7326B"/>
    <w:rsid w:val="00D7425F"/>
    <w:rsid w:val="00D74DEB"/>
    <w:rsid w:val="00D77564"/>
    <w:rsid w:val="00D77B71"/>
    <w:rsid w:val="00D82678"/>
    <w:rsid w:val="00D87995"/>
    <w:rsid w:val="00D902A4"/>
    <w:rsid w:val="00D96294"/>
    <w:rsid w:val="00DA34AC"/>
    <w:rsid w:val="00DA47DC"/>
    <w:rsid w:val="00DA4C27"/>
    <w:rsid w:val="00DA507C"/>
    <w:rsid w:val="00DB29D9"/>
    <w:rsid w:val="00DB39E4"/>
    <w:rsid w:val="00DB67B0"/>
    <w:rsid w:val="00DC5C8E"/>
    <w:rsid w:val="00DC78B3"/>
    <w:rsid w:val="00DD5300"/>
    <w:rsid w:val="00DD7980"/>
    <w:rsid w:val="00DE0840"/>
    <w:rsid w:val="00DE73F2"/>
    <w:rsid w:val="00DF0201"/>
    <w:rsid w:val="00E13BA0"/>
    <w:rsid w:val="00E13BD2"/>
    <w:rsid w:val="00E14114"/>
    <w:rsid w:val="00E16CBB"/>
    <w:rsid w:val="00E1775C"/>
    <w:rsid w:val="00E24DD6"/>
    <w:rsid w:val="00E2746B"/>
    <w:rsid w:val="00E3471C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C5E9C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05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4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4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364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St-2416/2016-44</izvorni_sadrzaj>
    <derivirana_varijabla naziv="DomainObject.Oznaka_1">St-2416/2016-44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punomoćnica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punomoćnica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punomoćnica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punomoćnica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punomoćnica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punomoćnica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punomoćnica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punomoćnica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St-2416/2016-44</izvorni_sadrzaj>
    <derivirana_varijabla naziv="DomainObject.PoslovniBrojDokumenta_1">St-2416/2016-44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St-2416/2016-35</izvorni_sadrzaj>
    <derivirana_varijabla naziv="DomainObject.Predmet.OdlukaRjesenje.Oznaka_1">St-2416/2016-35</derivirana_varijabla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90EFF-B2F5-4C1A-A025-A847C603B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317</properties:Words>
  <properties:Characters>1745</properties:Characters>
  <properties:Lines>45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2018-07-04T10:49:00Z</dcterms:created>
  <dc:creator>MP RH</dc:creator>
  <cp:lastModifiedBy>Natalija Perković</cp:lastModifiedBy>
  <cp:lastPrinted>2018-07-04T12:17:00Z</cp:lastPrinted>
  <dcterms:modified xmlns:xsi="http://www.w3.org/2001/XMLSchema-instance" xsi:type="dcterms:W3CDTF">2018-07-04T12:17:00Z</dcterms:modified>
  <cp:revision>11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St-2416/2016-44 / Odluka - Zaključak (zaključak-ISPLATA_RAČUNOVODSTVO.docx)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