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54c2" w14:paraId="c0454c2" w:rsidRDefault="004F406E" w:rsidP="005A2A88" w:rsidR="005A2A88">
      <w:pPr>
        <w:jc w:val="right"/>
        <w15:collapsed w:val="false"/>
      </w:pPr>
      <w:bookmarkStart w:name="_GoBack" w:id="0"/>
      <w:bookmarkEnd w:id="0"/>
      <w:r>
        <w:t>13 St-777/16-13</w:t>
      </w:r>
    </w:p>
    <w:p w:rsidRDefault="005A2A88" w:rsidP="005A2A88" w:rsidR="005A2A88">
      <w:r>
        <w:rPr>
          <w:rStyle w:val="Naglaeno"/>
        </w:rPr>
        <w:t xml:space="preserve">             </w:t>
      </w:r>
      <w:r w:rsidR="008E32C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2A88" w:rsidP="005A2A88" w:rsidR="005A2A88"/>
    <w:p w:rsidRDefault="005A2A88" w:rsidP="005A2A88" w:rsidR="005A2A88"/>
    <w:p w:rsidRDefault="002F38E7" w:rsidP="005A2A88" w:rsidR="002F38E7"/>
    <w:p w:rsidRDefault="002F38E7" w:rsidP="005A2A88" w:rsidR="002F38E7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4F406E" w:rsidRPr="004F406E">
        <w:t xml:space="preserve">Trgovački sud u Osijeku, po sucu Jadranki Herman, u stečajnom predmetu povodom prijedloga RH Ministarstvo financija, Porezna uprava, Područni ured Slavonija i Baranja, Osijek zastupano po ŽDO Osijek, za otvaranje  stečajnog postupka nad dužnikom EXISTIMARE PRODUKT d.o.o. Osijek, Petra Preradovića 4/1, MBS 030123303, OIB 00226853562, dana </w:t>
      </w:r>
      <w:r w:rsidR="004F406E">
        <w:t>17. siječnja 2017</w:t>
      </w:r>
      <w:r w:rsidR="004F406E" w:rsidRPr="004F406E">
        <w:t>.</w:t>
      </w: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4F406E">
        <w:t xml:space="preserve"> </w:t>
      </w:r>
      <w:r>
        <w:t xml:space="preserve"> </w:t>
      </w:r>
      <w:r w:rsidR="004F406E" w:rsidRPr="004F406E">
        <w:t>EXISTIMARE PRODUKT d.o.o. Osijek, Petra Preradovića 4/1, MBS 030123303, OIB 00226853562</w:t>
      </w:r>
      <w:r w:rsidR="004F406E">
        <w:t xml:space="preserve">, </w:t>
      </w:r>
      <w:r>
        <w:t xml:space="preserve">da u roku od 15 dana solidarno uplate na sudski depozit ovog suda broj HR31 2390 0011 3000 0020 </w:t>
      </w:r>
      <w:r w:rsidR="004F406E">
        <w:t>0 s pozivom na broj HR05 272-777-16</w:t>
      </w:r>
      <w:r>
        <w:t xml:space="preserve">  kod Hrvatske poštanske banke iznos od 1</w:t>
      </w:r>
      <w:r w:rsidR="004F406E">
        <w:t>3.020,00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4F406E" w:rsidP="004F406E" w:rsidR="004F406E">
      <w:pPr>
        <w:ind w:firstLine="720"/>
        <w:jc w:val="both"/>
        <w:rPr>
          <w:bCs/>
        </w:rPr>
      </w:pPr>
      <w:r>
        <w:t>Dana 17. prosinca 2015. zaprimljen je na ovome sudu zahtjev  FINE Regionalni centar Osijek  Podružnica Osijek, Klasa: 110-07/15-01/04 Ur. broj 04-06-15-17483  od 15. prosinca 2015. godine, za provedbu skraćenog stečajnog postupka nad dužnikom EXISTIMARE PRODUKT d.o.o. Osijek, Petra Preradovića 4/1</w:t>
      </w:r>
      <w:r>
        <w:rPr>
          <w:bCs/>
        </w:rPr>
        <w:t xml:space="preserve">. </w:t>
      </w:r>
    </w:p>
    <w:p w:rsidRDefault="00435401" w:rsidP="00435401" w:rsidR="00435401">
      <w:pPr>
        <w:pStyle w:val="Tijeloteksta"/>
        <w:ind w:firstLine="708"/>
        <w:rPr>
          <w:bCs/>
        </w:rPr>
      </w:pPr>
    </w:p>
    <w:p w:rsidRDefault="00435401" w:rsidP="00435401" w:rsidR="00435401">
      <w:pPr>
        <w:pStyle w:val="Tijeloteksta"/>
        <w:rPr>
          <w:bCs/>
        </w:rPr>
      </w:pPr>
    </w:p>
    <w:p w:rsidRDefault="002F38E7" w:rsidP="002F38E7" w:rsidR="002F38E7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2F38E7" w:rsidP="002F38E7" w:rsidR="002F38E7">
      <w:pPr>
        <w:jc w:val="right"/>
      </w:pPr>
      <w:r>
        <w:t>13 St-777/16-13</w:t>
      </w:r>
    </w:p>
    <w:p w:rsidRDefault="002F38E7" w:rsidP="002F38E7" w:rsidR="002F38E7">
      <w:pPr>
        <w:pStyle w:val="Tijeloteksta"/>
        <w:jc w:val="center"/>
        <w:rPr>
          <w:bCs/>
        </w:rPr>
      </w:pPr>
    </w:p>
    <w:p w:rsidRDefault="00865CEE" w:rsidP="000B0BE5" w:rsidR="00865CEE">
      <w:pPr>
        <w:jc w:val="both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Na ročištu radi izjašnjenja o prijedlogu za otvaranje stečajnog postupka nad dužnikom, održanom</w:t>
      </w:r>
      <w:r w:rsidR="00337C3D">
        <w:t xml:space="preserve"> 17. siječnja 2017.</w:t>
      </w:r>
      <w:r>
        <w:t xml:space="preserve">  godine, saslušan je </w:t>
      </w:r>
      <w:r w:rsidR="00337C3D">
        <w:t>punomoćnik zakonskog</w:t>
      </w:r>
      <w:r>
        <w:t xml:space="preserve"> zastupnik</w:t>
      </w:r>
      <w:r w:rsidR="00337C3D">
        <w:t>a</w:t>
      </w:r>
      <w:r>
        <w:t xml:space="preserve"> dužnika i  izvršen je uvid u dokumentaciju u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 suda iznosili bi 1</w:t>
      </w:r>
      <w:r w:rsidR="00337C3D">
        <w:t>3.020</w:t>
      </w:r>
      <w:r>
        <w:t>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337C3D">
        <w:t>17. siječanj 2017.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Predlagatelj- </w:t>
      </w:r>
      <w:r w:rsidR="00337C3D">
        <w:t>RH MF po ŽDO Osijek</w:t>
      </w:r>
    </w:p>
    <w:p w:rsidRDefault="00337C3D" w:rsidP="00CD3D56" w:rsidR="00337C3D">
      <w:pPr>
        <w:pStyle w:val="Tijeloteksta"/>
        <w:numPr>
          <w:ilvl w:val="0"/>
          <w:numId w:val="10"/>
        </w:numPr>
        <w:jc w:val="left"/>
      </w:pPr>
      <w:r>
        <w:t xml:space="preserve">Dužnik </w:t>
      </w:r>
    </w:p>
    <w:p w:rsidRDefault="002F38E7" w:rsidP="00CD3D56" w:rsidR="00CD3D56">
      <w:pPr>
        <w:pStyle w:val="Tijeloteksta"/>
        <w:numPr>
          <w:ilvl w:val="0"/>
          <w:numId w:val="10"/>
        </w:numPr>
        <w:jc w:val="left"/>
      </w:pPr>
      <w:r>
        <w:t>zz dužnika  Ljiljana Topić, Čepin, Zrinjske gore 62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Privremeni stečajni upravitelj – </w:t>
      </w:r>
      <w:r w:rsidR="002F38E7">
        <w:t>Sanda Marinac iz Požege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>ŽDO Osijek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2F38E7" w:rsidP="00CD3D56" w:rsidR="00CD3D56">
      <w:pPr>
        <w:pStyle w:val="Tijeloteksta"/>
        <w:numPr>
          <w:ilvl w:val="0"/>
          <w:numId w:val="10"/>
        </w:numPr>
        <w:jc w:val="left"/>
      </w:pPr>
      <w:r>
        <w:t>kal. 7/2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38E7"/>
    <w:rsid w:val="002F4F26"/>
    <w:rsid w:val="00337B6B"/>
    <w:rsid w:val="00337C3D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F406E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8E32C8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B1475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1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4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4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4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4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1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4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4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4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4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701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EXISTIMARE PRODUKT d.o.o. za vanjsku i unutarnju trgovinu</izvorni_sadrzaj>
    <derivirana_varijabla naziv="DomainObject.Predmet.ProtustrankaFormated_1">  EXISTIMARE PRODUKT d.o.o. za vanjsku i unutarnju trgovinu</derivirana_varijabla>
  </DomainObject.Predmet.ProtustrankaFormated>
  <DomainObject.Predmet.ProtustrankaFormatedOIB>
    <izvorni_sadrzaj>  EXISTIMARE PRODUKT d.o.o. za vanjsku i unutarnju trgovinu, OIB 00226853562</izvorni_sadrzaj>
    <derivirana_varijabla naziv="DomainObject.Predmet.ProtustrankaFormatedOIB_1">  EXISTIMARE PRODUKT d.o.o. za vanjsku i unutarnju trgovinu, OIB 00226853562</derivirana_varijabla>
  </DomainObject.Predmet.ProtustrankaFormatedOIB>
  <DomainObject.Predmet.ProtustrankaFormatedWithAdress>
    <izvorni_sadrzaj> EXISTIMARE PRODUKT d.o.o. za vanjsku i unutarnju trgovinu, Petra Preradovića 4/I, 31000 Osijek</izvorni_sadrzaj>
    <derivirana_varijabla naziv="DomainObject.Predmet.ProtustrankaFormatedWithAdress_1"> EXISTIMARE PRODUKT d.o.o. za vanjsku i unutarnju trgovinu, Petra Preradovića 4/I, 31000 Osijek</derivirana_varijabla>
  </DomainObject.Predmet.ProtustrankaFormatedWithAdress>
  <DomainObject.Predmet.ProtustrankaFormatedWithAdressOIB>
    <izvorni_sadrzaj> EXISTIMARE PRODUKT d.o.o. za vanjsku i unutarnju trgovinu, OIB 00226853562, Petra Preradovića 4/I, 31000 Osijek</izvorni_sadrzaj>
    <derivirana_varijabla naziv="DomainObject.Predmet.ProtustrankaFormatedWithAdressOIB_1"> EXISTIMARE PRODUKT d.o.o. za vanjsku i unutarnju trgovinu, OIB 00226853562, Petra Preradovića 4/I, 31000 Osijek</derivirana_varijabla>
  </DomainObject.Predmet.ProtustrankaFormatedWithAdressOIB>
  <DomainObject.Predmet.ProtustrankaWithAdress>
    <izvorni_sadrzaj>EXISTIMARE PRODUKT d.o.o. za vanjsku i unutarnju trgovinu Petra Preradovića 4/I, 31000 Osijek</izvorni_sadrzaj>
    <derivirana_varijabla naziv="DomainObject.Predmet.ProtustrankaWithAdress_1">EXISTIMARE PRODUKT d.o.o. za vanjsku i unutarnju trgovinu Petra Preradovića 4/I, 31000 Osijek</derivirana_varijabla>
  </DomainObject.Predmet.ProtustrankaWithAdress>
  <DomainObject.Predmet.ProtustrankaWithAdressOIB>
    <izvorni_sadrzaj>EXISTIMARE PRODUKT d.o.o. za vanjsku i unutarnju trgovinu, OIB 00226853562, Petra Preradovića 4/I, 31000 Osijek</izvorni_sadrzaj>
    <derivirana_varijabla naziv="DomainObject.Predmet.ProtustrankaWithAdressOIB_1">EXISTIMARE PRODUKT d.o.o. za vanjsku i unutarnju trgovinu, OIB 00226853562, Petra Preradovića 4/I, 31000 Osijek</derivirana_varijabla>
  </DomainObject.Predmet.ProtustrankaWithAdressOIB>
  <DomainObject.Predmet.ProtustrankaNazivFormated>
    <izvorni_sadrzaj>EXISTIMARE PRODUKT d.o.o. za vanjsku i unutarnju trgovinu</izvorni_sadrzaj>
    <derivirana_varijabla naziv="DomainObject.Predmet.ProtustrankaNazivFormated_1">EXISTIMARE PRODUKT d.o.o. za vanjsku i unutarnju trgovinu</derivirana_varijabla>
  </DomainObject.Predmet.ProtustrankaNazivFormated>
  <DomainObject.Predmet.ProtustrankaNazivFormatedOIB>
    <izvorni_sadrzaj>EXISTIMARE PRODUKT d.o.o. za vanjsku i unutarnju trgovinu, OIB 00226853562</izvorni_sadrzaj>
    <derivirana_varijabla naziv="DomainObject.Predmet.ProtustrankaNazivFormatedOIB_1">EXISTIMARE PRODUKT d.o.o. za vanjsku i unutarnju trgovinu, OIB 00226853562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Ministarstfo financija</izvorni_sadrzaj>
    <derivirana_varijabla naziv="DomainObject.Predmet.StrankaFormated_1">  Ministarstfo financija</derivirana_varijabla>
  </DomainObject.Predmet.StrankaFormated>
  <DomainObject.Predmet.StrankaFormatedOIB>
    <izvorni_sadrzaj>  Ministarstfo financija, OIB 52634238587</izvorni_sadrzaj>
    <derivirana_varijabla naziv="DomainObject.Predmet.StrankaFormatedOIB_1">  Ministarstfo financija, OIB 52634238587</derivirana_varijabla>
  </DomainObject.Predmet.StrankaFormatedOIB>
  <DomainObject.Predmet.StrankaFormatedWithAdress>
    <izvorni_sadrzaj> Ministarstfo financija</izvorni_sadrzaj>
    <derivirana_varijabla naziv="DomainObject.Predmet.StrankaFormatedWithAdress_1"> Ministarstfo financija</derivirana_varijabla>
  </DomainObject.Predmet.StrankaFormatedWithAdress>
  <DomainObject.Predmet.StrankaFormatedWithAdressOIB>
    <izvorni_sadrzaj> Ministarstfo financija, OIB 52634238587</izvorni_sadrzaj>
    <derivirana_varijabla naziv="DomainObject.Predmet.StrankaFormatedWithAdressOIB_1"> Ministarstfo financija, OIB 52634238587</derivirana_varijabla>
  </DomainObject.Predmet.StrankaFormatedWithAdressOIB>
  <DomainObject.Predmet.StrankaWithAdress>
    <izvorni_sadrzaj>Ministarstfo financija </izvorni_sadrzaj>
    <derivirana_varijabla naziv="DomainObject.Predmet.StrankaWithAdress_1">Ministarstfo financija </derivirana_varijabla>
  </DomainObject.Predmet.StrankaWithAdress>
  <DomainObject.Predmet.StrankaWithAdressOIB>
    <izvorni_sadrzaj>Ministarstfo financija, OIB 52634238587</izvorni_sadrzaj>
    <derivirana_varijabla naziv="DomainObject.Predmet.StrankaWithAdressOIB_1">Ministarstfo financija, OIB 52634238587</derivirana_varijabla>
  </DomainObject.Predmet.StrankaWithAdressOIB>
  <DomainObject.Predmet.StrankaNazivFormated>
    <izvorni_sadrzaj>Ministarstfo financija</izvorni_sadrzaj>
    <derivirana_varijabla naziv="DomainObject.Predmet.StrankaNazivFormated_1">Ministarstfo financija</derivirana_varijabla>
  </DomainObject.Predmet.StrankaNazivFormated>
  <DomainObject.Predmet.StrankaNazivFormatedOIB>
    <izvorni_sadrzaj>Ministarstfo financija, OIB 52634238587</izvorni_sadrzaj>
    <derivirana_varijabla naziv="DomainObject.Predmet.StrankaNazivFormatedOIB_1">Ministarstfo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Ministarstfo financija</item>
    </izvorni_sadrzaj>
    <derivirana_varijabla naziv="DomainObject.Predmet.StrankaListFormated_1">
      <item>Ministarstfo financija</item>
    </derivirana_varijabla>
  </DomainObject.Predmet.StrankaListFormated>
  <DomainObject.Predmet.StrankaListFormatedOIB>
    <izvorni_sadrzaj>
      <item>Ministarstfo financija, OIB 52634238587</item>
    </izvorni_sadrzaj>
    <derivirana_varijabla naziv="DomainObject.Predmet.StrankaListFormatedOIB_1">
      <item>Ministarstfo financija, OIB 52634238587</item>
    </derivirana_varijabla>
  </DomainObject.Predmet.StrankaListFormatedOIB>
  <DomainObject.Predmet.StrankaListFormatedWithAdress>
    <izvorni_sadrzaj>
      <item>Ministarstfo financija</item>
    </izvorni_sadrzaj>
    <derivirana_varijabla naziv="DomainObject.Predmet.StrankaListFormatedWithAdress_1">
      <item>Ministarstfo financija</item>
    </derivirana_varijabla>
  </DomainObject.Predmet.StrankaListFormatedWithAdress>
  <DomainObject.Predmet.StrankaListFormatedWithAdressOIB>
    <izvorni_sadrzaj>
      <item>Ministarstfo financija, OIB 52634238587</item>
    </izvorni_sadrzaj>
    <derivirana_varijabla naziv="DomainObject.Predmet.StrankaListFormatedWithAdressOIB_1">
      <item>Ministarstfo financija, OIB 52634238587</item>
    </derivirana_varijabla>
  </DomainObject.Predmet.StrankaListFormatedWithAdressOIB>
  <DomainObject.Predmet.StrankaListNazivFormated>
    <izvorni_sadrzaj>
      <item>Ministarstfo financija</item>
    </izvorni_sadrzaj>
    <derivirana_varijabla naziv="DomainObject.Predmet.StrankaListNazivFormated_1">
      <item>Ministarstfo financija</item>
    </derivirana_varijabla>
  </DomainObject.Predmet.StrankaListNazivFormated>
  <DomainObject.Predmet.StrankaListNazivFormatedOIB>
    <izvorni_sadrzaj>
      <item>Ministarstfo financija, OIB 52634238587</item>
    </izvorni_sadrzaj>
    <derivirana_varijabla naziv="DomainObject.Predmet.StrankaListNazivFormatedOIB_1">
      <item>Ministarstfo financija, OIB 52634238587</item>
    </derivirana_varijabla>
  </DomainObject.Predmet.StrankaListNazivFormatedOIB>
  <DomainObject.Predmet.ProtuStrankaListFormated>
    <izvorni_sadrzaj>
      <item>EXISTIMARE PRODUKT d.o.o. za vanjsku i unutarnju trgovinu</item>
    </izvorni_sadrzaj>
    <derivirana_varijabla naziv="DomainObject.Predmet.ProtuStrankaListFormated_1">
      <item>EXISTIMARE PRODUKT d.o.o. za vanjsku i unutarnju trgovinu</item>
    </derivirana_varijabla>
  </DomainObject.Predmet.ProtuStrankaListFormated>
  <DomainObject.Predmet.ProtuStrankaListFormatedOIB>
    <izvorni_sadrzaj>
      <item>EXISTIMARE PRODUKT d.o.o. za vanjsku i unutarnju trgovinu, OIB 00226853562</item>
    </izvorni_sadrzaj>
    <derivirana_varijabla naziv="DomainObject.Predmet.ProtuStrankaListFormatedOIB_1">
      <item>EXISTIMARE PRODUKT d.o.o. za vanjsku i unutarnju trgovinu, OIB 00226853562</item>
    </derivirana_varijabla>
  </DomainObject.Predmet.ProtuStrankaListFormatedOIB>
  <DomainObject.Predmet.ProtuStrankaListFormatedWithAdress>
    <izvorni_sadrzaj>
      <item>EXISTIMARE PRODUKT d.o.o. za vanjsku i unutarnju trgovinu, Petra Preradovića 4/I, 31000 Osijek</item>
    </izvorni_sadrzaj>
    <derivirana_varijabla naziv="DomainObject.Predmet.ProtuStrankaListFormatedWithAdress_1">
      <item>EXISTIMARE PRODUKT d.o.o. za vanjsku i unutarnju trgovinu, Petra Preradovića 4/I, 31000 Osijek</item>
    </derivirana_varijabla>
  </DomainObject.Predmet.ProtuStrankaListFormatedWithAdress>
  <DomainObject.Predmet.ProtuStrankaListFormatedWithAdressOIB>
    <izvorni_sadrzaj>
      <item>EXISTIMARE PRODUKT d.o.o. za vanjsku i unutarnju trgovinu, OIB 00226853562, Petra Preradovića 4/I, 31000 Osijek</item>
    </izvorni_sadrzaj>
    <derivirana_varijabla naziv="DomainObject.Predmet.ProtuStrankaListFormatedWithAdressOIB_1">
      <item>EXISTIMARE PRODUKT d.o.o. za vanjsku i unutarnju trgovinu, OIB 00226853562, Petra Preradovića 4/I, 31000 Osijek</item>
    </derivirana_varijabla>
  </DomainObject.Predmet.ProtuStrankaListFormatedWithAdressOIB>
  <DomainObject.Predmet.ProtuStrankaListNazivFormated>
    <izvorni_sadrzaj>
      <item>EXISTIMARE PRODUKT d.o.o. za vanjsku i unutarnju trgovinu</item>
    </izvorni_sadrzaj>
    <derivirana_varijabla naziv="DomainObject.Predmet.ProtuStrankaListNazivFormated_1">
      <item>EXISTIMARE PRODUKT d.o.o. za vanjsku i unutarnju trgovinu</item>
    </derivirana_varijabla>
  </DomainObject.Predmet.ProtuStrankaListNazivFormated>
  <DomainObject.Predmet.ProtuStrankaListNazivFormatedOIB>
    <izvorni_sadrzaj>
      <item>EXISTIMARE PRODUKT d.o.o. za vanjsku i unutarnju trgovinu, OIB 00226853562</item>
    </izvorni_sadrzaj>
    <derivirana_varijabla naziv="DomainObject.Predmet.ProtuStrankaListNazivFormatedOIB_1">
      <item>EXISTIMARE PRODUKT d.o.o. za vanjsku i unutarnju trgovinu, OIB 00226853562</item>
    </derivirana_varijabla>
  </DomainObject.Predmet.ProtuStrankaListNazivFormatedOIB>
  <DomainObject.Predmet.OstaliListFormated>
    <izvorni_sadrzaj>
      <item>ŽDO U OSIJEKU</item>
      <item>FINA OSIJEK</item>
      <item>Ljiljana Topić</item>
      <item>Sanda Marinac</item>
    </izvorni_sadrzaj>
    <derivirana_varijabla naziv="DomainObject.Predmet.OstaliListFormated_1">
      <item>ŽDO U OSIJEKU</item>
      <item>FINA OSIJEK</item>
      <item>Ljiljana Topić</item>
      <item>Sanda Marinac</item>
    </derivirana_varijabla>
  </DomainObject.Predmet.OstaliListFormated>
  <DomainObject.Predmet.OstaliListFormatedOIB>
    <izvorni_sadrzaj>
      <item>ŽDO U OSIJEKU</item>
      <item>FINA OSIJEK, OIB 85821130368</item>
      <item>Ljiljana Topić, OIB 82753172963</item>
      <item>Sanda Marinac, OIB 01875522309</item>
    </izvorni_sadrzaj>
    <derivirana_varijabla naziv="DomainObject.Predmet.OstaliListFormatedOIB_1">
      <item>ŽDO U OSIJEKU</item>
      <item>FINA OSIJEK, OIB 85821130368</item>
      <item>Ljiljana Topić, OIB 82753172963</item>
      <item>Sanda Marinac, OIB 01875522309</item>
    </derivirana_varijabla>
  </DomainObject.Predmet.OstaliListFormatedOIB>
  <DomainObject.Predmet.OstaliListFormatedWithAdress>
    <izvorni_sadrzaj>
      <item>ŽDO U OSIJEKU</item>
      <item>FINA OSIJEK</item>
      <item>Ljiljana Topić, Zrinjske Gore 62, 31431 Čepin</item>
      <item>Sanda Marinac, Kralja Krešimira 53, 34000 Požega</item>
    </izvorni_sadrzaj>
    <derivirana_varijabla naziv="DomainObject.Predmet.OstaliListFormatedWithAdress_1">
      <item>ŽDO U OSIJEKU</item>
      <item>FINA OSIJEK</item>
      <item>Ljiljana Topić, Zrinjske Gore 62, 31431 Čepin</item>
      <item>Sanda Marinac, Kralja Krešimira 53, 34000 Požega</item>
    </derivirana_varijabla>
  </DomainObject.Predmet.OstaliListFormatedWithAdress>
  <DomainObject.Predmet.OstaliListFormatedWithAdressOIB>
    <izvorni_sadrzaj>
      <item>ŽDO U OSIJEKU</item>
      <item>FINA OSIJEK, OIB 85821130368</item>
      <item>Ljiljana Topić, OIB 82753172963, Zrinjske Gore 62, 31431 Čepin</item>
      <item>Sanda Marinac, OIB 01875522309, Kralja Krešimira 53, 34000 Požega</item>
    </izvorni_sadrzaj>
    <derivirana_varijabla naziv="DomainObject.Predmet.OstaliListFormatedWithAdressOIB_1">
      <item>ŽDO U OSIJEKU</item>
      <item>FINA OSIJEK, OIB 85821130368</item>
      <item>Ljiljana Topić, OIB 82753172963, Zrinjske Gore 62, 31431 Čepin</item>
      <item>Sanda Marinac, OIB 01875522309, Kralja Krešimira 53, 34000 Požega</item>
    </derivirana_varijabla>
  </DomainObject.Predmet.OstaliListFormatedWithAdressOIB>
  <DomainObject.Predmet.OstaliListNazivFormated>
    <izvorni_sadrzaj>
      <item>ŽDO U OSIJEKU</item>
      <item>FINA OSIJEK</item>
      <item>Ljiljana Topić</item>
      <item>Sanda Marinac</item>
    </izvorni_sadrzaj>
    <derivirana_varijabla naziv="DomainObject.Predmet.OstaliListNazivFormated_1">
      <item>ŽDO U OSIJEKU</item>
      <item>FINA OSIJEK</item>
      <item>Ljiljana Topić</item>
      <item>Sanda Marinac</item>
    </derivirana_varijabla>
  </DomainObject.Predmet.OstaliListNazivFormated>
  <DomainObject.Predmet.OstaliListNazivFormatedOIB>
    <izvorni_sadrzaj>
      <item>ŽDO U OSIJEKU</item>
      <item>FINA OSIJEK, OIB 85821130368</item>
      <item>Ljiljana Topić, OIB 82753172963</item>
      <item>Sanda Marinac, OIB 01875522309</item>
    </izvorni_sadrzaj>
    <derivirana_varijabla naziv="DomainObject.Predmet.OstaliListNazivFormatedOIB_1">
      <item>ŽDO U OSIJEKU</item>
      <item>FINA OSIJEK, OIB 85821130368</item>
      <item>Ljiljana Topić, OIB 82753172963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Ministarstfo financija</izvorni_sadrzaj>
    <derivirana_varijabla naziv="DomainObject.Predmet.StrankaIDrugi_1">Ministarstfo financija</derivirana_varijabla>
  </DomainObject.Predmet.StrankaIDrugi>
  <DomainObject.Predmet.ProtustrankaIDrugi>
    <izvorni_sadrzaj>EXISTIMARE PRODUKT d.o.o. za vanjsku i unutarnju trgovinu</izvorni_sadrzaj>
    <derivirana_varijabla naziv="DomainObject.Predmet.ProtustrankaIDrugi_1">EXISTIMARE PRODUKT d.o.o. za vanjsku i unutarnju trgovinu</derivirana_varijabla>
  </DomainObject.Predmet.ProtustrankaIDrugi>
  <DomainObject.Predmet.StrankaIDrugiAdressOIB>
    <izvorni_sadrzaj>Ministarstfo financija, OIB 52634238587</izvorni_sadrzaj>
    <derivirana_varijabla naziv="DomainObject.Predmet.StrankaIDrugiAdressOIB_1">Ministarstfo financija, OIB 52634238587</derivirana_varijabla>
  </DomainObject.Predmet.StrankaIDrugiAdressOIB>
  <DomainObject.Predmet.ProtustrankaIDrugiAdressOIB>
    <izvorni_sadrzaj>EXISTIMARE PRODUKT d.o.o. za vanjsku i unutarnju trgovinu, OIB 00226853562, Petra Preradovića 4/I, 31000 Osijek</izvorni_sadrzaj>
    <derivirana_varijabla naziv="DomainObject.Predmet.ProtustrankaIDrugiAdressOIB_1">EXISTIMARE PRODUKT d.o.o. za vanjsku i unutarnju trgovinu, OIB 00226853562, Petra Preradovića 4/I,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EXISTIMARE PRODUKT d.o.o. za vanjsku i unutarnju trgovinu</item>
      <item>Ministarstfo financija</item>
      <item>ŽDO U OSIJEKU</item>
      <item>FINA OSIJEK</item>
      <item>Ljiljana Topić</item>
      <item>Sanda Marinac</item>
    </izvorni_sadrzaj>
    <derivirana_varijabla naziv="DomainObject.Predmet.SudioniciListNaziv_1">
      <item>EXISTIMARE PRODUKT d.o.o. za vanjsku i unutarnju trgovinu</item>
      <item>Ministarstfo financija</item>
      <item>ŽDO U OSIJEKU</item>
      <item>FINA OSIJEK</item>
      <item>Ljiljana Topić</item>
      <item>Sanda Marinac</item>
    </derivirana_varijabla>
  </DomainObject.Predmet.SudioniciListNaziv>
  <DomainObject.Predmet.SudioniciListAdressOIB>
    <izvorni_sadrzaj>
      <item>EXISTIMARE PRODUKT d.o.o. za vanjsku i unutarnju trgovinu, OIB 00226853562, Petra Preradovića 4/I,31000 Osijek</item>
      <item>Ministarstfo financija, OIB 52634238587</item>
      <item>ŽDO U OSIJEKU</item>
      <item>FINA OSIJEK, OIB 85821130368</item>
      <item>Ljiljana Topić, OIB 82753172963, Zrinjske Gore 62,31431 Čepin</item>
      <item>Sanda Marinac, OIB 01875522309, Kralja Krešimira 53,34000 Požega</item>
    </izvorni_sadrzaj>
    <derivirana_varijabla naziv="DomainObject.Predmet.SudioniciListAdressOIB_1">
      <item>EXISTIMARE PRODUKT d.o.o. za vanjsku i unutarnju trgovinu, OIB 00226853562, Petra Preradovića 4/I,31000 Osijek</item>
      <item>Ministarstfo financija, OIB 52634238587</item>
      <item>ŽDO U OSIJEKU</item>
      <item>FINA OSIJEK, OIB 85821130368</item>
      <item>Ljiljana Topić, OIB 82753172963, Zrinjske Gore 62,31431 Čepin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00226853562</item>
      <item>, OIB 52634238587</item>
      <item>, OIB null</item>
      <item>, OIB 85821130368</item>
      <item>, OIB 82753172963</item>
      <item>, OIB 01875522309</item>
    </izvorni_sadrzaj>
    <derivirana_varijabla naziv="DomainObject.Predmet.SudioniciListNazivOIB_1">
      <item>, OIB 00226853562</item>
      <item>, OIB 52634238587</item>
      <item>, OIB null</item>
      <item>, OIB 85821130368</item>
      <item>, OIB 82753172963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2682</properties:Characters>
  <properties:Lines>88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2017-01-17T09:19:00Z</dcterms:created>
  <dc:creator>..</dc:creator>
  <cp:lastModifiedBy>Maja Kocijan</cp:lastModifiedBy>
  <cp:lastPrinted>2017-01-17T09:27:00Z</cp:lastPrinted>
  <dcterms:modified xmlns:xsi="http://www.w3.org/2001/XMLSchema-instance" xsi:type="dcterms:W3CDTF">2017-01-17T10:43:00Z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