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1e7f" w14:paraId="56f1e7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11FBF">
        <w:rPr>
          <w:rFonts w:cs="Times New Roman" w:hAnsi="Times New Roman" w:ascii="Times New Roman"/>
          <w:sz w:val="24"/>
        </w:rPr>
        <w:t>2219/16-8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511FBF" w:rsidRPr="00530459">
        <w:t>BRONCA METAL d.o.o.</w:t>
      </w:r>
      <w:r w:rsidR="00511FBF">
        <w:t xml:space="preserve"> Zagreb, Lipovečka 1 MBS: </w:t>
      </w:r>
      <w:r w:rsidR="00511FBF" w:rsidRPr="00530459">
        <w:t>080689197</w:t>
      </w:r>
      <w:r w:rsidR="00511FBF">
        <w:t xml:space="preserve"> OIB: </w:t>
      </w:r>
      <w:r w:rsidR="00511FBF" w:rsidRPr="00530459">
        <w:t>14191005568</w:t>
      </w:r>
      <w:r w:rsidR="00511FBF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511FBF" w:rsidRPr="00530459">
        <w:t>BRONCA METAL d.o.o.</w:t>
      </w:r>
      <w:r w:rsidR="00511FBF">
        <w:t xml:space="preserve"> Zagreb, Lipovečka 1 MBS: </w:t>
      </w:r>
      <w:r w:rsidR="00511FBF" w:rsidRPr="00530459">
        <w:t>080689197</w:t>
      </w:r>
      <w:r w:rsidR="00511FBF">
        <w:t xml:space="preserve"> OIB: </w:t>
      </w:r>
      <w:r w:rsidR="00511FBF" w:rsidRPr="00530459">
        <w:t>14191005568</w:t>
      </w:r>
      <w:r w:rsidR="00511FBF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11FBF">
        <w:rPr>
          <w:bCs/>
        </w:rPr>
        <w:t>2219-16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11FBF">
        <w:t>8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283F63" w:rsidRPr="00283F63">
        <w:t xml:space="preserve"> </w:t>
      </w:r>
      <w:r w:rsidR="00511FBF" w:rsidRPr="00530459">
        <w:t>BRONCA METAL d.o.o.</w:t>
      </w:r>
      <w:r w:rsidR="00511FBF">
        <w:t xml:space="preserve"> Zagreb, Lipovečka 1 MBS: </w:t>
      </w:r>
      <w:r w:rsidR="00511FBF" w:rsidRPr="00530459">
        <w:t>080689197</w:t>
      </w:r>
      <w:r w:rsidR="00511FBF">
        <w:t xml:space="preserve"> OIB: </w:t>
      </w:r>
      <w:r w:rsidR="00511FBF" w:rsidRPr="00530459">
        <w:t>14191005568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11FBF">
        <w:rPr>
          <w:bCs/>
        </w:rPr>
        <w:t>11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D66B7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66B74" w:rsidR="00D66B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66B74" w:rsidP="00D66B74" w:rsidR="00D66B7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66B7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D66B7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B7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11FBF">
      <w:rPr>
        <w:noProof w:val="false"/>
      </w:rPr>
      <w:t>2219/16-8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B097B"/>
    <w:rsid w:val="001024DB"/>
    <w:rsid w:val="0015645C"/>
    <w:rsid w:val="001C107B"/>
    <w:rsid w:val="001C6B43"/>
    <w:rsid w:val="0023403D"/>
    <w:rsid w:val="0023428D"/>
    <w:rsid w:val="00262E7F"/>
    <w:rsid w:val="00283809"/>
    <w:rsid w:val="00283F63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43BE4"/>
    <w:rsid w:val="00481A33"/>
    <w:rsid w:val="004A0E50"/>
    <w:rsid w:val="004B72A9"/>
    <w:rsid w:val="004D61B5"/>
    <w:rsid w:val="004F5BA2"/>
    <w:rsid w:val="00511FBF"/>
    <w:rsid w:val="005151FF"/>
    <w:rsid w:val="005315D9"/>
    <w:rsid w:val="0062454C"/>
    <w:rsid w:val="00661B34"/>
    <w:rsid w:val="006630E6"/>
    <w:rsid w:val="00691E8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CF2862"/>
    <w:rsid w:val="00D51262"/>
    <w:rsid w:val="00D66B74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B7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B7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St-2219/2016</izvorni_sadrzaj>
    <derivirana_varijabla naziv="DomainObject.Predmet.OznakaBroj_1">St-2219/2016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BRONCA METAL d.o.o.</izvorni_sadrzaj>
    <derivirana_varijabla naziv="DomainObject.Predmet.ProtustrankaFormated_1">  BRONCA METAL d.o.o.</derivirana_varijabla>
  </DomainObject.Predmet.ProtustrankaFormated>
  <DomainObject.Predmet.ProtustrankaFormatedOIB>
    <izvorni_sadrzaj>  BRONCA METAL d.o.o., OIB 14191005568</izvorni_sadrzaj>
    <derivirana_varijabla naziv="DomainObject.Predmet.ProtustrankaFormatedOIB_1">  BRONCA METAL d.o.o., OIB 14191005568</derivirana_varijabla>
  </DomainObject.Predmet.ProtustrankaFormatedOIB>
  <DomainObject.Predmet.ProtustrankaFormatedWithAdress>
    <izvorni_sadrzaj> BRONCA METAL d.o.o., Lipovečka 1, 10000 Zagreb</izvorni_sadrzaj>
    <derivirana_varijabla naziv="DomainObject.Predmet.ProtustrankaFormatedWithAdress_1"> BRONCA METAL d.o.o., Lipovečka 1, 10000 Zagreb</derivirana_varijabla>
  </DomainObject.Predmet.ProtustrankaFormatedWithAdress>
  <DomainObject.Predmet.ProtustrankaFormatedWithAdressOIB>
    <izvorni_sadrzaj> BRONCA METAL d.o.o., OIB 14191005568, Lipovečka 1, 10000 Zagreb</izvorni_sadrzaj>
    <derivirana_varijabla naziv="DomainObject.Predmet.ProtustrankaFormatedWithAdressOIB_1"> BRONCA METAL d.o.o., OIB 14191005568, Lipovečka 1, 10000 Zagreb</derivirana_varijabla>
  </DomainObject.Predmet.ProtustrankaFormatedWithAdressOIB>
  <DomainObject.Predmet.ProtustrankaWithAdress>
    <izvorni_sadrzaj>BRONCA METAL d.o.o. Lipovečka 1, 10000 Zagreb</izvorni_sadrzaj>
    <derivirana_varijabla naziv="DomainObject.Predmet.ProtustrankaWithAdress_1">BRONCA METAL d.o.o. Lipovečka 1, 10000 Zagreb</derivirana_varijabla>
  </DomainObject.Predmet.ProtustrankaWithAdress>
  <DomainObject.Predmet.ProtustrankaWithAdressOIB>
    <izvorni_sadrzaj>BRONCA METAL d.o.o., OIB 14191005568, Lipovečka 1, 10000 Zagreb</izvorni_sadrzaj>
    <derivirana_varijabla naziv="DomainObject.Predmet.ProtustrankaWithAdressOIB_1">BRONCA METAL d.o.o., OIB 14191005568, Lipovečka 1, 10000 Zagreb</derivirana_varijabla>
  </DomainObject.Predmet.ProtustrankaWithAdressOIB>
  <DomainObject.Predmet.ProtustrankaNazivFormated>
    <izvorni_sadrzaj>BRONCA METAL d.o.o.</izvorni_sadrzaj>
    <derivirana_varijabla naziv="DomainObject.Predmet.ProtustrankaNazivFormated_1">BRONCA METAL d.o.o.</derivirana_varijabla>
  </DomainObject.Predmet.ProtustrankaNazivFormated>
  <DomainObject.Predmet.ProtustrankaNazivFormatedOIB>
    <izvorni_sadrzaj>BRONCA METAL d.o.o., OIB 14191005568</izvorni_sadrzaj>
    <derivirana_varijabla naziv="DomainObject.Predmet.ProtustrankaNazivFormatedOIB_1">BRONCA METAL d.o.o., OIB 14191005568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BRONCA METAL d.o.o.</item>
    </izvorni_sadrzaj>
    <derivirana_varijabla naziv="DomainObject.Predmet.ProtuStrankaListFormated_1">
      <item>BRONCA METAL d.o.o.</item>
    </derivirana_varijabla>
  </DomainObject.Predmet.ProtuStrankaListFormated>
  <DomainObject.Predmet.ProtuStrankaListFormatedOIB>
    <izvorni_sadrzaj>
      <item>BRONCA METAL d.o.o., OIB 14191005568</item>
    </izvorni_sadrzaj>
    <derivirana_varijabla naziv="DomainObject.Predmet.ProtuStrankaListFormatedOIB_1">
      <item>BRONCA METAL d.o.o., OIB 14191005568</item>
    </derivirana_varijabla>
  </DomainObject.Predmet.ProtuStrankaListFormatedOIB>
  <DomainObject.Predmet.ProtuStrankaListFormatedWithAdress>
    <izvorni_sadrzaj>
      <item>BRONCA METAL d.o.o., Lipovečka 1, 10000 Zagreb</item>
    </izvorni_sadrzaj>
    <derivirana_varijabla naziv="DomainObject.Predmet.ProtuStrankaListFormatedWithAdress_1">
      <item>BRONCA METAL d.o.o., Lipovečka 1, 10000 Zagreb</item>
    </derivirana_varijabla>
  </DomainObject.Predmet.ProtuStrankaListFormatedWithAdress>
  <DomainObject.Predmet.ProtuStrankaListFormatedWithAdressOIB>
    <izvorni_sadrzaj>
      <item>BRONCA METAL d.o.o., OIB 14191005568, Lipovečka 1, 10000 Zagreb</item>
    </izvorni_sadrzaj>
    <derivirana_varijabla naziv="DomainObject.Predmet.ProtuStrankaListFormatedWithAdressOIB_1">
      <item>BRONCA METAL d.o.o., OIB 14191005568, Lipovečka 1, 10000 Zagreb</item>
    </derivirana_varijabla>
  </DomainObject.Predmet.ProtuStrankaListFormatedWithAdressOIB>
  <DomainObject.Predmet.ProtuStrankaListNazivFormated>
    <izvorni_sadrzaj>
      <item>BRONCA METAL d.o.o.</item>
    </izvorni_sadrzaj>
    <derivirana_varijabla naziv="DomainObject.Predmet.ProtuStrankaListNazivFormated_1">
      <item>BRONCA METAL d.o.o.</item>
    </derivirana_varijabla>
  </DomainObject.Predmet.ProtuStrankaListNazivFormated>
  <DomainObject.Predmet.ProtuStrankaListNazivFormatedOIB>
    <izvorni_sadrzaj>
      <item>BRONCA METAL d.o.o., OIB 14191005568</item>
    </izvorni_sadrzaj>
    <derivirana_varijabla naziv="DomainObject.Predmet.ProtuStrankaListNazivFormatedOIB_1">
      <item>BRONCA METAL d.o.o., OIB 14191005568</item>
    </derivirana_varijabla>
  </DomainObject.Predmet.ProtuStrankaListNazivFormatedOIB>
  <DomainObject.Predmet.OstaliListFormated>
    <izvorni_sadrzaj>
      <item>Štefanija Smiljan</item>
      <item>KRISTIAN PELC</item>
    </izvorni_sadrzaj>
    <derivirana_varijabla naziv="DomainObject.Predmet.OstaliListFormated_1">
      <item>Štefanija Smiljan</item>
      <item>KRISTIAN PELC</item>
    </derivirana_varijabla>
  </DomainObject.Predmet.OstaliListFormated>
  <DomainObject.Predmet.OstaliListFormatedOIB>
    <izvorni_sadrzaj>
      <item>Štefanija Smiljan, OIB 89457853315</item>
      <item>KRISTIAN PELC</item>
    </izvorni_sadrzaj>
    <derivirana_varijabla naziv="DomainObject.Predmet.OstaliListFormatedOIB_1">
      <item>Štefanija Smiljan, OIB 89457853315</item>
      <item>KRISTIAN PELC</item>
    </derivirana_varijabla>
  </DomainObject.Predmet.OstaliListFormatedOIB>
  <DomainObject.Predmet.OstaliListFormatedWithAdress>
    <izvorni_sadrzaj>
      <item>Štefanija Smiljan, Jurja Barakovića 35, 10000 Zagreb</item>
      <item>KRISTIAN PELC, Trg kralja Tomisalva 6, 10000 Zagreb</item>
    </izvorni_sadrzaj>
    <derivirana_varijabla naziv="DomainObject.Predmet.OstaliListFormatedWithAdress_1">
      <item>Štefanija Smiljan, Jurja Barakovića 35, 10000 Zagreb</item>
      <item>KRISTIAN PELC, Trg kralja Tomisalva 6, 10000 Zagreb</item>
    </derivirana_varijabla>
  </DomainObject.Predmet.OstaliListFormatedWithAdress>
  <DomainObject.Predmet.OstaliListFormatedWithAdressOIB>
    <izvorni_sadrzaj>
      <item>Štefanija Smiljan, OIB 89457853315, Jurja Barakovića 35, 10000 Zagreb</item>
      <item>KRISTIAN PELC, Trg kralja Tomisalva 6, 10000 Zagreb</item>
    </izvorni_sadrzaj>
    <derivirana_varijabla naziv="DomainObject.Predmet.OstaliListFormatedWithAdressOIB_1">
      <item>Štefanija Smiljan, OIB 89457853315, Jurja Barakovića 35, 10000 Zagreb</item>
      <item>KRISTIAN PELC, Trg kralja Tomisalva 6, 10000 Zagreb</item>
    </derivirana_varijabla>
  </DomainObject.Predmet.OstaliListFormatedWithAdressOIB>
  <DomainObject.Predmet.OstaliListNazivFormated>
    <izvorni_sadrzaj>
      <item>Štefanija Smiljan</item>
      <item>KRISTIAN PELC</item>
    </izvorni_sadrzaj>
    <derivirana_varijabla naziv="DomainObject.Predmet.OstaliListNazivFormated_1">
      <item>Štefanija Smiljan</item>
      <item>KRISTIAN PELC</item>
    </derivirana_varijabla>
  </DomainObject.Predmet.OstaliListNazivFormated>
  <DomainObject.Predmet.OstaliListNazivFormatedOIB>
    <izvorni_sadrzaj>
      <item>Štefanija Smiljan, OIB 89457853315</item>
      <item>KRISTIAN PELC</item>
    </izvorni_sadrzaj>
    <derivirana_varijabla naziv="DomainObject.Predmet.OstaliListNazivFormatedOIB_1">
      <item>Štefanija Smiljan, OIB 89457853315</item>
      <item>KRISTIAN PELC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BRONCA METAL d.o.o.</izvorni_sadrzaj>
    <derivirana_varijabla naziv="DomainObject.Predmet.ProtustrankaIDrugi_1">BRONCA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BRONCA METAL d.o.o., OIB 14191005568, Lipovečka 1, 10000 Zagreb</izvorni_sadrzaj>
    <derivirana_varijabla naziv="DomainObject.Predmet.ProtustrankaIDrugiAdressOIB_1">BRONCA METAL d.o.o., OIB 14191005568,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BRONCA METAL d.o.o.</item>
      <item>Štefanija Smiljan</item>
      <item>KRISTIAN PELC</item>
    </izvorni_sadrzaj>
    <derivirana_varijabla naziv="DomainObject.Predmet.SudioniciListNaziv_1">
      <item>FINA Regionalni centar Zagreb</item>
      <item>BRONCA METAL d.o.o.</item>
      <item>Štefanija Smiljan</item>
      <item>KRISTIAN PELC</item>
    </derivirana_varijabla>
  </DomainObject.Predmet.SudioniciListNaziv>
  <DomainObject.Predmet.SudioniciListAdressOIB>
    <izvorni_sadrzaj>
      <item>FINA Regionalni centar Zagreb, OIB 85821130368, Trg svibanjskih žrtava 1995. 1,10000 Zagreb</item>
      <item>BRONCA METAL d.o.o., OIB 14191005568, Lipovečka 1,10000 Zagreb</item>
      <item>Štefanija Smiljan, OIB 89457853315, Jurja Barakovića 35,10000 Zagreb</item>
      <item>KRISTIAN PELC, Trg kralja Tomisalva 6,10000 Zagreb</item>
    </izvorni_sadrzaj>
    <derivirana_varijabla naziv="DomainObject.Predmet.SudioniciListAdressOIB_1">
      <item>FINA Regionalni centar Zagreb, OIB 85821130368, Trg svibanjskih žrtava 1995. 1,10000 Zagreb</item>
      <item>BRONCA METAL d.o.o., OIB 14191005568, Lipovečka 1,10000 Zagreb</item>
      <item>Štefanija Smiljan, OIB 89457853315, Jurja Barakovića 35,10000 Zagreb</item>
      <item>KRISTIAN PELC, Trg kralja Tomisalva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14191005568</item>
      <item>, OIB 89457853315</item>
      <item>, OIB null</item>
    </izvorni_sadrzaj>
    <derivirana_varijabla naziv="DomainObject.Predmet.SudioniciListNazivOIB_1">
      <item>, OIB 85821130368</item>
      <item>, OIB 14191005568</item>
      <item>, OIB 89457853315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2731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2016-05-30T09:20:00Z</dcterms:created>
  <dc:creator>Vinka Mihalinčić</dc:creator>
  <cp:lastModifiedBy>Vinka Mihalinčić</cp:lastModifiedBy>
  <cp:lastPrinted>2016-05-30T09:04:00Z</cp:lastPrinted>
  <dcterms:modified xmlns:xsi="http://www.w3.org/2001/XMLSchema-instance" xsi:type="dcterms:W3CDTF">2016-05-30T09:21:00Z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