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aefa" w14:paraId="fc2aef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E7949">
        <w:t>1987</w:t>
      </w:r>
      <w:r w:rsidR="00642240" w:rsidRPr="00642240">
        <w:t>/15</w:t>
      </w:r>
      <w:r w:rsidR="006E7949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E7949" w:rsidRPr="006E7949">
        <w:t>KONJOGOJSTVENA UDRUGA PRIGORJE GLAVINČICA, Sesvete, Kružna 35, OIB: 87697830017</w:t>
      </w:r>
      <w:r w:rsidR="00E1138E" w:rsidRPr="00E1138E">
        <w:t xml:space="preserve">, </w:t>
      </w:r>
      <w:r w:rsidR="003129FC">
        <w:t>2</w:t>
      </w:r>
      <w:r w:rsidR="006E7949">
        <w:rPr>
          <w:rFonts w:eastAsia="Times New Roman"/>
          <w:szCs w:val="24"/>
          <w:lang w:eastAsia="hr-HR"/>
        </w:rPr>
        <w:t>7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6E794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E7949" w:rsidRPr="006E7949">
        <w:t>KONJOGOJSTVENA UDRUGA PRIGORJE GLAVINČICA, Sesvete, Kružna 35, OIB: 87697830017</w:t>
      </w:r>
      <w:r w:rsidR="006E7949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6E7949">
        <w:rPr>
          <w:rFonts w:eastAsia="Times New Roman"/>
          <w:szCs w:val="24"/>
          <w:lang w:eastAsia="hr-HR"/>
        </w:rPr>
        <w:t>7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1572E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F1572E">
        <w:rPr>
          <w:rFonts w:eastAsia="Times New Roman"/>
          <w:szCs w:val="24"/>
          <w:lang w:eastAsia="hr-HR"/>
        </w:rPr>
        <w:t>2</w:t>
      </w:r>
      <w:r w:rsidR="000C5D8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E7949">
        <w:rPr>
          <w:rFonts w:eastAsia="Times New Roman"/>
          <w:szCs w:val="24"/>
          <w:lang w:eastAsia="hr-HR"/>
        </w:rPr>
        <w:t>Zdravko Frleta iz Novog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66370F">
        <w:rPr>
          <w:rFonts w:eastAsia="Times New Roman"/>
          <w:szCs w:val="24"/>
          <w:lang w:eastAsia="hr-HR"/>
        </w:rPr>
        <w:t xml:space="preserve"> </w:t>
      </w:r>
      <w:r w:rsidR="006E7949">
        <w:rPr>
          <w:rFonts w:eastAsia="Times New Roman"/>
          <w:szCs w:val="24"/>
          <w:lang w:eastAsia="hr-HR"/>
        </w:rPr>
        <w:t>Brune Bušića 40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6370F">
        <w:rPr>
          <w:rFonts w:eastAsia="Times New Roman"/>
          <w:szCs w:val="24"/>
          <w:lang w:eastAsia="hr-HR"/>
        </w:rPr>
        <w:t xml:space="preserve"> </w:t>
      </w:r>
      <w:r w:rsidR="006E7949">
        <w:rPr>
          <w:rFonts w:eastAsia="Times New Roman"/>
          <w:szCs w:val="24"/>
          <w:lang w:eastAsia="hr-HR"/>
        </w:rPr>
        <w:t>16983053469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E794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E7949" w:rsidRPr="006E7949">
        <w:t>KONJOGOJSTVENA UDRUGA PRIGORJE GLAVINČICA, Sesvete, Kružna 35, OIB: 87697830017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6D1028" w:rsidP="001B3169" w:rsidR="006D1028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E7949">
        <w:rPr>
          <w:rFonts w:eastAsia="Times New Roman"/>
          <w:szCs w:val="24"/>
          <w:lang w:eastAsia="hr-HR"/>
        </w:rPr>
        <w:t>3</w:t>
      </w:r>
      <w:r w:rsidR="0066370F">
        <w:rPr>
          <w:rFonts w:eastAsia="Times New Roman"/>
          <w:szCs w:val="24"/>
          <w:lang w:eastAsia="hr-HR"/>
        </w:rPr>
        <w:t>0</w:t>
      </w:r>
      <w:r w:rsidR="006E7949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E7949">
        <w:rPr>
          <w:rFonts w:eastAsia="Times New Roman"/>
          <w:szCs w:val="20"/>
          <w:lang w:eastAsia="hr-HR"/>
        </w:rPr>
        <w:t>8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E7949">
        <w:rPr>
          <w:rFonts w:eastAsia="Times New Roman"/>
          <w:szCs w:val="20"/>
          <w:lang w:eastAsia="hr-HR"/>
        </w:rPr>
        <w:t>5.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predsjedniku dužnika Mladenu Šarecu dostavljen 18. srpnja 2016., </w:t>
      </w:r>
      <w:r w:rsidR="00732DBF">
        <w:rPr>
          <w:rFonts w:eastAsia="Times New Roman"/>
          <w:szCs w:val="20"/>
          <w:lang w:eastAsia="hr-HR"/>
        </w:rPr>
        <w:t>međutim on</w:t>
      </w:r>
      <w:r w:rsidR="00F1572E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E7949">
        <w:rPr>
          <w:rFonts w:eastAsia="Times New Roman"/>
          <w:szCs w:val="20"/>
          <w:lang w:eastAsia="hr-HR"/>
        </w:rPr>
        <w:t>8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6E7949">
        <w:rPr>
          <w:rFonts w:eastAsia="Times New Roman"/>
          <w:szCs w:val="20"/>
          <w:lang w:eastAsia="hr-HR"/>
        </w:rPr>
        <w:t>7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A4DB4">
        <w:rPr>
          <w:rFonts w:eastAsia="Times New Roman"/>
          <w:szCs w:val="24"/>
        </w:rPr>
        <w:t>, 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A4DB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A4DB4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C9B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E7949" w:rsidRPr="006E7949">
          <w:t>1987/15-10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4D65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A7C9B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57855"/>
    <w:rsid w:val="00B74A75"/>
    <w:rsid w:val="00BA4DB4"/>
    <w:rsid w:val="00BC1512"/>
    <w:rsid w:val="00BD2AE7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St-1987/2015-10</izvorni_sadrzaj>
    <derivirana_varijabla naziv="DomainObject.Oznaka_1">St-1987/2015-10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St-1987/2015</izvorni_sadrzaj>
    <derivirana_varijabla naziv="DomainObject.Predmet.OznakaBroj_1">St-1987/2015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KONJOGOJSTVENA UDRUGA PRIGORJE GLAVINČICA zastupanog po punomoćniku Mladen Šarec</izvorni_sadrzaj>
    <derivirana_varijabla naziv="DomainObject.Predmet.ProtustrankaFormated_1">  KONJOGOJSTVENA UDRUGA PRIGORJE GLAVINČICA zastupanog po punomoćniku Mladen Šarec</derivirana_varijabla>
  </DomainObject.Predmet.ProtustrankaFormated>
  <DomainObject.Predmet.ProtustrankaFormatedOIB>
    <izvorni_sadrzaj>  KONJOGOJSTVENA UDRUGA PRIGORJE GLAVINČICA, OIB 87697830017 zastupanog po punomoćniku Mladen Šarec</izvorni_sadrzaj>
    <derivirana_varijabla naziv="DomainObject.Predmet.ProtustrankaFormatedOIB_1">  KONJOGOJSTVENA UDRUGA PRIGORJE GLAVINČICA, OIB 87697830017 zastupanog po punomoćniku Mladen Šarec</derivirana_varijabla>
  </DomainObject.Predmet.ProtustrankaFormatedOIB>
  <DomainObject.Predmet.ProtustrankaFormatedWithAdress>
    <izvorni_sadrzaj> KONJOGOJSTVENA UDRUGA PRIGORJE GLAVINČICA, Kružna 35, 10360 Sesvete zastupanog po punomoćniku Mladen Šarec</izvorni_sadrzaj>
    <derivirana_varijabla naziv="DomainObject.Predmet.ProtustrankaFormatedWithAdress_1"> KONJOGOJSTVENA UDRUGA PRIGORJE GLAVINČICA, Kružna 35, 10360 Sesvete zastupanog po punomoćniku Mladen Šarec</derivirana_varijabla>
  </DomainObject.Predmet.ProtustrankaFormatedWithAdress>
  <DomainObject.Predmet.ProtustrankaFormatedWithAdressOIB>
    <izvorni_sadrzaj> KONJOGOJSTVENA UDRUGA PRIGORJE GLAVINČICA, OIB 87697830017, Kružna 35, 10360 Sesvete zastupanog po punomoćniku Mladen Šarec</izvorni_sadrzaj>
    <derivirana_varijabla naziv="DomainObject.Predmet.ProtustrankaFormatedWithAdressOIB_1"> KONJOGOJSTVENA UDRUGA PRIGORJE GLAVINČICA, OIB 87697830017, Kružna 35, 10360 Sesvete zastupanog po punomoćniku Mladen Šarec</derivirana_varijabla>
  </DomainObject.Predmet.ProtustrankaFormatedWithAdressOIB>
  <DomainObject.Predmet.ProtustrankaWithAdress>
    <izvorni_sadrzaj>KONJOGOJSTVENA UDRUGA PRIGORJE GLAVINČICA Kružna 35, 10360 Sesvete</izvorni_sadrzaj>
    <derivirana_varijabla naziv="DomainObject.Predmet.ProtustrankaWithAdress_1">KONJOGOJSTVENA UDRUGA PRIGORJE GLAVINČICA Kružna 35, 10360 Sesvete</derivirana_varijabla>
  </DomainObject.Predmet.ProtustrankaWithAdress>
  <DomainObject.Predmet.ProtustrankaWithAdressOIB>
    <izvorni_sadrzaj>KONJOGOJSTVENA UDRUGA PRIGORJE GLAVINČICA, OIB 87697830017, Kružna 35, 10360 Sesvete</izvorni_sadrzaj>
    <derivirana_varijabla naziv="DomainObject.Predmet.ProtustrankaWithAdressOIB_1">KONJOGOJSTVENA UDRUGA PRIGORJE GLAVINČICA, OIB 87697830017, Kružna 35, 10360 Sesvete</derivirana_varijabla>
  </DomainObject.Predmet.ProtustrankaWithAdressOIB>
  <DomainObject.Predmet.ProtustrankaNazivFormated>
    <izvorni_sadrzaj>KONJOGOJSTVENA UDRUGA PRIGORJE GLAVINČICA</izvorni_sadrzaj>
    <derivirana_varijabla naziv="DomainObject.Predmet.ProtustrankaNazivFormated_1">KONJOGOJSTVENA UDRUGA PRIGORJE GLAVINČICA</derivirana_varijabla>
  </DomainObject.Predmet.ProtustrankaNazivFormated>
  <DomainObject.Predmet.ProtustrankaNazivFormatedOIB>
    <izvorni_sadrzaj>KONJOGOJSTVENA UDRUGA PRIGORJE GLAVINČICA, OIB 87697830017</izvorni_sadrzaj>
    <derivirana_varijabla naziv="DomainObject.Predmet.ProtustrankaNazivFormatedOIB_1">KONJOGOJSTVENA UDRUGA PRIGORJE GLAVINČICA, OIB 87697830017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KONJOGOJSTVENA UDRUGA PRIGORJE GLAVINČICA zastupanog po punomoćniku Mladen Šarec</item>
    </izvorni_sadrzaj>
    <derivirana_varijabla naziv="DomainObject.Predmet.ProtuStrankaListFormated_1">
      <item>KONJOGOJSTVENA UDRUGA PRIGORJE GLAVINČICA zastupanog po punomoćniku Mladen Šarec</item>
    </derivirana_varijabla>
  </DomainObject.Predmet.ProtuStrankaListFormated>
  <DomainObject.Predmet.ProtuStrankaListFormatedOIB>
    <izvorni_sadrzaj>
      <item>KONJOGOJSTVENA UDRUGA PRIGORJE GLAVINČICA, OIB 87697830017 zastupanog po punomoćniku Mladen Šarec</item>
    </izvorni_sadrzaj>
    <derivirana_varijabla naziv="DomainObject.Predmet.ProtuStrankaListFormatedOIB_1">
      <item>KONJOGOJSTVENA UDRUGA PRIGORJE GLAVINČICA, OIB 87697830017 zastupanog po punomoćniku Mladen Šarec</item>
    </derivirana_varijabla>
  </DomainObject.Predmet.ProtuStrankaListFormatedOIB>
  <DomainObject.Predmet.ProtuStrankaListFormatedWithAdress>
    <izvorni_sadrzaj>
      <item>KONJOGOJSTVENA UDRUGA PRIGORJE GLAVINČICA, Kružna 35, 10360 Sesvete zastupanog po punomoćniku Mladen Šarec</item>
    </izvorni_sadrzaj>
    <derivirana_varijabla naziv="DomainObject.Predmet.ProtuStrankaListFormatedWithAdress_1">
      <item>KONJOGOJSTVENA UDRUGA PRIGORJE GLAVINČICA, Kružna 35, 10360 Sesvete zastupanog po punomoćniku Mladen Šarec</item>
    </derivirana_varijabla>
  </DomainObject.Predmet.ProtuStrankaListFormatedWithAdress>
  <DomainObject.Predmet.ProtuStrankaListFormatedWithAdressOIB>
    <izvorni_sadrzaj>
      <item>KONJOGOJSTVENA UDRUGA PRIGORJE GLAVINČICA, OIB 87697830017, Kružna 35, 10360 Sesvete zastupanog po punomoćniku Mladen Šarec</item>
    </izvorni_sadrzaj>
    <derivirana_varijabla naziv="DomainObject.Predmet.ProtuStrankaListFormatedWithAdressOIB_1">
      <item>KONJOGOJSTVENA UDRUGA PRIGORJE GLAVINČICA, OIB 87697830017, Kružna 35, 10360 Sesvete zastupanog po punomoćniku Mladen Šarec</item>
    </derivirana_varijabla>
  </DomainObject.Predmet.ProtuStrankaListFormatedWithAdressOIB>
  <DomainObject.Predmet.ProtuStrankaListNazivFormated>
    <izvorni_sadrzaj>
      <item>KONJOGOJSTVENA UDRUGA PRIGORJE GLAVINČICA</item>
    </izvorni_sadrzaj>
    <derivirana_varijabla naziv="DomainObject.Predmet.ProtuStrankaListNazivFormated_1">
      <item>KONJOGOJSTVENA UDRUGA PRIGORJE GLAVINČICA</item>
    </derivirana_varijabla>
  </DomainObject.Predmet.ProtuStrankaListNazivFormated>
  <DomainObject.Predmet.ProtuStrankaListNazivFormatedOIB>
    <izvorni_sadrzaj>
      <item>KONJOGOJSTVENA UDRUGA PRIGORJE GLAVINČICA, OIB 87697830017</item>
    </izvorni_sadrzaj>
    <derivirana_varijabla naziv="DomainObject.Predmet.ProtuStrankaListNazivFormatedOIB_1">
      <item>KONJOGOJSTVENA UDRUGA PRIGORJE GLAVINČICA, OIB 87697830017</item>
    </derivirana_varijabla>
  </DomainObject.Predmet.ProtuStrankaListNazivFormatedOIB>
  <DomainObject.Predmet.OstaliListFormated>
    <izvorni_sadrzaj>
      <item>HRVATSKI ZAVOD ZA MIROVINSKO OSIGURANJE</item>
      <item>Mladen Šarec punomoćnik sudionika u postupku KONJOGOJSTVENA UDRUGA PRIGORJE GLAVINČICA</item>
    </izvorni_sadrzaj>
    <derivirana_varijabla naziv="DomainObject.Predmet.OstaliListFormated_1">
      <item>HRVATSKI ZAVOD ZA MIROVINSKO OSIGURANJE</item>
      <item>Mladen Šarec punomoćnik sudionika u postupku KONJOGOJSTVENA UDRUGA PRIGORJE GLAVINČICA</item>
    </derivirana_varijabla>
  </DomainObject.Predmet.OstaliListFormated>
  <DomainObject.Predmet.OstaliListFormatedOIB>
    <izvorni_sadrzaj>
      <item>HRVATSKI ZAVOD ZA MIROVINSKO OSIGURANJE, OIB 84397956623</item>
      <item>Mladen Šarec, OIB 40238347050 punomoćnik sudionika u postupku KONJOGOJSTVENA UDRUGA PRIGORJE GLAVINČICA</item>
    </izvorni_sadrzaj>
    <derivirana_varijabla naziv="DomainObject.Predmet.OstaliListFormatedOIB_1">
      <item>HRVATSKI ZAVOD ZA MIROVINSKO OSIGURANJE, OIB 84397956623</item>
      <item>Mladen Šarec, OIB 40238347050 punomoćnik sudionika u postupku KONJOGOJSTVENA UDRUGA PRIGORJE GLAVINČICA</item>
    </derivirana_varijabla>
  </DomainObject.Predmet.OstaliListFormatedOIB>
  <DomainObject.Predmet.OstaliListFormatedWithAdress>
    <izvorni_sadrzaj>
      <item>HRVATSKI ZAVOD ZA MIROVINSKO OSIGURANJE, Trpimirova 4, 10000 Zagreb</item>
      <item>Mladen Šarec, Kružna Ulica 35, 10361 Glavničica punomoćnik sudionika u postupku KONJOGOJSTVENA UDRUGA PRIGORJE GLAVINČICA</item>
    </izvorni_sadrzaj>
    <derivirana_varijabla naziv="DomainObject.Predmet.OstaliListFormatedWithAdress_1">
      <item>HRVATSKI ZAVOD ZA MIROVINSKO OSIGURANJE, Trpimirova 4, 10000 Zagreb</item>
      <item>Mladen Šarec, Kružna Ulica 35, 10361 Glavničica punomoćnik sudionika u postupku KONJOGOJSTVENA UDRUGA PRIGORJE GLAVINČICA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Mladen Šarec, OIB 40238347050, Kružna Ulica 35, 10361 Glavničica punomoćnik sudionika u postupku KONJOGOJSTVENA UDRUGA PRIGORJE GLAVINČICA</item>
    </izvorni_sadrzaj>
    <derivirana_varijabla naziv="DomainObject.Predmet.OstaliListFormatedWithAdressOIB_1">
      <item>HRVATSKI ZAVOD ZA MIROVINSKO OSIGURANJE, OIB 84397956623, Trpimirova 4, 10000 Zagreb</item>
      <item>Mladen Šarec, OIB 40238347050, Kružna Ulica 35, 10361 Glavničica punomoćnik sudionika u postupku KONJOGOJSTVENA UDRUGA PRIGORJE GLAVINČICA</item>
    </derivirana_varijabla>
  </DomainObject.Predmet.OstaliListFormatedWithAdressOIB>
  <DomainObject.Predmet.OstaliListNazivFormated>
    <izvorni_sadrzaj>
      <item>HRVATSKI ZAVOD ZA MIROVINSKO OSIGURANJE</item>
      <item>Mladen Šarec</item>
    </izvorni_sadrzaj>
    <derivirana_varijabla naziv="DomainObject.Predmet.OstaliListNazivFormated_1">
      <item>HRVATSKI ZAVOD ZA MIROVINSKO OSIGURANJE</item>
      <item>Mladen Šarec</item>
    </derivirana_varijabla>
  </DomainObject.Predmet.OstaliListNazivFormated>
  <DomainObject.Predmet.OstaliListNazivFormatedOIB>
    <izvorni_sadrzaj>
      <item>HRVATSKI ZAVOD ZA MIROVINSKO OSIGURANJE, OIB 84397956623</item>
      <item>Mladen Šarec, OIB 40238347050</item>
    </izvorni_sadrzaj>
    <derivirana_varijabla naziv="DomainObject.Predmet.OstaliListNazivFormatedOIB_1">
      <item>HRVATSKI ZAVOD ZA MIROVINSKO OSIGURANJE, OIB 84397956623</item>
      <item>Mladen Šarec, OIB 40238347050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St-1987/2015-10</izvorni_sadrzaj>
    <derivirana_varijabla naziv="DomainObject.PoslovniBrojDokumenta_1">St-1987/2015-10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KONJOGOJSTVENA UDRUGA PRIGORJE GLAVINČICA</izvorni_sadrzaj>
    <derivirana_varijabla naziv="DomainObject.Predmet.ProtustrankaIDrugi_1">KONJOGOJSTVENA UDRUGA PRIGORJE GLAVINČICA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KONJOGOJSTVENA UDRUGA PRIGORJE GLAVINČICA, OIB 87697830017, Kružna 35, 10360 Sesvete</izvorni_sadrzaj>
    <derivirana_varijabla naziv="DomainObject.Predmet.ProtustrankaIDrugiAdressOIB_1">KONJOGOJSTVENA UDRUGA PRIGORJE GLAVINČICA, OIB 87697830017, Kružna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KONJOGOJSTVENA UDRUGA PRIGORJE GLAVINČICA</item>
      <item>HRVATSKI ZAVOD ZA MIROVINSKO OSIGURANJE</item>
      <item>Mladen Šarec</item>
    </izvorni_sadrzaj>
    <derivirana_varijabla naziv="DomainObject.Predmet.SudioniciListNaziv_1">
      <item>FINA Regionalni centar Zagreb</item>
      <item>KONJOGOJSTVENA UDRUGA PRIGORJE GLAVINČICA</item>
      <item>HRVATSKI ZAVOD ZA MIROVINSKO OSIGURANJE</item>
      <item>Mladen Šarec</item>
    </derivirana_varijabla>
  </DomainObject.Predmet.SudioniciListNaziv>
  <DomainObject.Predmet.SudioniciListAdressOIB>
    <izvorni_sadrzaj>
      <item>FINA Regionalni centar Zagreb, OIB 85821130368, Trg svibanjskih žrtava 1995. 1,10000 Zagreb</item>
      <item>KONJOGOJSTVENA UDRUGA PRIGORJE GLAVINČICA, OIB 87697830017, Kružna 35,10360 Sesvete</item>
      <item>HRVATSKI ZAVOD ZA MIROVINSKO OSIGURANJE, OIB 84397956623, Trpimirova 4,10000 Zagreb</item>
      <item>Mladen Šarec, OIB 40238347050, Kružna Ulica 35,10361 Glavničica</item>
    </izvorni_sadrzaj>
    <derivirana_varijabla naziv="DomainObject.Predmet.SudioniciListAdressOIB_1">
      <item>FINA Regionalni centar Zagreb, OIB 85821130368, Trg svibanjskih žrtava 1995. 1,10000 Zagreb</item>
      <item>KONJOGOJSTVENA UDRUGA PRIGORJE GLAVINČICA, OIB 87697830017, Kružna 35,10360 Sesvete</item>
      <item>HRVATSKI ZAVOD ZA MIROVINSKO OSIGURANJE, OIB 84397956623, Trpimirova 4,10000 Zagreb</item>
      <item>Mladen Šarec, OIB 40238347050, Kružna Ulica 35,10361 Glavničica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87697830017</item>
      <item>, OIB 84397956623</item>
      <item>, OIB 40238347050</item>
    </izvorni_sadrzaj>
    <derivirana_varijabla naziv="DomainObject.Predmet.SudioniciListNazivOIB_1">
      <item>, OIB 85821130368</item>
      <item>, OIB 87697830017</item>
      <item>, OIB 84397956623</item>
      <item>, OIB 40238347050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2320</properties:Characters>
  <properties:Lines>85</properties:Lines>
  <properties:Paragraphs>27</properties:Paragraphs>
  <properties:TotalTime>784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2016-09-27T11:59:00Z</cp:lastPrinted>
  <dcterms:modified xmlns:xsi="http://www.w3.org/2001/XMLSchema-instance" xsi:type="dcterms:W3CDTF">2016-09-27T11:59:00Z</dcterms:modified>
  <cp:revision>112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St-1987/2015-10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