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55685" w14:paraId="5555685" w:rsidRDefault="00386198" w:rsidP="00E51FDF" w:rsidR="00386198" w:rsidRPr="005142EA">
      <w:pPr>
        <w:jc w:val="right"/>
        <w15:collapsed w:val="false"/>
      </w:pPr>
      <w:bookmarkStart w:name="_GoBack" w:id="0"/>
      <w:bookmarkEnd w:id="0"/>
      <w:r w:rsidRPr="005142EA">
        <w:tab/>
      </w:r>
    </w:p>
    <w:p w:rsidRDefault="00386198" w:rsidP="00825537" w:rsidR="00386198" w:rsidRPr="005142EA"/>
    <w:p w:rsidRDefault="00386198" w:rsidP="00825537" w:rsidR="00386198" w:rsidRPr="005142EA"/>
    <w:p w:rsidRDefault="000E4FA2" w:rsidP="00825537" w:rsidR="000E4FA2" w:rsidRPr="005142EA">
      <w:pPr>
        <w:rPr>
          <w:b/>
          <w:bCs/>
        </w:rPr>
      </w:pPr>
    </w:p>
    <w:p w:rsidRDefault="00386198" w:rsidP="00825537" w:rsidR="00386198" w:rsidRPr="005142EA">
      <w:pPr>
        <w:rPr>
          <w:b/>
          <w:bCs/>
        </w:rPr>
      </w:pPr>
      <w:r w:rsidRPr="005142EA">
        <w:rPr>
          <w:b/>
          <w:bCs/>
        </w:rPr>
        <w:t>REPUBLIKA HRVATSKA</w:t>
      </w:r>
    </w:p>
    <w:p w:rsidRDefault="00386198" w:rsidP="00825537" w:rsidR="00386198" w:rsidRPr="005142EA">
      <w:pPr>
        <w:rPr>
          <w:b/>
          <w:bCs/>
        </w:rPr>
      </w:pPr>
      <w:r w:rsidRPr="005142EA">
        <w:rPr>
          <w:b/>
          <w:bCs/>
        </w:rPr>
        <w:t>TRGOVAČKI SUD U ZADRU</w:t>
      </w:r>
    </w:p>
    <w:p w:rsidRDefault="00345BC5" w:rsidP="00825537" w:rsidR="00345BC5" w:rsidRPr="005142EA">
      <w:r w:rsidRPr="005142EA">
        <w:t>Dr. Franje Tuđmana 35</w:t>
      </w:r>
    </w:p>
    <w:p w:rsidRDefault="00386198" w:rsidP="00825537" w:rsidR="00386198" w:rsidRPr="005142EA">
      <w:pPr>
        <w:jc w:val="center"/>
      </w:pPr>
    </w:p>
    <w:p w:rsidRDefault="00386198" w:rsidP="00825537" w:rsidR="00386198" w:rsidRPr="005142EA">
      <w:pPr>
        <w:jc w:val="center"/>
        <w:rPr>
          <w:b/>
          <w:bCs/>
        </w:rPr>
      </w:pPr>
      <w:r w:rsidRPr="005142EA">
        <w:rPr>
          <w:b/>
          <w:bCs/>
        </w:rPr>
        <w:t xml:space="preserve">U   I M E  R E  P U B L I K E  H R V A T S K E </w:t>
      </w:r>
    </w:p>
    <w:p w:rsidRDefault="00386198" w:rsidP="00825537" w:rsidR="00386198" w:rsidRPr="005142EA">
      <w:pPr>
        <w:rPr>
          <w:b/>
          <w:bCs/>
        </w:rPr>
      </w:pPr>
    </w:p>
    <w:p w:rsidRDefault="00386198" w:rsidP="00825537" w:rsidR="00386198" w:rsidRPr="005142EA">
      <w:pPr>
        <w:jc w:val="center"/>
        <w:rPr>
          <w:b/>
          <w:bCs/>
        </w:rPr>
      </w:pPr>
      <w:r w:rsidRPr="005142EA">
        <w:rPr>
          <w:b/>
          <w:bCs/>
        </w:rPr>
        <w:t>R J E Š E N J E</w:t>
      </w:r>
    </w:p>
    <w:p w:rsidRDefault="005B5AF4" w:rsidP="00825537" w:rsidR="005B5AF4" w:rsidRPr="005142EA"/>
    <w:p w:rsidRDefault="005B5AF4" w:rsidP="007E2972" w:rsidR="007E2972">
      <w:pPr>
        <w:ind w:firstLine="705"/>
        <w:jc w:val="both"/>
      </w:pPr>
      <w:r w:rsidRPr="005142EA">
        <w:t xml:space="preserve">Trgovački sud u Zadru, OIB:39670464653, </w:t>
      </w:r>
      <w:r w:rsidR="000E4FA2" w:rsidRPr="005142EA">
        <w:t xml:space="preserve">po sutkinji Ani Markač, </w:t>
      </w:r>
      <w:r w:rsidR="007E2972">
        <w:t>povodom prijedloga vjerovnika Republike Hrvatske, Ministarstva financija-Porezne uprave, Područnog ureda Dalmacija zastupanog po Županijskom državnom odvjetništvu u Zadru od 30. ožujka  travnja 2016. za otvaranje stečajnoga postupka</w:t>
      </w:r>
      <w:r w:rsidR="007E2972" w:rsidRPr="008C3132">
        <w:t xml:space="preserve"> nad dužnikom</w:t>
      </w:r>
      <w:r w:rsidR="007E2972">
        <w:t xml:space="preserve"> </w:t>
      </w:r>
      <w:r w:rsidR="00F84A74">
        <w:t>MC – TRANS d.o.o., Zadar, Tomislava Ivčića 7a, OIB:44411147070</w:t>
      </w:r>
      <w:r w:rsidR="005142EA" w:rsidRPr="005142EA">
        <w:rPr>
          <w:rFonts w:cstheme="majorBidi" w:hAnsiTheme="majorBidi" w:asciiTheme="majorBidi"/>
        </w:rPr>
        <w:t xml:space="preserve">, </w:t>
      </w:r>
      <w:r w:rsidR="00386198" w:rsidRPr="005142EA">
        <w:t xml:space="preserve">sukladno čl. </w:t>
      </w:r>
      <w:r w:rsidR="006104B9" w:rsidRPr="005142EA">
        <w:t>132</w:t>
      </w:r>
      <w:r w:rsidR="00386198" w:rsidRPr="005142EA">
        <w:t>.</w:t>
      </w:r>
      <w:r w:rsidR="006104B9" w:rsidRPr="005142EA">
        <w:t xml:space="preserve"> st. 2.</w:t>
      </w:r>
      <w:r w:rsidR="00386198" w:rsidRPr="005142EA">
        <w:t xml:space="preserve"> Stečajnog zakona (Narodne novine br. </w:t>
      </w:r>
      <w:r w:rsidR="006104B9" w:rsidRPr="005142EA">
        <w:t>71/15</w:t>
      </w:r>
      <w:r w:rsidR="00386198" w:rsidRPr="005142EA">
        <w:t xml:space="preserve">), dana </w:t>
      </w:r>
      <w:r w:rsidR="0090177B">
        <w:t>12</w:t>
      </w:r>
      <w:r w:rsidR="00F84A74">
        <w:t xml:space="preserve">. travnja </w:t>
      </w:r>
      <w:r w:rsidR="00386198" w:rsidRPr="005142EA">
        <w:t>201</w:t>
      </w:r>
      <w:r w:rsidR="005142EA" w:rsidRPr="005142EA">
        <w:t>7</w:t>
      </w:r>
      <w:r w:rsidR="000A1F5A" w:rsidRPr="005142EA">
        <w:t>.,</w:t>
      </w:r>
    </w:p>
    <w:p w:rsidRDefault="007E2972" w:rsidP="007E2972" w:rsidR="007E2972" w:rsidRPr="005142EA">
      <w:pPr>
        <w:ind w:firstLine="705"/>
        <w:jc w:val="both"/>
      </w:pPr>
    </w:p>
    <w:p w:rsidRDefault="00386198" w:rsidP="00825537" w:rsidR="00386198" w:rsidRPr="005142EA">
      <w:pPr>
        <w:jc w:val="center"/>
        <w:rPr>
          <w:b/>
        </w:rPr>
      </w:pPr>
      <w:r w:rsidRPr="005142EA">
        <w:rPr>
          <w:b/>
        </w:rPr>
        <w:t>r i j e š i o  j e</w:t>
      </w:r>
    </w:p>
    <w:p w:rsidRDefault="00386198" w:rsidP="00825537" w:rsidR="00386198" w:rsidRPr="005142EA">
      <w:pPr>
        <w:jc w:val="both"/>
      </w:pPr>
    </w:p>
    <w:p w:rsidRDefault="00654A2D" w:rsidP="00654A2D" w:rsidR="00654A2D" w:rsidRPr="005142EA">
      <w:pPr>
        <w:jc w:val="both"/>
      </w:pPr>
      <w:r w:rsidRPr="005142EA">
        <w:t>I.</w:t>
      </w:r>
      <w:r w:rsidRPr="005142EA">
        <w:tab/>
      </w:r>
      <w:r w:rsidR="00386198" w:rsidRPr="005142EA">
        <w:t>Otvara se stečajni postupak nad stečajnim dužnikom</w:t>
      </w:r>
      <w:r w:rsidR="005142EA">
        <w:t xml:space="preserve"> </w:t>
      </w:r>
      <w:r w:rsidR="007E2972">
        <w:t xml:space="preserve">MC – TRANS d.o.o., Zadar, Tomislava Ivčića 7a, OIB:44411147070, </w:t>
      </w:r>
      <w:r w:rsidRPr="005142EA">
        <w:t xml:space="preserve">s danom </w:t>
      </w:r>
      <w:r w:rsidR="0090177B">
        <w:t>12</w:t>
      </w:r>
      <w:r w:rsidR="005142EA" w:rsidRPr="005142EA">
        <w:t xml:space="preserve">. </w:t>
      </w:r>
      <w:r w:rsidR="007E2972">
        <w:t xml:space="preserve">travnja </w:t>
      </w:r>
      <w:r w:rsidRPr="005142EA">
        <w:t>201</w:t>
      </w:r>
      <w:r w:rsidR="005142EA" w:rsidRPr="005142EA">
        <w:t>7</w:t>
      </w:r>
      <w:r w:rsidR="0090177B">
        <w:t>. u 15</w:t>
      </w:r>
      <w:r w:rsidR="005B5AF4" w:rsidRPr="005142EA">
        <w:t>,</w:t>
      </w:r>
      <w:r w:rsidR="00ED493B" w:rsidRPr="005142EA">
        <w:t>0</w:t>
      </w:r>
      <w:r w:rsidR="005B5AF4" w:rsidRPr="005142EA">
        <w:t>0</w:t>
      </w:r>
      <w:r w:rsidRPr="005142EA">
        <w:t xml:space="preserve"> </w:t>
      </w:r>
      <w:r w:rsidRPr="005142EA">
        <w:rPr>
          <w:bCs/>
        </w:rPr>
        <w:t>sati kada</w:t>
      </w:r>
      <w:r w:rsidRPr="005142EA">
        <w:t xml:space="preserve"> će se ovo rješenje objaviti na mrežnoj stranici e-Oglasna ploča sudova. </w:t>
      </w:r>
    </w:p>
    <w:p w:rsidRDefault="00654A2D" w:rsidP="00F1126F" w:rsidR="00654A2D" w:rsidRPr="005142EA">
      <w:pPr>
        <w:ind w:hanging="709" w:left="709"/>
        <w:jc w:val="both"/>
      </w:pPr>
    </w:p>
    <w:p w:rsidRDefault="00654A2D" w:rsidP="007E2972" w:rsidR="00386198" w:rsidRPr="005142EA">
      <w:pPr>
        <w:pStyle w:val="Odlomakpopisa"/>
        <w:spacing w:after="200"/>
        <w:ind w:left="0"/>
        <w:jc w:val="both"/>
      </w:pPr>
      <w:r w:rsidRPr="005142EA">
        <w:t>II.</w:t>
      </w:r>
      <w:r w:rsidRPr="005142EA">
        <w:tab/>
      </w:r>
      <w:r w:rsidR="007E2972" w:rsidRPr="00EE1103">
        <w:t xml:space="preserve">Stečajnim upraviteljem dužnika imenuje se </w:t>
      </w:r>
      <w:r w:rsidR="007E2972" w:rsidRPr="00252A9D">
        <w:t>Krešimir Peroš iz Zadra, Ivana Gundulića 4d, OIB: 37835605570</w:t>
      </w:r>
    </w:p>
    <w:p w:rsidRDefault="00654A2D" w:rsidP="00654A2D" w:rsidR="00386198" w:rsidRPr="005142EA">
      <w:pPr>
        <w:jc w:val="both"/>
      </w:pPr>
      <w:r w:rsidRPr="005142EA">
        <w:t>III.</w:t>
      </w:r>
      <w:r w:rsidRPr="005142EA">
        <w:tab/>
      </w:r>
      <w:r w:rsidR="00386198" w:rsidRPr="005142EA">
        <w:t xml:space="preserve">Zaključuje se stečajni postupak nad stečajnim dužnikom </w:t>
      </w:r>
      <w:r w:rsidR="007E2972">
        <w:t>MC – TRANS d.o.o., Zadar, Tomislava Ivčića 7a, OIB:44411147070.</w:t>
      </w:r>
    </w:p>
    <w:p w:rsidRDefault="00386198" w:rsidP="00013993" w:rsidR="00386198" w:rsidRPr="005142EA">
      <w:pPr>
        <w:jc w:val="both"/>
      </w:pPr>
    </w:p>
    <w:p w:rsidRDefault="00386198" w:rsidP="007E2972" w:rsidR="007E2972" w:rsidRPr="002B5AAE">
      <w:pPr>
        <w:jc w:val="both"/>
      </w:pPr>
      <w:r w:rsidRPr="005142EA">
        <w:t>IV</w:t>
      </w:r>
      <w:r w:rsidR="00654A2D" w:rsidRPr="005142EA">
        <w:t>.</w:t>
      </w:r>
      <w:r w:rsidRPr="005142EA">
        <w:t xml:space="preserve"> </w:t>
      </w:r>
      <w:r w:rsidRPr="005142EA">
        <w:tab/>
      </w:r>
      <w:r w:rsidR="007E2972" w:rsidRPr="00386298">
        <w:t>Dio</w:t>
      </w:r>
      <w:r w:rsidR="007E2972" w:rsidRPr="002B5AAE">
        <w:t xml:space="preserve"> nastalih troškova postupka i</w:t>
      </w:r>
      <w:r w:rsidR="007E2972">
        <w:t>splatit će se iz Fonda za namirenje troškova stečajnoga postupka iz članka 111. Stečajnog zakona.</w:t>
      </w:r>
    </w:p>
    <w:p w:rsidRDefault="00386198" w:rsidP="00013993" w:rsidR="00386198" w:rsidRPr="005142EA">
      <w:pPr>
        <w:jc w:val="both"/>
      </w:pPr>
    </w:p>
    <w:p w:rsidRDefault="007E2972" w:rsidP="007E2972" w:rsidR="007E2972" w:rsidRPr="002B5AAE">
      <w:pPr>
        <w:jc w:val="both"/>
      </w:pPr>
      <w:r w:rsidRPr="00A11256">
        <w:t>V.</w:t>
      </w:r>
      <w:r>
        <w:tab/>
        <w:t xml:space="preserve">Ovo rješenje o otvaranju i zaključenju stečajnoga postupka nad dužnikom objavit će se na mrežnoj stranici e-Oglasna ploča sudova te dostaviti </w:t>
      </w:r>
      <w:r w:rsidRPr="002B5AAE">
        <w:t xml:space="preserve">sudskom registru </w:t>
      </w:r>
      <w:r>
        <w:t xml:space="preserve">ovog suda </w:t>
      </w:r>
      <w:r w:rsidRPr="002B5AAE">
        <w:t xml:space="preserve">radi </w:t>
      </w:r>
      <w:r>
        <w:t xml:space="preserve">provedbe </w:t>
      </w:r>
      <w:r w:rsidRPr="002B5AAE">
        <w:t>upisa činjenice otvaranja</w:t>
      </w:r>
      <w:r>
        <w:t xml:space="preserve"> </w:t>
      </w:r>
      <w:r w:rsidRPr="002B5AAE">
        <w:t>stečajnog</w:t>
      </w:r>
      <w:r>
        <w:t>a</w:t>
      </w:r>
      <w:r w:rsidRPr="002B5AAE">
        <w:t xml:space="preserve"> postupka</w:t>
      </w:r>
      <w:r>
        <w:t xml:space="preserve"> nad dužnikom, kao i</w:t>
      </w:r>
      <w:r w:rsidRPr="002B5AAE">
        <w:t xml:space="preserve"> po pravomoćnosti</w:t>
      </w:r>
      <w:r>
        <w:t xml:space="preserve"> istog radi upisa činjenice zaključenja stečajnoga postupka nad dužnikom tj. brisanja istog </w:t>
      </w:r>
      <w:r w:rsidRPr="002B5AAE">
        <w:t xml:space="preserve">iz </w:t>
      </w:r>
      <w:r>
        <w:t xml:space="preserve">sudskog </w:t>
      </w:r>
      <w:r w:rsidRPr="002B5AAE">
        <w:t>registra.</w:t>
      </w:r>
      <w:r>
        <w:t xml:space="preserve"> </w:t>
      </w:r>
    </w:p>
    <w:p w:rsidRDefault="007E2972" w:rsidP="007E2972" w:rsidR="007E2972" w:rsidRPr="00C8229D">
      <w:pPr>
        <w:ind w:hanging="705" w:left="705"/>
        <w:jc w:val="both"/>
        <w:rPr>
          <w:b/>
        </w:rPr>
      </w:pPr>
    </w:p>
    <w:p w:rsidRDefault="007E2972" w:rsidP="007E2972" w:rsidR="007E2972" w:rsidRPr="002B5AAE">
      <w:pPr>
        <w:jc w:val="both"/>
      </w:pPr>
      <w:r>
        <w:t>VI.</w:t>
      </w:r>
      <w:r>
        <w:tab/>
      </w:r>
      <w:r w:rsidRPr="002B5AAE">
        <w:t>Otvaranje stečajnog</w:t>
      </w:r>
      <w:r>
        <w:t>a</w:t>
      </w:r>
      <w:r w:rsidRPr="002B5AAE">
        <w:t xml:space="preserve"> postupka</w:t>
      </w:r>
      <w:r>
        <w:t xml:space="preserve"> nad dužnikom</w:t>
      </w:r>
      <w:r w:rsidRPr="002B5AAE">
        <w:t xml:space="preserve"> i imenovanje stečajnog upravitelja </w:t>
      </w:r>
      <w:r>
        <w:t xml:space="preserve">dužniku </w:t>
      </w:r>
      <w:r w:rsidRPr="002B5AAE">
        <w:t>upisat će se u zemljišne knjige, upisnik brodova, upisnik brodova u izgradnji, upisnik prava intelektualnog vlasništva</w:t>
      </w:r>
      <w:r>
        <w:t xml:space="preserve"> i u druge javne knjige, registre, upisnike i očevidnike u kojima je dužnik upisan kao nositelj nekog prava</w:t>
      </w:r>
      <w:r w:rsidRPr="002B5AAE">
        <w:t>.</w:t>
      </w:r>
    </w:p>
    <w:p w:rsidRDefault="00756757" w:rsidP="007E2972" w:rsidR="00756757" w:rsidRPr="005142EA">
      <w:pPr>
        <w:jc w:val="both"/>
      </w:pPr>
    </w:p>
    <w:p w:rsidRDefault="00386198" w:rsidP="00825537" w:rsidR="00386198" w:rsidRPr="005142EA">
      <w:pPr>
        <w:ind w:hanging="705" w:left="705"/>
        <w:jc w:val="center"/>
      </w:pPr>
      <w:r w:rsidRPr="005142EA">
        <w:t>Obrazloženje</w:t>
      </w:r>
    </w:p>
    <w:p w:rsidRDefault="00386198" w:rsidP="00825537" w:rsidR="00386198" w:rsidRPr="005142EA">
      <w:pPr>
        <w:ind w:hanging="705" w:left="705"/>
        <w:jc w:val="center"/>
      </w:pPr>
    </w:p>
    <w:p w:rsidRDefault="00386198" w:rsidP="00756757" w:rsidR="00756757">
      <w:pPr>
        <w:ind w:firstLine="720"/>
        <w:jc w:val="both"/>
      </w:pPr>
      <w:r w:rsidRPr="005142EA">
        <w:t>Financijska agencija, Regionalni centar Split</w:t>
      </w:r>
      <w:r w:rsidR="00F1126F" w:rsidRPr="005142EA">
        <w:t xml:space="preserve">, Podružnica </w:t>
      </w:r>
      <w:r w:rsidR="00ED493B" w:rsidRPr="005142EA">
        <w:t>Zadar</w:t>
      </w:r>
      <w:r w:rsidR="009C416E" w:rsidRPr="005142EA">
        <w:t xml:space="preserve"> </w:t>
      </w:r>
      <w:r w:rsidRPr="005142EA">
        <w:t xml:space="preserve">dostavila </w:t>
      </w:r>
      <w:r w:rsidR="00654A2D" w:rsidRPr="005142EA">
        <w:t xml:space="preserve">je </w:t>
      </w:r>
      <w:r w:rsidR="009348A7">
        <w:t>ovom S</w:t>
      </w:r>
      <w:r w:rsidRPr="005142EA">
        <w:t xml:space="preserve">udu </w:t>
      </w:r>
      <w:r w:rsidR="00756757">
        <w:t xml:space="preserve">zahtjev za provedbu </w:t>
      </w:r>
      <w:r w:rsidR="00756757" w:rsidRPr="002B5AAE">
        <w:t>skraćenog</w:t>
      </w:r>
      <w:r w:rsidR="00756757">
        <w:t>a</w:t>
      </w:r>
      <w:r w:rsidR="00756757" w:rsidRPr="002B5AAE">
        <w:t xml:space="preserve"> stečajnog postupka nad </w:t>
      </w:r>
      <w:r w:rsidR="00756757">
        <w:t xml:space="preserve">uvodno označenim dužnikom na temelju čl. 444. st. 1. Stečajnog zakona (Narodne novine broj 71/15) navodeći </w:t>
      </w:r>
      <w:r w:rsidR="00756757" w:rsidRPr="002B5AAE">
        <w:t xml:space="preserve">da </w:t>
      </w:r>
      <w:r w:rsidR="00756757">
        <w:t xml:space="preserve">isti </w:t>
      </w:r>
      <w:r w:rsidR="00756757" w:rsidRPr="002B5AAE">
        <w:t xml:space="preserve">na dan </w:t>
      </w:r>
      <w:r w:rsidR="00756757">
        <w:t>1. rujna 2015</w:t>
      </w:r>
      <w:r w:rsidR="00756757" w:rsidRPr="00D75141">
        <w:t>.</w:t>
      </w:r>
      <w:r w:rsidR="00756757" w:rsidRPr="002B5AAE">
        <w:t xml:space="preserve"> u Očevidniku redoslijeda osnova za plaćanje ima evidentirane neizvršene osnove za plaćanje u neprekinutom razdoblju od </w:t>
      </w:r>
      <w:r w:rsidR="00756757">
        <w:t xml:space="preserve">153 </w:t>
      </w:r>
      <w:r w:rsidR="00756757" w:rsidRPr="002B5AAE">
        <w:t>dan</w:t>
      </w:r>
      <w:r w:rsidR="00756757">
        <w:t>a</w:t>
      </w:r>
      <w:r w:rsidR="00756757" w:rsidRPr="002B5AAE">
        <w:t xml:space="preserve"> u ukupnom iznosu od </w:t>
      </w:r>
      <w:r w:rsidR="00756757">
        <w:t>159.536,52 kn</w:t>
      </w:r>
      <w:r w:rsidR="00756757" w:rsidRPr="002B5AAE">
        <w:t xml:space="preserve">, da nema zaposlenih, </w:t>
      </w:r>
      <w:r w:rsidR="00756757" w:rsidRPr="00CF7AC9">
        <w:t xml:space="preserve">da </w:t>
      </w:r>
      <w:r w:rsidR="00756757">
        <w:t>ima</w:t>
      </w:r>
      <w:r w:rsidR="00756757" w:rsidRPr="00CF7AC9">
        <w:t xml:space="preserve"> otvoren</w:t>
      </w:r>
      <w:r w:rsidR="00756757">
        <w:t>e</w:t>
      </w:r>
      <w:r w:rsidR="00756757" w:rsidRPr="00CF7AC9">
        <w:t xml:space="preserve"> račun</w:t>
      </w:r>
      <w:r w:rsidR="00756757">
        <w:t xml:space="preserve"> kod Croatia banke d.d., Zagrebačke banke d.d. </w:t>
      </w:r>
      <w:r w:rsidR="00756757">
        <w:lastRenderedPageBreak/>
        <w:t xml:space="preserve">i OTP banka Hrvatska d.d., kao </w:t>
      </w:r>
      <w:r w:rsidR="00756757" w:rsidRPr="00CF7AC9">
        <w:t>i da nema zaplijenjenih sredstava na ime predujma za namire</w:t>
      </w:r>
      <w:r w:rsidR="00756757">
        <w:t>nje troškova stečajnog postupka u smislu odredbe čl. 112. st. 5. SZ-a.</w:t>
      </w:r>
    </w:p>
    <w:p w:rsidRDefault="00756757" w:rsidP="00756757" w:rsidR="00756757">
      <w:pPr>
        <w:ind w:firstLine="708"/>
        <w:jc w:val="both"/>
      </w:pPr>
      <w:r>
        <w:t xml:space="preserve">Nakon izvršenog uvida u sudski registar, a postupajući sukladno odredbi čl. </w:t>
      </w:r>
      <w:r w:rsidRPr="002B5AAE">
        <w:t xml:space="preserve">430. </w:t>
      </w:r>
      <w:r>
        <w:t>SZ-a,</w:t>
      </w:r>
      <w:r w:rsidRPr="002B5AAE">
        <w:t xml:space="preserve"> </w:t>
      </w:r>
      <w:r>
        <w:t xml:space="preserve">ovaj sud je 22. veljače 2016. objavio oglas na mrežnoj stranici e-Oglasna ploča suda kojim su pozvane osobe ovlaštene </w:t>
      </w:r>
      <w:r w:rsidRPr="002B5AAE">
        <w:t>za zastupanje</w:t>
      </w:r>
      <w:r>
        <w:t xml:space="preserv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756757" w:rsidP="00756757" w:rsidR="00756757">
      <w:pPr>
        <w:ind w:firstLine="708"/>
        <w:jc w:val="both"/>
      </w:pPr>
      <w:r>
        <w:t xml:space="preserve">Budući je vjerovnik Republika Hrvatska u propisanom roku podnijela prijedlog za otvaranje stečajnog postupka nad uvodno označenim dužnikom pri čemu je učinila vjerojatnim postojanje svoje tražbine prema istome to je Sud obustavio skraćeni stečajni postupak rješenjem posl. br. St-127/16-9 od 26. travnja 2016. sukladno odredbi čl. 433. Stečajnog zakona. Predmetno rješenje postalo je pravomoćno dana 13. svibnja 2016. te je rješenjem posl. br. St-862/16-12 od 15. srpnja 2016. pokrenut prethodni postupak radi utvrđivanja pretpostavki za otvaranje stečajnoga postupka nad dužnikom u smislu odredbi čl. 433. i čl. 115. Stečajnog zakona. </w:t>
      </w:r>
    </w:p>
    <w:p w:rsidRDefault="00756757" w:rsidP="004A61C0" w:rsidR="009348A7">
      <w:pPr>
        <w:ind w:firstLine="708"/>
        <w:jc w:val="both"/>
      </w:pPr>
      <w:r w:rsidRPr="008A7CD9">
        <w:t xml:space="preserve">Rješenjem </w:t>
      </w:r>
      <w:r w:rsidR="009348A7">
        <w:t xml:space="preserve">suda </w:t>
      </w:r>
      <w:r w:rsidRPr="008A7CD9">
        <w:t xml:space="preserve">od </w:t>
      </w:r>
      <w:r>
        <w:t xml:space="preserve">26. rujna 2016. </w:t>
      </w:r>
      <w:r w:rsidRPr="008A7CD9">
        <w:t xml:space="preserve">imenovan je privremeni stečajni upravitelj koji je izvješće </w:t>
      </w:r>
      <w:r>
        <w:t xml:space="preserve">Sudu </w:t>
      </w:r>
      <w:r w:rsidRPr="008A7CD9">
        <w:t xml:space="preserve">dostavio dana </w:t>
      </w:r>
      <w:r>
        <w:t xml:space="preserve">4. studenog 2016. </w:t>
      </w:r>
      <w:r w:rsidRPr="008A7CD9">
        <w:t>iz kojeg je proizišlo</w:t>
      </w:r>
      <w:r w:rsidR="009348A7">
        <w:t>,</w:t>
      </w:r>
      <w:r w:rsidRPr="008A7CD9">
        <w:t xml:space="preserve"> da </w:t>
      </w:r>
      <w:r>
        <w:t xml:space="preserve">je </w:t>
      </w:r>
      <w:r w:rsidRPr="008A7CD9">
        <w:t xml:space="preserve">stečajni dužnik </w:t>
      </w:r>
      <w:r>
        <w:t xml:space="preserve">prezadužen i nesposoban za plaćanje te da nema nikakve nesporne imovine. </w:t>
      </w:r>
      <w:r w:rsidR="009348A7">
        <w:t xml:space="preserve">Isti je nadalje naveo kako bi jedini mogući cilj vođenja stečajnog postupka mogao biti utvrđenje prava vlasništva nad dijelom zemljišne čestice za koju postoji kupoprodajni ugovor sa Općinom Smilčić, a koji nikada da nije proveden do kraja i za koji je i Općina Smilčić donijela odluku o odbijanju završetka posla, a sam dužnik da je odustao od uknjižbe i stjecanja vlasništva. Budući da bi troškovi eventualnog provođenja navedenog postupka nadmašivali vrijednost imovine, a i izvjesnost uspjeha u takovom postupku da bi bila vjerojatno vrlo mala, po mišljenju istoga da ne postoji oportunost vođenja takvog postupka. Nadalje, privremeni stečajni upravitelj sukladno odredbi čl. 283. st. 5. Stečajnog zakona procijenio je da bi vođenje stečajnog postupka u kojem bi trebalo vjerojatno voditi i sudske postupke, rezultiralo sljedećim troškovima stečajnog postupka i ostalim obvezama stečajne mase: ukupan trošak nagrade privremenog stečajnog upravitelja u iznosu od 4.000,00 kn, troškovi postupka utvrđivanja prava vlasništva nad spornim zemljišnom česticom 15.000,00 kn, usluge knjigovodstva 12.000,00 kn, administrativne takse i pristojbe 3.000,00 kn, zbrinjavanje dokumentacije 1.000,00 kn, ostali troškovi (telefon, poštarina, i sl.) 1.000,00 kn, dakle ukupno </w:t>
      </w:r>
    </w:p>
    <w:p w:rsidRDefault="009348A7" w:rsidP="009348A7" w:rsidR="00756757">
      <w:pPr>
        <w:jc w:val="both"/>
      </w:pPr>
      <w:r>
        <w:t xml:space="preserve">36.000,00 kn. Slijedom navedenog preložio je da sud postupi sukladno odredbi čl. 132. st. 1. Stečajnog zakona. </w:t>
      </w:r>
    </w:p>
    <w:p w:rsidRDefault="00756757" w:rsidP="00756757" w:rsidR="00756757" w:rsidRPr="00190C7C">
      <w:pPr>
        <w:ind w:firstLine="708"/>
        <w:jc w:val="both"/>
      </w:pPr>
      <w:r>
        <w:t xml:space="preserve"> </w:t>
      </w:r>
      <w:r w:rsidRPr="00190C7C">
        <w:rPr>
          <w:rFonts w:eastAsia="Calibri"/>
          <w:lang w:eastAsia="en-US"/>
        </w:rPr>
        <w:t>Odredbom čl. 132</w:t>
      </w:r>
      <w:r w:rsidR="009348A7">
        <w:rPr>
          <w:rFonts w:eastAsia="Calibri"/>
          <w:lang w:eastAsia="en-US"/>
        </w:rPr>
        <w:t xml:space="preserve">. st. 1. i 2. Stečajnog zakona, </w:t>
      </w:r>
      <w:r w:rsidRPr="00190C7C">
        <w:rPr>
          <w:rFonts w:eastAsia="Calibri"/>
          <w:lang w:eastAsia="en-US"/>
        </w:rPr>
        <w:t>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w:t>
      </w:r>
      <w:r>
        <w:rPr>
          <w:rFonts w:eastAsia="Calibri"/>
          <w:lang w:eastAsia="en-US"/>
        </w:rPr>
        <w:t>og</w:t>
      </w:r>
      <w:r w:rsidRPr="00190C7C">
        <w:rPr>
          <w:rFonts w:eastAsia="Calibri"/>
          <w:lang w:eastAsia="en-US"/>
        </w:rPr>
        <w:t xml:space="preserve"> i otvorenoga stečajnog postupka te da će u protivnom donijeti rješenje o otvaranju i zaključenju stečajnoga postupka.</w:t>
      </w:r>
    </w:p>
    <w:p w:rsidRDefault="009348A7" w:rsidP="009348A7" w:rsidR="00386198" w:rsidRPr="005142EA">
      <w:pPr>
        <w:ind w:firstLine="708"/>
        <w:jc w:val="both"/>
      </w:pPr>
      <w:r>
        <w:t>Dakle, o</w:t>
      </w:r>
      <w:r w:rsidR="00386198" w:rsidRPr="005142EA">
        <w:t xml:space="preserve">bzirom na sadržaj navedenog izvješća </w:t>
      </w:r>
      <w:r w:rsidR="006B1F25">
        <w:t xml:space="preserve">privremenog </w:t>
      </w:r>
      <w:r w:rsidR="00386198" w:rsidRPr="005142EA">
        <w:t>stečajn</w:t>
      </w:r>
      <w:r w:rsidR="006B1F25">
        <w:t>og</w:t>
      </w:r>
      <w:r w:rsidR="00386198" w:rsidRPr="005142EA">
        <w:t xml:space="preserve"> upravitelj</w:t>
      </w:r>
      <w:r w:rsidR="006B1F25">
        <w:t xml:space="preserve">a </w:t>
      </w:r>
      <w:r>
        <w:t xml:space="preserve">Sud je sukladno naprijed citiranoj odredbi </w:t>
      </w:r>
      <w:r w:rsidR="00386198" w:rsidRPr="005142EA">
        <w:t xml:space="preserve">čl. </w:t>
      </w:r>
      <w:r w:rsidR="00942352" w:rsidRPr="005142EA">
        <w:t>132. st. 1</w:t>
      </w:r>
      <w:r w:rsidR="00386198" w:rsidRPr="005142EA">
        <w:t xml:space="preserve">. Stečajnog zakona, pozvao vjerovnike da predujme dostatan iznos novca za pokriće troškova postupka koje je </w:t>
      </w:r>
      <w:r w:rsidR="006B1F25">
        <w:t>privremeni stečajni upravitelj</w:t>
      </w:r>
      <w:r w:rsidR="008335B0">
        <w:t xml:space="preserve"> i</w:t>
      </w:r>
      <w:r w:rsidR="006B1F25">
        <w:t xml:space="preserve"> </w:t>
      </w:r>
      <w:r w:rsidR="00386198" w:rsidRPr="005142EA">
        <w:t>specificira</w:t>
      </w:r>
      <w:r w:rsidR="006B1F25">
        <w:t>o</w:t>
      </w:r>
      <w:r w:rsidR="00386198" w:rsidRPr="005142EA">
        <w:t xml:space="preserve"> u </w:t>
      </w:r>
      <w:r w:rsidR="008335B0">
        <w:t xml:space="preserve">svom </w:t>
      </w:r>
      <w:r w:rsidR="00386198" w:rsidRPr="005142EA">
        <w:t xml:space="preserve">predračunu troškova. </w:t>
      </w:r>
    </w:p>
    <w:p w:rsidRDefault="00386198" w:rsidP="001605CA" w:rsidR="00386198" w:rsidRPr="005142EA">
      <w:pPr>
        <w:ind w:firstLine="708"/>
        <w:jc w:val="both"/>
      </w:pPr>
      <w:r w:rsidRPr="005142EA">
        <w:t>Rješenje kojim su vjerovnici pozvani na uplatu predujma objavljeno je</w:t>
      </w:r>
      <w:r w:rsidR="006B1F25">
        <w:t xml:space="preserve"> na e-O</w:t>
      </w:r>
      <w:r w:rsidR="00B05CF9" w:rsidRPr="005142EA">
        <w:t xml:space="preserve">glasnoj ploči suda </w:t>
      </w:r>
      <w:r w:rsidRPr="005142EA">
        <w:t xml:space="preserve">dana </w:t>
      </w:r>
      <w:r w:rsidR="008335B0">
        <w:t>20. veljače 2017.</w:t>
      </w:r>
      <w:r w:rsidRPr="005142EA">
        <w:t xml:space="preserve">, temeljem čega je rok za uplatu predujma istekao </w:t>
      </w:r>
      <w:r w:rsidR="0055393A" w:rsidRPr="005142EA">
        <w:t xml:space="preserve">dana </w:t>
      </w:r>
      <w:r w:rsidR="00DB1DD4">
        <w:t>1</w:t>
      </w:r>
      <w:r w:rsidR="0090177B">
        <w:t>5</w:t>
      </w:r>
      <w:r w:rsidR="00DB1DD4">
        <w:t>. ožujka 2017.</w:t>
      </w:r>
      <w:r w:rsidRPr="005142EA">
        <w:t xml:space="preserve"> </w:t>
      </w:r>
    </w:p>
    <w:p w:rsidRDefault="008335B0" w:rsidP="008335B0" w:rsidR="008335B0" w:rsidRPr="002B5AAE">
      <w:pPr>
        <w:ind w:firstLine="708"/>
        <w:jc w:val="both"/>
      </w:pPr>
      <w:r w:rsidRPr="008A7CD9">
        <w:t xml:space="preserve">Kako u ostavljenom roku niti jedan od vjerovnika nije predujmio novac za pokriće troškova vođenja stečajnog postupka, to je </w:t>
      </w:r>
      <w:r>
        <w:t>primjenom odredbi čl. 132. st. 2., 3. i 5.  i čl. 129. st. 1. alineja 1. do 3. i st. 2. Stečajnog zakona odlučeno kao u točki I. do IV. izreke rješenja.</w:t>
      </w:r>
    </w:p>
    <w:p w:rsidRDefault="004A61C0" w:rsidP="008335B0" w:rsidR="008335B0" w:rsidRPr="008335B0">
      <w:pPr>
        <w:ind w:firstLine="708"/>
        <w:jc w:val="both"/>
      </w:pPr>
      <w:r>
        <w:lastRenderedPageBreak/>
        <w:t>Odluka S</w:t>
      </w:r>
      <w:r w:rsidR="008335B0" w:rsidRPr="009A255F">
        <w:t xml:space="preserve">uda iz točke </w:t>
      </w:r>
      <w:r w:rsidR="008335B0">
        <w:t xml:space="preserve">V. do </w:t>
      </w:r>
      <w:r w:rsidR="008335B0" w:rsidRPr="009A255F">
        <w:t>VI. izreke ovog rješe</w:t>
      </w:r>
      <w:r w:rsidR="008335B0">
        <w:t>nja temelji se na odredbi čl.</w:t>
      </w:r>
      <w:r w:rsidR="008335B0" w:rsidRPr="009A255F">
        <w:t xml:space="preserve"> 129. st. 2. SZ-a, a radi postupanja navedenih tijela u skladu sa</w:t>
      </w:r>
      <w:r w:rsidR="008335B0">
        <w:t xml:space="preserve"> odredbom čl. 131. st. 2. Stečajnog zakona.  </w:t>
      </w:r>
    </w:p>
    <w:p w:rsidRDefault="00654A2D" w:rsidP="00654A2D" w:rsidR="00654A2D" w:rsidRPr="005142EA">
      <w:pPr>
        <w:ind w:firstLine="708"/>
        <w:jc w:val="both"/>
        <w:rPr>
          <w:bCs/>
        </w:rPr>
      </w:pPr>
      <w:r w:rsidRPr="005142EA">
        <w:rPr>
          <w:bCs/>
        </w:rPr>
        <w:t>Imenovanje stečajnog upravitelja izvršeno je sukladno odredbi čl. 85. st. 2. Stečajnog zakona.</w:t>
      </w:r>
    </w:p>
    <w:p w:rsidRDefault="002D3285" w:rsidP="009E1438" w:rsidR="002D3285" w:rsidRPr="005142EA">
      <w:pPr>
        <w:ind w:firstLine="708"/>
        <w:jc w:val="both"/>
      </w:pPr>
      <w:r>
        <w:t>Slijedom navedenog odlučeno je kao u izreci ovog rješenja.</w:t>
      </w:r>
    </w:p>
    <w:p w:rsidRDefault="00386198" w:rsidP="0072725E" w:rsidR="00386198" w:rsidRPr="005142EA">
      <w:pPr>
        <w:jc w:val="both"/>
      </w:pPr>
    </w:p>
    <w:p w:rsidRDefault="00386198" w:rsidP="00F1126F" w:rsidR="00386198" w:rsidRPr="005142EA">
      <w:pPr>
        <w:ind w:hanging="705" w:left="705"/>
        <w:jc w:val="center"/>
      </w:pPr>
      <w:r w:rsidRPr="005142EA">
        <w:t>U Zadru</w:t>
      </w:r>
      <w:r w:rsidR="00F1126F" w:rsidRPr="005142EA">
        <w:t xml:space="preserve"> </w:t>
      </w:r>
      <w:r w:rsidR="0090177B">
        <w:t>12</w:t>
      </w:r>
      <w:r w:rsidR="006B1F25">
        <w:t xml:space="preserve">. </w:t>
      </w:r>
      <w:r w:rsidR="009348A7">
        <w:t xml:space="preserve">travnja </w:t>
      </w:r>
      <w:r w:rsidR="006B1F25">
        <w:t>2017</w:t>
      </w:r>
      <w:r w:rsidR="00F1126F" w:rsidRPr="005142EA">
        <w:t>.</w:t>
      </w:r>
      <w:r w:rsidRPr="005142EA">
        <w:t xml:space="preserve"> </w:t>
      </w:r>
    </w:p>
    <w:p w:rsidRDefault="00D84F28" w:rsidP="00D84F28" w:rsidR="00D84F28" w:rsidRPr="005142EA"/>
    <w:p w:rsidRDefault="00D248D6" w:rsidP="003D6AC0" w:rsidR="00D248D6" w:rsidRPr="00156711">
      <w:pPr>
        <w:jc w:val="right"/>
      </w:pPr>
      <w:r w:rsidRPr="00156711">
        <w:t xml:space="preserve">                                                         Sutkinja</w:t>
      </w:r>
    </w:p>
    <w:p w:rsidRDefault="00D248D6" w:rsidP="003D6AC0" w:rsidR="00D248D6" w:rsidRPr="00156711">
      <w:pPr>
        <w:jc w:val="right"/>
      </w:pPr>
      <w:r w:rsidRPr="00156711">
        <w:tab/>
      </w:r>
      <w:r w:rsidRPr="00156711">
        <w:tab/>
      </w:r>
      <w:r w:rsidRPr="00156711">
        <w:tab/>
      </w:r>
      <w:r w:rsidRPr="00156711">
        <w:tab/>
      </w:r>
      <w:r w:rsidRPr="00156711">
        <w:tab/>
      </w:r>
      <w:r w:rsidRPr="00156711">
        <w:tab/>
      </w:r>
      <w:r w:rsidRPr="00156711">
        <w:tab/>
        <w:t xml:space="preserve">                 </w:t>
      </w:r>
      <w:r w:rsidR="003D6AC0">
        <w:t>Ana Markač</w:t>
      </w:r>
    </w:p>
    <w:p w:rsidRDefault="009348A7" w:rsidP="00825537" w:rsidR="009348A7">
      <w:pPr>
        <w:jc w:val="both"/>
      </w:pPr>
    </w:p>
    <w:p w:rsidRDefault="00386198" w:rsidP="00825537" w:rsidR="00386198" w:rsidRPr="005142EA">
      <w:pPr>
        <w:jc w:val="both"/>
      </w:pPr>
      <w:r w:rsidRPr="005142EA">
        <w:t>UPUTA O PRAVNOM LIJEKU:</w:t>
      </w:r>
    </w:p>
    <w:p w:rsidRDefault="00386198" w:rsidP="0029546C" w:rsidR="0029546C" w:rsidRPr="005142EA">
      <w:pPr>
        <w:ind w:firstLine="705"/>
        <w:jc w:val="both"/>
      </w:pPr>
      <w:r w:rsidRPr="005142EA">
        <w:tab/>
      </w:r>
      <w:r w:rsidR="0029546C" w:rsidRPr="005142EA">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5142EA">
      <w:pPr>
        <w:ind w:firstLine="705"/>
        <w:jc w:val="both"/>
      </w:pPr>
      <w:r w:rsidRPr="005142EA">
        <w:t>Žalba se podnosi ovom sudu za Visoki trgovački sud Republike Hrvatske u 2 (dva) primjerka u roku od 8 (osam) dana od prijema rješenja, odnosno od isteka osmog dana od dana objave na e-oglasnoj ploči suda.</w:t>
      </w:r>
    </w:p>
    <w:p w:rsidRDefault="00D248D6" w:rsidP="0029546C" w:rsidR="00D248D6" w:rsidRPr="005142EA">
      <w:pPr>
        <w:jc w:val="both"/>
      </w:pPr>
    </w:p>
    <w:p w:rsidRDefault="009348A7" w:rsidP="0029546C" w:rsidR="009348A7">
      <w:pPr>
        <w:jc w:val="both"/>
      </w:pPr>
    </w:p>
    <w:p w:rsidRDefault="00386198" w:rsidP="0029546C" w:rsidR="00386198" w:rsidRPr="005142EA">
      <w:pPr>
        <w:jc w:val="both"/>
      </w:pPr>
      <w:r w:rsidRPr="005142EA">
        <w:t>Dostaviti:</w:t>
      </w:r>
    </w:p>
    <w:p w:rsidRDefault="00386198" w:rsidP="00F00368" w:rsidR="00386198" w:rsidRPr="005142EA">
      <w:pPr>
        <w:numPr>
          <w:ilvl w:val="0"/>
          <w:numId w:val="2"/>
        </w:numPr>
      </w:pPr>
      <w:r w:rsidRPr="005142EA">
        <w:t>Stečajnom dužniku</w:t>
      </w:r>
      <w:r w:rsidR="00B05CF9" w:rsidRPr="005142EA">
        <w:t>,</w:t>
      </w:r>
      <w:r w:rsidRPr="005142EA">
        <w:t xml:space="preserve"> </w:t>
      </w:r>
    </w:p>
    <w:p w:rsidRDefault="00686EF9" w:rsidP="00F00368" w:rsidR="00386198" w:rsidRPr="005142EA">
      <w:pPr>
        <w:numPr>
          <w:ilvl w:val="0"/>
          <w:numId w:val="2"/>
        </w:numPr>
      </w:pPr>
      <w:r w:rsidRPr="005142EA">
        <w:t>Stečajno</w:t>
      </w:r>
      <w:r w:rsidR="006B1F25">
        <w:t xml:space="preserve">m upravitelju </w:t>
      </w:r>
      <w:r w:rsidR="00386198" w:rsidRPr="005142EA">
        <w:t xml:space="preserve">uz </w:t>
      </w:r>
      <w:r w:rsidR="008335B0">
        <w:t xml:space="preserve">izjavu i </w:t>
      </w:r>
      <w:r w:rsidR="00386198" w:rsidRPr="005142EA">
        <w:t>potvrdu o imenovanju</w:t>
      </w:r>
      <w:r w:rsidR="00B05CF9" w:rsidRPr="005142EA">
        <w:t>,</w:t>
      </w:r>
    </w:p>
    <w:p w:rsidRDefault="00386198" w:rsidP="00F00368" w:rsidR="00386198" w:rsidRPr="005142EA">
      <w:pPr>
        <w:numPr>
          <w:ilvl w:val="0"/>
          <w:numId w:val="2"/>
        </w:numPr>
      </w:pPr>
      <w:r w:rsidRPr="005142EA">
        <w:t>FINA</w:t>
      </w:r>
      <w:r w:rsidR="00942352" w:rsidRPr="005142EA">
        <w:t>,</w:t>
      </w:r>
    </w:p>
    <w:p w:rsidRDefault="00386198" w:rsidP="00F00368" w:rsidR="00386198" w:rsidRPr="005142EA">
      <w:pPr>
        <w:numPr>
          <w:ilvl w:val="0"/>
          <w:numId w:val="2"/>
        </w:numPr>
      </w:pPr>
      <w:r w:rsidRPr="005142EA">
        <w:t xml:space="preserve">ŽDO </w:t>
      </w:r>
      <w:r w:rsidR="00B05CF9" w:rsidRPr="005142EA">
        <w:t>–</w:t>
      </w:r>
      <w:r w:rsidRPr="005142EA">
        <w:t xml:space="preserve"> Zadar</w:t>
      </w:r>
      <w:r w:rsidR="00B05CF9" w:rsidRPr="005142EA">
        <w:t>,</w:t>
      </w:r>
    </w:p>
    <w:p w:rsidRDefault="00386198" w:rsidP="00F00368" w:rsidR="00386198" w:rsidRPr="005142EA">
      <w:pPr>
        <w:numPr>
          <w:ilvl w:val="0"/>
          <w:numId w:val="2"/>
        </w:numPr>
      </w:pPr>
      <w:r w:rsidRPr="005142EA">
        <w:t>Poreznoj upravi</w:t>
      </w:r>
      <w:r w:rsidR="0073003F" w:rsidRPr="005142EA">
        <w:t xml:space="preserve"> </w:t>
      </w:r>
      <w:r w:rsidR="00686EF9" w:rsidRPr="005142EA">
        <w:t>Zadar</w:t>
      </w:r>
    </w:p>
    <w:p w:rsidRDefault="00386198" w:rsidP="00F00368" w:rsidR="00386198" w:rsidRPr="005142EA">
      <w:pPr>
        <w:numPr>
          <w:ilvl w:val="0"/>
          <w:numId w:val="2"/>
        </w:numPr>
      </w:pPr>
      <w:r w:rsidRPr="005142EA">
        <w:t>Općinski sud</w:t>
      </w:r>
      <w:r w:rsidR="0073003F" w:rsidRPr="005142EA">
        <w:t xml:space="preserve"> </w:t>
      </w:r>
      <w:r w:rsidR="00686EF9" w:rsidRPr="005142EA">
        <w:t>Zadar</w:t>
      </w:r>
      <w:r w:rsidRPr="005142EA">
        <w:t xml:space="preserve">, </w:t>
      </w:r>
    </w:p>
    <w:p w:rsidRDefault="009348A7" w:rsidP="00F00368" w:rsidR="00386198" w:rsidRPr="005142EA">
      <w:pPr>
        <w:numPr>
          <w:ilvl w:val="0"/>
          <w:numId w:val="2"/>
        </w:numPr>
      </w:pPr>
      <w:r>
        <w:t>L</w:t>
      </w:r>
      <w:r w:rsidR="00386198" w:rsidRPr="005142EA">
        <w:t>učkoj kapetaniji – registru brodova,</w:t>
      </w:r>
    </w:p>
    <w:p w:rsidRDefault="00386198" w:rsidP="00F00368" w:rsidR="00B05CF9" w:rsidRPr="006B1F25">
      <w:pPr>
        <w:numPr>
          <w:ilvl w:val="0"/>
          <w:numId w:val="2"/>
        </w:numPr>
        <w:rPr>
          <w:u w:val="single"/>
        </w:rPr>
      </w:pPr>
      <w:r w:rsidRPr="006B1F25">
        <w:rPr>
          <w:u w:val="single"/>
        </w:rPr>
        <w:t xml:space="preserve">Registru suda </w:t>
      </w:r>
      <w:r w:rsidR="00B05CF9" w:rsidRPr="006B1F25">
        <w:rPr>
          <w:u w:val="single"/>
        </w:rPr>
        <w:t>odmah</w:t>
      </w:r>
      <w:r w:rsidRPr="006B1F25">
        <w:rPr>
          <w:u w:val="single"/>
        </w:rPr>
        <w:t xml:space="preserve"> i po pravomoćnosti</w:t>
      </w:r>
      <w:r w:rsidR="00B05CF9" w:rsidRPr="006B1F25">
        <w:rPr>
          <w:u w:val="single"/>
        </w:rPr>
        <w:t>,</w:t>
      </w:r>
      <w:r w:rsidRPr="006B1F25">
        <w:rPr>
          <w:u w:val="single"/>
        </w:rPr>
        <w:t xml:space="preserve"> </w:t>
      </w:r>
    </w:p>
    <w:p w:rsidRDefault="009348A7" w:rsidP="00F00368" w:rsidR="00386198" w:rsidRPr="005142EA">
      <w:pPr>
        <w:numPr>
          <w:ilvl w:val="0"/>
          <w:numId w:val="2"/>
        </w:numPr>
      </w:pPr>
      <w:r>
        <w:t>e-O</w:t>
      </w:r>
      <w:r w:rsidR="00386198" w:rsidRPr="005142EA">
        <w:t>glasna ploča</w:t>
      </w:r>
      <w:r w:rsidR="00B05CF9" w:rsidRPr="005142EA">
        <w:t>,</w:t>
      </w:r>
      <w:r w:rsidR="00386198" w:rsidRPr="005142EA">
        <w:t xml:space="preserve"> </w:t>
      </w:r>
    </w:p>
    <w:p w:rsidRDefault="00386198" w:rsidP="00F00368" w:rsidR="00386198" w:rsidRPr="005142EA">
      <w:pPr>
        <w:numPr>
          <w:ilvl w:val="0"/>
          <w:numId w:val="2"/>
        </w:numPr>
      </w:pPr>
      <w:r w:rsidRPr="005142EA">
        <w:t>Pisarnica suda-ovdje</w:t>
      </w:r>
      <w:r w:rsidR="00B05CF9" w:rsidRPr="005142EA">
        <w:t>,</w:t>
      </w:r>
    </w:p>
    <w:p w:rsidRDefault="00386198" w:rsidP="00F00368" w:rsidR="00386198" w:rsidRPr="005142EA">
      <w:pPr>
        <w:numPr>
          <w:ilvl w:val="0"/>
          <w:numId w:val="2"/>
        </w:numPr>
      </w:pPr>
      <w:r w:rsidRPr="005142EA">
        <w:t>Državni zavod za intelektualno vlasništvo, Ulica grada Vukovara 78, 10 000 Zagreb</w:t>
      </w:r>
      <w:r w:rsidR="00B05CF9" w:rsidRPr="005142EA">
        <w:t>,</w:t>
      </w:r>
    </w:p>
    <w:p w:rsidRDefault="00386198" w:rsidP="00971E2F" w:rsidR="00386198" w:rsidRPr="005142EA">
      <w:pPr>
        <w:jc w:val="both"/>
      </w:pPr>
      <w:r w:rsidRPr="005142EA">
        <w:t xml:space="preserve">      1</w:t>
      </w:r>
      <w:r w:rsidR="0090177B">
        <w:t>2</w:t>
      </w:r>
      <w:r w:rsidRPr="005142EA">
        <w:t>. U spis</w:t>
      </w:r>
      <w:r w:rsidR="00B05CF9" w:rsidRPr="005142EA">
        <w:t>.</w:t>
      </w:r>
    </w:p>
    <w:sectPr w:rsidSect="00756757" w:rsidR="00386198" w:rsidRPr="005142EA">
      <w:headerReference w:type="even" r:id="rId10"/>
      <w:headerReference w:type="default" r:id="rId11"/>
      <w:headerReference w:type="first" r:id="rId12"/>
      <w:pgSz w:h="16838" w:w="11906"/>
      <w:pgMar w:gutter="0" w:footer="708" w:header="708" w:left="1417" w:bottom="993" w:right="1417" w:top="11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66C9">
      <w:rPr>
        <w:rStyle w:val="Brojstranice"/>
        <w:noProof/>
      </w:rPr>
      <w:t>3</w:t>
    </w:r>
    <w:r>
      <w:rPr>
        <w:rStyle w:val="Brojstranice"/>
      </w:rPr>
      <w:fldChar w:fldCharType="end"/>
    </w:r>
  </w:p>
  <w:p w:rsidRDefault="00686EF9" w:rsidP="00756757" w:rsidR="00756757"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w:t>
    </w:r>
    <w:r w:rsidR="00756757">
      <w:rPr>
        <w:sz w:val="22"/>
        <w:szCs w:val="22"/>
      </w:rPr>
      <w:t>St-862/16-27</w:t>
    </w:r>
  </w:p>
  <w:p w:rsidRDefault="00386198" w:rsidP="0075675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St-</w:t>
    </w:r>
    <w:r w:rsidR="00F84A74">
      <w:rPr>
        <w:sz w:val="22"/>
        <w:szCs w:val="22"/>
      </w:rPr>
      <w:t>862/16-27</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E4FA2"/>
    <w:rsid w:val="00117181"/>
    <w:rsid w:val="001441EB"/>
    <w:rsid w:val="001457F0"/>
    <w:rsid w:val="001540AB"/>
    <w:rsid w:val="001605CA"/>
    <w:rsid w:val="00187596"/>
    <w:rsid w:val="00215D49"/>
    <w:rsid w:val="00227E5A"/>
    <w:rsid w:val="0023474F"/>
    <w:rsid w:val="00253644"/>
    <w:rsid w:val="00280E12"/>
    <w:rsid w:val="00281249"/>
    <w:rsid w:val="0029546C"/>
    <w:rsid w:val="002A25D5"/>
    <w:rsid w:val="002A357D"/>
    <w:rsid w:val="002C3F74"/>
    <w:rsid w:val="002D3285"/>
    <w:rsid w:val="00341947"/>
    <w:rsid w:val="00345BC5"/>
    <w:rsid w:val="003466FE"/>
    <w:rsid w:val="00347F8C"/>
    <w:rsid w:val="00353B45"/>
    <w:rsid w:val="003572C6"/>
    <w:rsid w:val="00386198"/>
    <w:rsid w:val="00387134"/>
    <w:rsid w:val="003A0F96"/>
    <w:rsid w:val="003A4B29"/>
    <w:rsid w:val="003B7793"/>
    <w:rsid w:val="003D6AC0"/>
    <w:rsid w:val="003F769A"/>
    <w:rsid w:val="00403476"/>
    <w:rsid w:val="004131E7"/>
    <w:rsid w:val="004215A1"/>
    <w:rsid w:val="00437E5E"/>
    <w:rsid w:val="00454E5B"/>
    <w:rsid w:val="00482F52"/>
    <w:rsid w:val="004A61C0"/>
    <w:rsid w:val="004B1AD4"/>
    <w:rsid w:val="004C2B0A"/>
    <w:rsid w:val="004D7B96"/>
    <w:rsid w:val="004F2EAE"/>
    <w:rsid w:val="0050703D"/>
    <w:rsid w:val="005142EA"/>
    <w:rsid w:val="00520474"/>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86EF9"/>
    <w:rsid w:val="006A2D75"/>
    <w:rsid w:val="006B13B2"/>
    <w:rsid w:val="006B1F25"/>
    <w:rsid w:val="006C1D4F"/>
    <w:rsid w:val="006D1A44"/>
    <w:rsid w:val="00704B62"/>
    <w:rsid w:val="00715A33"/>
    <w:rsid w:val="0072725E"/>
    <w:rsid w:val="0073003F"/>
    <w:rsid w:val="00734852"/>
    <w:rsid w:val="00754ACC"/>
    <w:rsid w:val="00756757"/>
    <w:rsid w:val="00780AA8"/>
    <w:rsid w:val="007C13A9"/>
    <w:rsid w:val="007D2590"/>
    <w:rsid w:val="007E2061"/>
    <w:rsid w:val="007E2972"/>
    <w:rsid w:val="007E7809"/>
    <w:rsid w:val="0080120F"/>
    <w:rsid w:val="00812A15"/>
    <w:rsid w:val="008227EA"/>
    <w:rsid w:val="00825537"/>
    <w:rsid w:val="008275AD"/>
    <w:rsid w:val="00830C45"/>
    <w:rsid w:val="008335B0"/>
    <w:rsid w:val="00833E56"/>
    <w:rsid w:val="00854BFC"/>
    <w:rsid w:val="0086586A"/>
    <w:rsid w:val="00875BF2"/>
    <w:rsid w:val="0087616C"/>
    <w:rsid w:val="00893718"/>
    <w:rsid w:val="00896E93"/>
    <w:rsid w:val="008A7855"/>
    <w:rsid w:val="008A7CD9"/>
    <w:rsid w:val="008F0D7C"/>
    <w:rsid w:val="0090177B"/>
    <w:rsid w:val="009037AE"/>
    <w:rsid w:val="009348A7"/>
    <w:rsid w:val="0093600F"/>
    <w:rsid w:val="00942352"/>
    <w:rsid w:val="00951F73"/>
    <w:rsid w:val="00957A63"/>
    <w:rsid w:val="00960D51"/>
    <w:rsid w:val="00971E2F"/>
    <w:rsid w:val="009A2757"/>
    <w:rsid w:val="009C40AB"/>
    <w:rsid w:val="009C416E"/>
    <w:rsid w:val="009D30D7"/>
    <w:rsid w:val="009D3372"/>
    <w:rsid w:val="009D7018"/>
    <w:rsid w:val="009E1438"/>
    <w:rsid w:val="009F1AC6"/>
    <w:rsid w:val="00A06A48"/>
    <w:rsid w:val="00A07C95"/>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2AEC"/>
    <w:rsid w:val="00C35145"/>
    <w:rsid w:val="00C94376"/>
    <w:rsid w:val="00CA31D7"/>
    <w:rsid w:val="00CB6BD1"/>
    <w:rsid w:val="00CC3666"/>
    <w:rsid w:val="00CC3BD1"/>
    <w:rsid w:val="00CE7D3D"/>
    <w:rsid w:val="00D248D6"/>
    <w:rsid w:val="00D376EA"/>
    <w:rsid w:val="00D44545"/>
    <w:rsid w:val="00D470A9"/>
    <w:rsid w:val="00D5631D"/>
    <w:rsid w:val="00D6238B"/>
    <w:rsid w:val="00D6373B"/>
    <w:rsid w:val="00D67C25"/>
    <w:rsid w:val="00D7083B"/>
    <w:rsid w:val="00D84F28"/>
    <w:rsid w:val="00D94703"/>
    <w:rsid w:val="00DB1DD4"/>
    <w:rsid w:val="00DB3601"/>
    <w:rsid w:val="00DC0DCC"/>
    <w:rsid w:val="00DC32C2"/>
    <w:rsid w:val="00DF0663"/>
    <w:rsid w:val="00E06BFD"/>
    <w:rsid w:val="00E17BE4"/>
    <w:rsid w:val="00E51FDF"/>
    <w:rsid w:val="00E81B3E"/>
    <w:rsid w:val="00E93CD4"/>
    <w:rsid w:val="00EA42B5"/>
    <w:rsid w:val="00EA565A"/>
    <w:rsid w:val="00ED1690"/>
    <w:rsid w:val="00ED493B"/>
    <w:rsid w:val="00EE00E0"/>
    <w:rsid w:val="00EF5BFE"/>
    <w:rsid w:val="00F00368"/>
    <w:rsid w:val="00F1126F"/>
    <w:rsid w:val="00F20F1A"/>
    <w:rsid w:val="00F30506"/>
    <w:rsid w:val="00F649B6"/>
    <w:rsid w:val="00F7059A"/>
    <w:rsid w:val="00F76731"/>
    <w:rsid w:val="00F84A74"/>
    <w:rsid w:val="00F85CB1"/>
    <w:rsid w:val="00F92206"/>
    <w:rsid w:val="00FB66C9"/>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833E56"/>
    <w:rPr>
      <w:color w:val="808080"/>
      <w:bdr w:space="0" w:sz="0" w:color="auto" w:val="none"/>
      <w:shd w:fill="auto" w:color="auto" w:val="clear"/>
    </w:rPr>
  </w:style>
  <w:style w:customStyle="true" w:styleId="eSPISCCParagraphDefaultFont" w:type="character">
    <w:name w:val="eSPIS_CC_Paragraph Default Font"/>
    <w:basedOn w:val="Zadanifontodlomka"/>
    <w:rsid w:val="00833E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3E56"/>
    <w:rPr>
      <w:bdr w:space="0" w:sz="0" w:color="auto" w:val="none"/>
      <w:shd w:fill="FFFFCC" w:color="auto" w:val="clear"/>
      <w:lang w:val="hr-HR"/>
    </w:rPr>
  </w:style>
  <w:style w:customStyle="true" w:styleId="PozadinaSvijetloCrvena" w:type="character">
    <w:name w:val="Pozadina_SvijetloCrvena"/>
    <w:basedOn w:val="eSPISCCParagraphDefaultFont"/>
    <w:rsid w:val="00833E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3E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833E56"/>
    <w:rPr>
      <w:color w:val="808080"/>
      <w:bdr w:color="auto" w:space="0" w:sz="0" w:val="none"/>
      <w:shd w:color="auto" w:fill="auto" w:val="clear"/>
    </w:rPr>
  </w:style>
  <w:style w:customStyle="1" w:styleId="eSPISCCParagraphDefaultFont" w:type="character">
    <w:name w:val="eSPIS_CC_Paragraph Default Font"/>
    <w:basedOn w:val="Zadanifontodlomka"/>
    <w:rsid w:val="00833E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3E56"/>
    <w:rPr>
      <w:bdr w:color="auto" w:space="0" w:sz="0" w:val="none"/>
      <w:shd w:color="auto" w:fill="FFFFCC" w:val="clear"/>
      <w:lang w:val="hr-HR"/>
    </w:rPr>
  </w:style>
  <w:style w:customStyle="1" w:styleId="PozadinaSvijetloCrvena" w:type="character">
    <w:name w:val="Pozadina_SvijetloCrvena"/>
    <w:basedOn w:val="eSPISCCParagraphDefaultFont"/>
    <w:rsid w:val="00833E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3E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862</izvorni_sadrzaj>
    <derivirana_varijabla naziv="DomainObject.Predmet.Broj_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St-862/2016</izvorni_sadrzaj>
    <derivirana_varijabla naziv="DomainObject.Predmet.OznakaBroj_1">St-862/2016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MC-TRANS za trgovinu d.o.o. zastupanog po punomoćniku Mladen Crljenko</izvorni_sadrzaj>
    <derivirana_varijabla naziv="DomainObject.Predmet.ProtustrankaFormated_1">  MC-TRANS za trgovinu d.o.o. zastupanog po punomoćniku Mladen Crljenko</derivirana_varijabla>
  </DomainObject.Predmet.ProtustrankaFormated>
  <DomainObject.Predmet.ProtustrankaFormatedOIB>
    <izvorni_sadrzaj>  MC-TRANS za trgovinu d.o.o., OIB 44411147070 zastupanog po punomoćniku Mladen Crljenko</izvorni_sadrzaj>
    <derivirana_varijabla naziv="DomainObject.Predmet.ProtustrankaFormatedOIB_1">  MC-TRANS za trgovinu d.o.o., OIB 44411147070 zastupanog po punomoćniku Mladen Crljenko</derivirana_varijabla>
  </DomainObject.Predmet.ProtustrankaFormatedOIB>
  <DomainObject.Predmet.ProtustrankaFormatedWithAdress>
    <izvorni_sadrzaj> MC-TRANS za trgovinu d.o.o., Tomislava Ivčića 7/a, 23000 Zadar zastupanog po punomoćniku Mladen Crljenko</izvorni_sadrzaj>
    <derivirana_varijabla naziv="DomainObject.Predmet.ProtustrankaFormatedWithAdress_1"> MC-TRANS za trgovinu d.o.o., Tomislava Ivčića 7/a, 23000 Zadar zastupanog po punomoćniku Mladen Crljenko</derivirana_varijabla>
  </DomainObject.Predmet.ProtustrankaFormatedWithAdress>
  <DomainObject.Predmet.ProtustrankaFormatedWithAdressOIB>
    <izvorni_sadrzaj> MC-TRANS za trgovinu d.o.o., OIB 44411147070, Tomislava Ivčića 7/a, 23000 Zadar zastupanog po punomoćniku Mladen Crljenko</izvorni_sadrzaj>
    <derivirana_varijabla naziv="DomainObject.Predmet.ProtustrankaFormatedWithAdressOIB_1"> MC-TRANS za trgovinu d.o.o., OIB 44411147070, Tomislava Ivčića 7/a, 23000 Zadar zastupanog po punomoćniku Mladen Crljenko</derivirana_varijabla>
  </DomainObject.Predmet.ProtustrankaFormatedWithAdressOIB>
  <DomainObject.Predmet.ProtustrankaWithAdress>
    <izvorni_sadrzaj>MC-TRANS za trgovinu d.o.o. Tomislava Ivčića 7/a, 23000 Zadar</izvorni_sadrzaj>
    <derivirana_varijabla naziv="DomainObject.Predmet.ProtustrankaWithAdress_1">MC-TRANS za trgovinu d.o.o. Tomislava Ivčića 7/a, 23000 Zadar</derivirana_varijabla>
  </DomainObject.Predmet.ProtustrankaWithAdress>
  <DomainObject.Predmet.ProtustrankaWithAdressOIB>
    <izvorni_sadrzaj>MC-TRANS za trgovinu d.o.o., OIB 44411147070, Tomislava Ivčića 7/a, 23000 Zadar</izvorni_sadrzaj>
    <derivirana_varijabla naziv="DomainObject.Predmet.ProtustrankaWithAdressOIB_1">MC-TRANS za trgovinu d.o.o., OIB 44411147070, Tomislava Ivčića 7/a, 23000 Zadar</derivirana_varijabla>
  </DomainObject.Predmet.ProtustrankaWithAdressOIB>
  <DomainObject.Predmet.ProtustrankaNazivFormated>
    <izvorni_sadrzaj>MC-TRANS za trgovinu d.o.o.</izvorni_sadrzaj>
    <derivirana_varijabla naziv="DomainObject.Predmet.ProtustrankaNazivFormated_1">MC-TRANS za trgovinu d.o.o.</derivirana_varijabla>
  </DomainObject.Predmet.ProtustrankaNazivFormated>
  <DomainObject.Predmet.ProtustrankaNazivFormatedOIB>
    <izvorni_sadrzaj>MC-TRANS za trgovinu d.o.o., OIB 44411147070</izvorni_sadrzaj>
    <derivirana_varijabla naziv="DomainObject.Predmet.ProtustrankaNazivFormatedOIB_1">MC-TRANS za trgovinu d.o.o., OIB 44411147070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MC-TRANS za trgovinu d.o.o. zastupanog po punomoćniku Mladen Crljenko</item>
    </izvorni_sadrzaj>
    <derivirana_varijabla naziv="DomainObject.Predmet.ProtuStrankaListFormated_1">
      <item>MC-TRANS za trgovinu d.o.o. zastupanog po punomoćniku Mladen Crljenko</item>
    </derivirana_varijabla>
  </DomainObject.Predmet.ProtuStrankaListFormated>
  <DomainObject.Predmet.ProtuStrankaListFormatedOIB>
    <izvorni_sadrzaj>
      <item>MC-TRANS za trgovinu d.o.o., OIB 44411147070 zastupanog po punomoćniku Mladen Crljenko</item>
    </izvorni_sadrzaj>
    <derivirana_varijabla naziv="DomainObject.Predmet.ProtuStrankaListFormatedOIB_1">
      <item>MC-TRANS za trgovinu d.o.o., OIB 44411147070 zastupanog po punomoćniku Mladen Crljenko</item>
    </derivirana_varijabla>
  </DomainObject.Predmet.ProtuStrankaListFormatedOIB>
  <DomainObject.Predmet.ProtuStrankaListFormatedWithAdress>
    <izvorni_sadrzaj>
      <item>MC-TRANS za trgovinu d.o.o., Tomislava Ivčića 7/a, 23000 Zadar zastupanog po punomoćniku Mladen Crljenko</item>
    </izvorni_sadrzaj>
    <derivirana_varijabla naziv="DomainObject.Predmet.ProtuStrankaListFormatedWithAdress_1">
      <item>MC-TRANS za trgovinu d.o.o., Tomislava Ivčića 7/a, 23000 Zadar zastupanog po punomoćniku Mladen Crljenko</item>
    </derivirana_varijabla>
  </DomainObject.Predmet.ProtuStrankaListFormatedWithAdress>
  <DomainObject.Predmet.ProtuStrankaListFormatedWithAdressOIB>
    <izvorni_sadrzaj>
      <item>MC-TRANS za trgovinu d.o.o., OIB 44411147070, Tomislava Ivčića 7/a, 23000 Zadar zastupanog po punomoćniku Mladen Crljenko</item>
    </izvorni_sadrzaj>
    <derivirana_varijabla naziv="DomainObject.Predmet.ProtuStrankaListFormatedWithAdressOIB_1">
      <item>MC-TRANS za trgovinu d.o.o., OIB 44411147070, Tomislava Ivčića 7/a, 23000 Zadar zastupanog po punomoćniku Mladen Crljenko</item>
    </derivirana_varijabla>
  </DomainObject.Predmet.ProtuStrankaListFormatedWithAdressOIB>
  <DomainObject.Predmet.ProtuStrankaListNazivFormated>
    <izvorni_sadrzaj>
      <item>MC-TRANS za trgovinu d.o.o.</item>
    </izvorni_sadrzaj>
    <derivirana_varijabla naziv="DomainObject.Predmet.ProtuStrankaListNazivFormated_1">
      <item>MC-TRANS za trgovinu d.o.o.</item>
    </derivirana_varijabla>
  </DomainObject.Predmet.ProtuStrankaListNazivFormated>
  <DomainObject.Predmet.ProtuStrankaListNazivFormatedOIB>
    <izvorni_sadrzaj>
      <item>MC-TRANS za trgovinu d.o.o., OIB 44411147070</item>
    </izvorni_sadrzaj>
    <derivirana_varijabla naziv="DomainObject.Predmet.ProtuStrankaListNazivFormatedOIB_1">
      <item>MC-TRANS za trgovinu d.o.o., OIB 44411147070</item>
    </derivirana_varijabla>
  </DomainObject.Predmet.ProtuStrankaListNazivFormatedOIB>
  <DomainObject.Predmet.OstaliListFormated>
    <izvorni_sadrzaj>
      <item>Mladen Crljenko punomoćnik sudionika u postupku MC-TRANS za trgovinu d.o.o.</item>
    </izvorni_sadrzaj>
    <derivirana_varijabla naziv="DomainObject.Predmet.OstaliListFormated_1">
      <item>Mladen Crljenko punomoćnik sudionika u postupku MC-TRANS za trgovinu d.o.o.</item>
    </derivirana_varijabla>
  </DomainObject.Predmet.OstaliListFormated>
  <DomainObject.Predmet.OstaliListFormatedOIB>
    <izvorni_sadrzaj>
      <item>Mladen Crljenko, OIB 08789609857 punomoćnik sudionika u postupku MC-TRANS za trgovinu d.o.o.</item>
    </izvorni_sadrzaj>
    <derivirana_varijabla naziv="DomainObject.Predmet.OstaliListFormatedOIB_1">
      <item>Mladen Crljenko, OIB 08789609857 punomoćnik sudionika u postupku MC-TRANS za trgovinu d.o.o.</item>
    </derivirana_varijabla>
  </DomainObject.Predmet.OstaliListFormatedOIB>
  <DomainObject.Predmet.OstaliListFormatedWithAdress>
    <izvorni_sadrzaj>
      <item>Mladen Crljenko, Tomislava Ivčića 7/a, 23000 Zadar punomoćnik sudionika u postupku MC-TRANS za trgovinu d.o.o.</item>
    </izvorni_sadrzaj>
    <derivirana_varijabla naziv="DomainObject.Predmet.OstaliListFormatedWithAdress_1">
      <item>Mladen Crljenko, Tomislava Ivčića 7/a, 23000 Zadar punomoćnik sudionika u postupku MC-TRANS za trgovinu d.o.o.</item>
    </derivirana_varijabla>
  </DomainObject.Predmet.OstaliListFormatedWithAdress>
  <DomainObject.Predmet.OstaliListFormatedWithAdressOIB>
    <izvorni_sadrzaj>
      <item>Mladen Crljenko, OIB 08789609857, Tomislava Ivčića 7/a, 23000 Zadar punomoćnik sudionika u postupku MC-TRANS za trgovinu d.o.o.</item>
    </izvorni_sadrzaj>
    <derivirana_varijabla naziv="DomainObject.Predmet.OstaliListFormatedWithAdressOIB_1">
      <item>Mladen Crljenko, OIB 08789609857, Tomislava Ivčića 7/a, 23000 Zadar punomoćnik sudionika u postupku MC-TRANS za trgovinu d.o.o.</item>
    </derivirana_varijabla>
  </DomainObject.Predmet.OstaliListFormatedWithAdressOIB>
  <DomainObject.Predmet.OstaliListNazivFormated>
    <izvorni_sadrzaj>
      <item>Mladen Crljenko</item>
    </izvorni_sadrzaj>
    <derivirana_varijabla naziv="DomainObject.Predmet.OstaliListNazivFormated_1">
      <item>Mladen Crljenko</item>
    </derivirana_varijabla>
  </DomainObject.Predmet.OstaliListNazivFormated>
  <DomainObject.Predmet.OstaliListNazivFormatedOIB>
    <izvorni_sadrzaj>
      <item>Mladen Crljenko, OIB 08789609857</item>
    </izvorni_sadrzaj>
    <derivirana_varijabla naziv="DomainObject.Predmet.OstaliListNazivFormatedOIB_1">
      <item>Mladen Crljenko, OIB 08789609857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MC-TRANS za trgovinu d.o.o.</izvorni_sadrzaj>
    <derivirana_varijabla naziv="DomainObject.Predmet.ProtustrankaIDrugi_1">MC-TRANS za trgovinu d.o.o.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MC-TRANS za trgovinu d.o.o., OIB 44411147070, Tomislava Ivčića 7/a, 23000 Zadar</izvorni_sadrzaj>
    <derivirana_varijabla naziv="DomainObject.Predmet.ProtustrankaIDrugiAdressOIB_1">MC-TRANS za trgovinu d.o.o., OIB 44411147070, Tomislava Ivčića 7/a,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MC-TRANS za trgovinu d.o.o.</item>
      <item>Financijska agencija</item>
      <item>Mladen Crljenko</item>
    </izvorni_sadrzaj>
    <derivirana_varijabla naziv="DomainObject.Predmet.SudioniciListNaziv_1">
      <item>MC-TRANS za trgovinu d.o.o.</item>
      <item>Financijska agencija</item>
      <item>Mladen Crljenko</item>
    </derivirana_varijabla>
  </DomainObject.Predmet.SudioniciListNaziv>
  <DomainObject.Predmet.SudioniciListAdressOIB>
    <izvorni_sadrzaj>
      <item>MC-TRANS za trgovinu d.o.o., OIB 44411147070, Tomislava Ivčića 7/a,23000 Zadar</item>
      <item>Financijska agencija, OIB 85821130368, Ivana Danila 4,23000 Zadar</item>
      <item>Mladen Crljenko, OIB 08789609857, Tomislava Ivčića 7/a,23000 Zadar</item>
    </izvorni_sadrzaj>
    <derivirana_varijabla naziv="DomainObject.Predmet.SudioniciListAdressOIB_1">
      <item>MC-TRANS za trgovinu d.o.o., OIB 44411147070, Tomislava Ivčića 7/a,23000 Zadar</item>
      <item>Financijska agencija, OIB 85821130368, Ivana Danila 4,23000 Zadar</item>
      <item>Mladen Crljenko, OIB 08789609857, Tomislava Ivčića 7/a,23000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44411147070</item>
      <item>, OIB 85821130368</item>
      <item>, OIB 08789609857</item>
    </izvorni_sadrzaj>
    <derivirana_varijabla naziv="DomainObject.Predmet.SudioniciListNazivOIB_1">
      <item>, OIB 44411147070</item>
      <item>, OIB 85821130368</item>
      <item>, OIB 08789609857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F8F6C7-78B2-41EF-8962-D4B0FC794C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1223</properties:Words>
  <properties:Characters>6768</properties:Characters>
  <properties:Lines>138</properties:Lines>
  <properties:Paragraphs>45</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2017-04-05T16:12:00Z</dcterms:created>
  <dc:creator>Ardena Bajlo</dc:creator>
  <cp:lastModifiedBy>Marijana Žuža</cp:lastModifiedBy>
  <cp:lastPrinted>2017-04-12T11:02:00Z</cp:lastPrinted>
  <dcterms:modified xmlns:xsi="http://www.w3.org/2001/XMLSchema-instance" xsi:type="dcterms:W3CDTF">2017-04-12T12:47:00Z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