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6c89" w14:paraId="7a06c89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620AC">
        <w:t>146/14-</w:t>
      </w:r>
      <w:r w:rsidR="00F15835">
        <w:t>8</w:t>
      </w:r>
      <w:r w:rsidR="00A96A87">
        <w:t>6</w:t>
      </w:r>
    </w:p>
    <w:p w:rsidRDefault="005E376F" w:rsidP="005E376F" w:rsidR="005E376F">
      <w:r>
        <w:rPr>
          <w:rStyle w:val="Naglaeno"/>
        </w:rPr>
        <w:t xml:space="preserve">             </w:t>
      </w:r>
      <w:r w:rsidR="00BC07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76F" w:rsidP="005E376F" w:rsidR="005E376F" w:rsidRPr="00D21A2C"/>
    <w:p w:rsidRDefault="005E376F" w:rsidP="005E376F" w:rsidR="005E37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376F" w:rsidP="005E376F" w:rsidR="00EC4C0F" w:rsidRPr="005E37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C529D" w:rsidP="00C037AB" w:rsidR="004C529D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CA3C80">
        <w:t xml:space="preserve"> </w:t>
      </w:r>
      <w:r w:rsidR="00F15835">
        <w:t>1</w:t>
      </w:r>
      <w:r w:rsidR="00A96A87">
        <w:t>7. studenog</w:t>
      </w:r>
      <w:r w:rsidR="00AF6147">
        <w:t xml:space="preserve"> 2016.  </w:t>
      </w:r>
      <w:r>
        <w:t xml:space="preserve">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AF6147" w:rsidP="00E17976" w:rsidR="00AF6147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E73F94" w:rsidRPr="00E73F94">
        <w:t>BELJE TVORNICA OPREME I STROJEVA d.o.o. u stečaju, Kneževo, Industrijska 1, OIB 05044463769, MBS 030112962</w:t>
      </w:r>
      <w:r w:rsidR="00E73F94">
        <w:t xml:space="preserve"> i </w:t>
      </w:r>
      <w:r w:rsidR="001C27F1">
        <w:rPr>
          <w:bCs/>
        </w:rPr>
        <w:t xml:space="preserve"> to : </w:t>
      </w:r>
    </w:p>
    <w:p w:rsidRDefault="00E73F94" w:rsidP="001C27F1" w:rsidR="00E73F94">
      <w:pPr>
        <w:pStyle w:val="Tijeloteksta"/>
        <w:ind w:left="705"/>
        <w:rPr>
          <w:bCs/>
        </w:rPr>
      </w:pP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Hypo Alpe-Adria-Bank d.d. Zagreb i Hypo Alpe-Adria-Leasing d.o.o.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E376F" w:rsidP="00E73F94" w:rsidR="001C27F1">
      <w:pPr>
        <w:ind w:left="1488"/>
        <w:jc w:val="both"/>
      </w:pPr>
      <w:r>
        <w:t xml:space="preserve">I 1. -  </w:t>
      </w:r>
      <w:r w:rsidR="00A96A87">
        <w:t>37.144,71</w:t>
      </w:r>
      <w:r w:rsidR="00F15835">
        <w:t xml:space="preserve"> </w:t>
      </w:r>
      <w:r>
        <w:t xml:space="preserve"> </w:t>
      </w:r>
      <w:r w:rsidR="00E73F94">
        <w:t>kn.</w:t>
      </w:r>
    </w:p>
    <w:p w:rsidRDefault="005E376F" w:rsidP="00E73F94" w:rsidR="00E73F94" w:rsidRPr="00C52426">
      <w:pPr>
        <w:ind w:left="1488"/>
        <w:jc w:val="both"/>
      </w:pPr>
      <w:r>
        <w:t xml:space="preserve">I 2. - </w:t>
      </w:r>
      <w:r w:rsidR="00C554C8">
        <w:t xml:space="preserve"> </w:t>
      </w:r>
      <w:r w:rsidR="00A96A87">
        <w:t>2.331.272,17</w:t>
      </w:r>
      <w:r w:rsidR="00E73F94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F15835">
        <w:t>de</w:t>
      </w:r>
      <w:r w:rsidR="00A96A87">
        <w:t>s</w:t>
      </w:r>
      <w:r w:rsidR="00F15835">
        <w:t>eta</w:t>
      </w:r>
      <w:r w:rsidR="00DD567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7670FC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A3C80">
        <w:t xml:space="preserve"> </w:t>
      </w:r>
      <w:r w:rsidR="00A96A87">
        <w:t xml:space="preserve">07. prosinca </w:t>
      </w:r>
      <w:r w:rsidR="00F15835">
        <w:t xml:space="preserve"> 2</w:t>
      </w:r>
      <w:r w:rsidR="007670FC" w:rsidRPr="007670FC">
        <w:t>01</w:t>
      </w:r>
      <w:r w:rsidR="00AF6147">
        <w:t>6</w:t>
      </w:r>
      <w:r w:rsidR="00FC51B3" w:rsidRPr="007670FC">
        <w:t xml:space="preserve">. </w:t>
      </w:r>
      <w:r w:rsidR="00616235" w:rsidRPr="007670FC">
        <w:t xml:space="preserve">godine </w:t>
      </w:r>
      <w:r w:rsidR="00904805" w:rsidRPr="007670FC">
        <w:t xml:space="preserve">u </w:t>
      </w:r>
      <w:r w:rsidR="00F15835">
        <w:t>10,3</w:t>
      </w:r>
      <w:r w:rsidR="00DD5673">
        <w:t>0</w:t>
      </w:r>
      <w:r w:rsidRPr="007670F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21EA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29091C">
        <w:t>,</w:t>
      </w:r>
      <w:r w:rsidR="00C52426">
        <w:t xml:space="preserve"> </w:t>
      </w:r>
      <w:r w:rsidR="0029091C">
        <w:t>na</w:t>
      </w:r>
      <w:r w:rsidR="00CA3C80">
        <w:t xml:space="preserve"> </w:t>
      </w:r>
      <w:r w:rsidR="00FF1842">
        <w:t>de</w:t>
      </w:r>
      <w:r w:rsidR="00A96A87">
        <w:t>s</w:t>
      </w:r>
      <w:r w:rsidR="00FF1842">
        <w:t>etom</w:t>
      </w:r>
      <w:r w:rsidR="00DD5673">
        <w:t xml:space="preserve"> 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CA3C80">
        <w:t xml:space="preserve"> (</w:t>
      </w:r>
      <w:r w:rsidR="00FF1842">
        <w:t>de</w:t>
      </w:r>
      <w:r w:rsidR="00A96A87">
        <w:t>s</w:t>
      </w:r>
      <w:r w:rsidR="00FF1842">
        <w:t>etom</w:t>
      </w:r>
      <w:r w:rsidR="00AF6147">
        <w:t xml:space="preserve"> </w:t>
      </w:r>
      <w:r w:rsidR="00E21EA8">
        <w:t xml:space="preserve"> </w:t>
      </w:r>
      <w:r w:rsidR="00DE6804">
        <w:t>ročištu za javnu dražbu).</w:t>
      </w:r>
    </w:p>
    <w:p w:rsidRDefault="00E73F94" w:rsidP="00DE6804" w:rsidR="00E73F94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t>2</w:t>
      </w:r>
    </w:p>
    <w:p w:rsidRDefault="000620AC" w:rsidP="00E73F94" w:rsidR="00E73F94">
      <w:pPr>
        <w:jc w:val="right"/>
      </w:pPr>
      <w:r>
        <w:t>13 St-146/14-</w:t>
      </w:r>
      <w:r w:rsidR="00FF1842">
        <w:t>8</w:t>
      </w:r>
      <w:r w:rsidR="00A96A87">
        <w:t>6</w:t>
      </w:r>
    </w:p>
    <w:p w:rsidRDefault="0029091C" w:rsidP="0029091C" w:rsidR="0029091C">
      <w:pPr>
        <w:ind w:left="1620"/>
        <w:jc w:val="center"/>
      </w:pPr>
    </w:p>
    <w:p w:rsidRDefault="00E73F94" w:rsidP="0029091C" w:rsidR="00E73F94">
      <w:pPr>
        <w:ind w:left="1620"/>
        <w:jc w:val="center"/>
      </w:pPr>
    </w:p>
    <w:p w:rsidRDefault="005E376F" w:rsidP="0029091C" w:rsidR="005E376F">
      <w:pPr>
        <w:ind w:left="1620"/>
        <w:jc w:val="center"/>
      </w:pPr>
    </w:p>
    <w:p w:rsidRDefault="0029091C" w:rsidP="00FC51B3" w:rsidR="0029091C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E73F94">
        <w:t>146-2014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73F94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</w:t>
      </w:r>
    </w:p>
    <w:p w:rsidRDefault="00E73F94" w:rsidP="009A72E3" w:rsidR="00E73F94">
      <w:pPr>
        <w:ind w:left="1968"/>
        <w:jc w:val="both"/>
      </w:pPr>
    </w:p>
    <w:p w:rsidRDefault="00EE1824" w:rsidP="009A72E3" w:rsidR="00EE1824">
      <w:pPr>
        <w:ind w:left="1968"/>
        <w:jc w:val="both"/>
      </w:pPr>
    </w:p>
    <w:p w:rsidRDefault="00E73F94" w:rsidP="00E73F94" w:rsidR="00E73F94">
      <w:pPr>
        <w:ind w:left="1968"/>
        <w:jc w:val="center"/>
      </w:pPr>
      <w:r>
        <w:t>3</w:t>
      </w:r>
    </w:p>
    <w:p w:rsidRDefault="00E73F94" w:rsidP="00E73F94" w:rsidR="00E73F94">
      <w:pPr>
        <w:jc w:val="right"/>
      </w:pPr>
      <w:r>
        <w:t>13 St-146/14</w:t>
      </w:r>
      <w:r w:rsidR="000620AC">
        <w:t>-</w:t>
      </w:r>
      <w:r w:rsidR="00FF1842">
        <w:t>8</w:t>
      </w:r>
      <w:r w:rsidR="00A96A87">
        <w:t>6</w:t>
      </w:r>
    </w:p>
    <w:p w:rsidRDefault="00E73F94" w:rsidP="00E73F94" w:rsidR="00E73F94">
      <w:pPr>
        <w:ind w:left="1968"/>
        <w:jc w:val="center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E73F94" w:rsidR="00E17976">
      <w:pPr>
        <w:ind w:left="1968"/>
        <w:jc w:val="both"/>
      </w:pPr>
      <w:r>
        <w:t>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>
        <w:t>11419240.</w:t>
      </w:r>
      <w:r w:rsidR="00CB09E7">
        <w:t xml:space="preserve"> Više podataka o prodaji 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E73F94">
        <w:rPr>
          <w:bCs/>
        </w:rPr>
        <w:t xml:space="preserve">146/14-7 od 9. srpnja 2014.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E73F94" w:rsidRPr="00E73F94">
        <w:t xml:space="preserve">BELJE TVORNICA OPREME I STROJEVA d.o.o. u stečaju, Kneževo,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571648">
        <w:rPr>
          <w:bCs/>
        </w:rPr>
        <w:t xml:space="preserve"> i 133/12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5E376F" w:rsidP="0081139D" w:rsidR="005E376F">
      <w:pPr>
        <w:pStyle w:val="Tijeloteksta"/>
        <w:rPr>
          <w:bCs/>
        </w:rPr>
      </w:pPr>
    </w:p>
    <w:p w:rsidRDefault="00CA3C80" w:rsidP="005E376F" w:rsidR="005E376F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A96A87">
        <w:rPr>
          <w:bCs/>
        </w:rPr>
        <w:t>devete</w:t>
      </w:r>
      <w:r>
        <w:rPr>
          <w:bCs/>
        </w:rPr>
        <w:t xml:space="preserve"> javne dražbe, na kojoj </w:t>
      </w:r>
      <w:r w:rsidR="005E376F">
        <w:rPr>
          <w:bCs/>
        </w:rPr>
        <w:t xml:space="preserve"> nije bilo zain</w:t>
      </w:r>
      <w:r w:rsidR="001D4C8C">
        <w:rPr>
          <w:bCs/>
        </w:rPr>
        <w:t>teresiranih ponuditelja, početne cijene</w:t>
      </w:r>
      <w:r w:rsidR="005E376F">
        <w:rPr>
          <w:bCs/>
        </w:rPr>
        <w:t xml:space="preserve"> nekretnina u vlasništvu stečajnog dužnika umanjen</w:t>
      </w:r>
      <w:r w:rsidR="001D4C8C">
        <w:rPr>
          <w:bCs/>
        </w:rPr>
        <w:t>e su</w:t>
      </w:r>
      <w:r w:rsidR="00FF1842">
        <w:rPr>
          <w:bCs/>
        </w:rPr>
        <w:t xml:space="preserve"> za </w:t>
      </w:r>
      <w:r w:rsidR="00A96A87">
        <w:rPr>
          <w:bCs/>
        </w:rPr>
        <w:t>2</w:t>
      </w:r>
      <w:r w:rsidR="005E376F">
        <w:rPr>
          <w:bCs/>
        </w:rPr>
        <w:t>0 %, u odnosu na početn</w:t>
      </w:r>
      <w:r w:rsidR="00C554C8">
        <w:rPr>
          <w:bCs/>
        </w:rPr>
        <w:t>e cijene s prethodne</w:t>
      </w:r>
      <w:r w:rsidR="005E376F">
        <w:rPr>
          <w:bCs/>
        </w:rPr>
        <w:t xml:space="preserve">  javne dražbe.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F7FA9">
        <w:rPr>
          <w:bCs/>
        </w:rPr>
        <w:t>164. SZ-a.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CA3C80">
        <w:t xml:space="preserve"> </w:t>
      </w:r>
      <w:r w:rsidR="00FF1842">
        <w:t>1</w:t>
      </w:r>
      <w:r w:rsidR="00A96A87">
        <w:t>7. studeni</w:t>
      </w:r>
      <w:r w:rsidR="00C554C8">
        <w:t xml:space="preserve"> </w:t>
      </w:r>
      <w:r w:rsidR="00AF6147">
        <w:t xml:space="preserve"> 2016.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AF6147">
        <w:t xml:space="preserve">učka nije dopuštena žalba. (članak </w:t>
      </w:r>
      <w:r>
        <w:t>11. st</w:t>
      </w:r>
      <w:r w:rsidR="00AF6147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 Hypo Alpe-Adria-Bank d.d. Zagreb, Zagreb, Slavonske avenije 6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razlučni vjerovnik Hypo </w:t>
      </w:r>
      <w:r w:rsidR="007670FC">
        <w:t>Alpe-Adria-Leasing d.d. Zagreb,Zagreb,</w:t>
      </w:r>
      <w:r>
        <w:t>Slavonske avenije 6a</w:t>
      </w:r>
    </w:p>
    <w:p w:rsidRDefault="001D4C8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A96A87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>roč. 7/12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5E376F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1E" w:rsidR="007D1C1E">
      <w:r>
        <w:separator/>
      </w:r>
    </w:p>
  </w:endnote>
  <w:endnote w:id="0" w:type="continuationSeparator">
    <w:p w:rsidRDefault="007D1C1E" w:rsidR="007D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1E" w:rsidR="007D1C1E">
      <w:r>
        <w:separator/>
      </w:r>
    </w:p>
  </w:footnote>
  <w:footnote w:id="0" w:type="continuationSeparator">
    <w:p w:rsidRDefault="007D1C1E" w:rsidR="007D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20AC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D4C8C"/>
    <w:rsid w:val="001E375C"/>
    <w:rsid w:val="001E5B28"/>
    <w:rsid w:val="001E767F"/>
    <w:rsid w:val="00202502"/>
    <w:rsid w:val="00204C74"/>
    <w:rsid w:val="002063E3"/>
    <w:rsid w:val="0024035B"/>
    <w:rsid w:val="00241F5E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6C10"/>
    <w:rsid w:val="003E7C98"/>
    <w:rsid w:val="003F4634"/>
    <w:rsid w:val="00406522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376F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428A4"/>
    <w:rsid w:val="007527AE"/>
    <w:rsid w:val="007554EF"/>
    <w:rsid w:val="00766D29"/>
    <w:rsid w:val="007670FC"/>
    <w:rsid w:val="0077329E"/>
    <w:rsid w:val="007745EB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C1E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646D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374E"/>
    <w:rsid w:val="009E5D6D"/>
    <w:rsid w:val="00A07CA2"/>
    <w:rsid w:val="00A314F4"/>
    <w:rsid w:val="00A405B5"/>
    <w:rsid w:val="00A46436"/>
    <w:rsid w:val="00A57AB7"/>
    <w:rsid w:val="00A75F13"/>
    <w:rsid w:val="00A8702F"/>
    <w:rsid w:val="00A96A87"/>
    <w:rsid w:val="00AA6B6E"/>
    <w:rsid w:val="00AB7B53"/>
    <w:rsid w:val="00AC31E7"/>
    <w:rsid w:val="00AC3A0B"/>
    <w:rsid w:val="00AC5292"/>
    <w:rsid w:val="00AD531A"/>
    <w:rsid w:val="00AE06CF"/>
    <w:rsid w:val="00AE1830"/>
    <w:rsid w:val="00AF6147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C07AA"/>
    <w:rsid w:val="00BE33FF"/>
    <w:rsid w:val="00C037AB"/>
    <w:rsid w:val="00C2016D"/>
    <w:rsid w:val="00C42F2A"/>
    <w:rsid w:val="00C43A0F"/>
    <w:rsid w:val="00C44250"/>
    <w:rsid w:val="00C50A3F"/>
    <w:rsid w:val="00C52426"/>
    <w:rsid w:val="00C554C8"/>
    <w:rsid w:val="00C72A3A"/>
    <w:rsid w:val="00C75C13"/>
    <w:rsid w:val="00C9692F"/>
    <w:rsid w:val="00CA01EF"/>
    <w:rsid w:val="00CA3C80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D5673"/>
    <w:rsid w:val="00DE22B2"/>
    <w:rsid w:val="00DE356D"/>
    <w:rsid w:val="00DE5F69"/>
    <w:rsid w:val="00DE6804"/>
    <w:rsid w:val="00DF62AC"/>
    <w:rsid w:val="00E03D14"/>
    <w:rsid w:val="00E13453"/>
    <w:rsid w:val="00E17976"/>
    <w:rsid w:val="00E21EA8"/>
    <w:rsid w:val="00E23AF8"/>
    <w:rsid w:val="00E45983"/>
    <w:rsid w:val="00E5330B"/>
    <w:rsid w:val="00E53C2D"/>
    <w:rsid w:val="00E60C19"/>
    <w:rsid w:val="00E73F94"/>
    <w:rsid w:val="00E96356"/>
    <w:rsid w:val="00EA028A"/>
    <w:rsid w:val="00EC0019"/>
    <w:rsid w:val="00EC4C0F"/>
    <w:rsid w:val="00ED419C"/>
    <w:rsid w:val="00ED4C16"/>
    <w:rsid w:val="00EE1824"/>
    <w:rsid w:val="00EF26F2"/>
    <w:rsid w:val="00F040DB"/>
    <w:rsid w:val="00F13005"/>
    <w:rsid w:val="00F15835"/>
    <w:rsid w:val="00F20DEA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184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2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2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62325-0440-43EC-9E3E-00A4EF114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5240</properties:Characters>
  <properties:Lines>155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6621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2016-11-17T08:26:00Z</dcterms:created>
  <dc:creator>Korisnik</dc:creator>
  <cp:lastModifiedBy>Maja Kocijan</cp:lastModifiedBy>
  <cp:lastPrinted>2016-11-17T08:25:00Z</cp:lastPrinted>
  <dcterms:modified xmlns:xsi="http://www.w3.org/2001/XMLSchema-instance" xsi:type="dcterms:W3CDTF">2016-11-17T08:29:00Z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