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40cd" w14:paraId="1b840cd" w:rsidRDefault="0062798A" w:rsidP="0062798A" w:rsidR="0062798A">
      <w:pPr>
        <w:ind w:left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2798A" w:rsidR="0062798A">
        <w:tc>
          <w:tcPr>
            <w:tcW w:type="dxa" w:w="3060"/>
            <w:hideMark/>
          </w:tcPr>
          <w:p w:rsidRDefault="0062798A" w:rsidR="0062798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62798A" w:rsidR="0062798A">
            <w:r>
              <w:t xml:space="preserve"> Trgovački sud u Zagrebu</w:t>
            </w:r>
          </w:p>
          <w:p w:rsidRDefault="0062798A" w:rsidR="0062798A">
            <w:r>
              <w:t xml:space="preserve">   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:rsidRDefault="0062798A" w:rsidP="0062798A" w:rsidR="0062798A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  </w:t>
      </w:r>
      <w:r w:rsidR="00F14667">
        <w:rPr>
          <w:bCs/>
        </w:rPr>
        <w:t>86</w:t>
      </w:r>
      <w:r>
        <w:rPr>
          <w:bCs/>
        </w:rPr>
        <w:t>.</w:t>
      </w:r>
      <w:r>
        <w:rPr>
          <w:b/>
        </w:rPr>
        <w:t xml:space="preserve"> </w:t>
      </w:r>
      <w:r>
        <w:t>St-</w:t>
      </w:r>
      <w:r w:rsidR="00574478">
        <w:t>3190</w:t>
      </w:r>
      <w:r>
        <w:t>/</w:t>
      </w:r>
      <w:r w:rsidR="00574478">
        <w:t>18</w:t>
      </w:r>
      <w:r w:rsidR="00F14667">
        <w:t>-</w:t>
      </w:r>
      <w:r w:rsidR="00770503">
        <w:t>9</w:t>
      </w:r>
    </w:p>
    <w:p w:rsidRDefault="0062798A" w:rsidP="0062798A" w:rsidR="0062798A">
      <w:pPr>
        <w:jc w:val="center"/>
      </w:pPr>
      <w:r>
        <w:t xml:space="preserve">R E P U B L I K A  H R V A T S K A </w:t>
      </w:r>
    </w:p>
    <w:p w:rsidRDefault="0062798A" w:rsidP="0062798A" w:rsidR="0062798A"/>
    <w:p w:rsidRDefault="0062798A" w:rsidP="0062798A" w:rsidR="0062798A">
      <w:pPr>
        <w:ind w:hanging="2880" w:left="2880"/>
        <w:jc w:val="center"/>
      </w:pPr>
      <w:r>
        <w:t xml:space="preserve">R J E Š E N J E </w:t>
      </w:r>
    </w:p>
    <w:p w:rsidRDefault="0062798A" w:rsidP="0062798A" w:rsidR="0062798A">
      <w:pPr>
        <w:ind w:hanging="2880" w:left="2880"/>
        <w:jc w:val="center"/>
      </w:pPr>
    </w:p>
    <w:p w:rsidRDefault="0062798A" w:rsidP="0062798A" w:rsidR="0062798A">
      <w:pPr>
        <w:jc w:val="both"/>
      </w:pPr>
      <w:r>
        <w:tab/>
        <w:t xml:space="preserve">Trgovački sud u Zagrebu, </w:t>
      </w:r>
      <w:r w:rsidR="00F14667" w:rsidRPr="00F14667">
        <w:t xml:space="preserve">po sucu </w:t>
      </w:r>
      <w:proofErr w:type="spellStart"/>
      <w:r w:rsidR="00F14667" w:rsidRPr="00F14667">
        <w:t>mr.sc</w:t>
      </w:r>
      <w:proofErr w:type="spellEnd"/>
      <w:r w:rsidR="00F14667" w:rsidRPr="00F14667">
        <w:t xml:space="preserve">. Ani Nagy, u stečajnom predmetu povodom zahtjeva FINANCIJSKE AGENCIJE, za provedbu skraćenog stečajnog postupka nad dužnikom </w:t>
      </w:r>
      <w:r w:rsidR="008F51A6">
        <w:t xml:space="preserve">GRAĐEVINSKI RADOVI </w:t>
      </w:r>
      <w:proofErr w:type="spellStart"/>
      <w:r w:rsidR="008F51A6">
        <w:t>NIKOLA</w:t>
      </w:r>
      <w:proofErr w:type="spellEnd"/>
      <w:r w:rsidR="008F51A6">
        <w:t xml:space="preserve"> j.d.o.o. za građenje i usluge iz Zagreba, </w:t>
      </w:r>
      <w:proofErr w:type="spellStart"/>
      <w:r w:rsidR="008F51A6">
        <w:t>Kopernikova</w:t>
      </w:r>
      <w:proofErr w:type="spellEnd"/>
      <w:r w:rsidR="008F51A6">
        <w:t xml:space="preserve"> 5, </w:t>
      </w:r>
      <w:proofErr w:type="spellStart"/>
      <w:r w:rsidR="008F51A6">
        <w:t>OIB</w:t>
      </w:r>
      <w:proofErr w:type="spellEnd"/>
      <w:r w:rsidR="008F51A6">
        <w:t xml:space="preserve">: </w:t>
      </w:r>
      <w:r w:rsidR="007E1BF6" w:rsidRPr="007E1BF6">
        <w:t>37423335321</w:t>
      </w:r>
      <w:r w:rsidR="00F14667" w:rsidRPr="00F14667">
        <w:t>, dana</w:t>
      </w:r>
      <w:r w:rsidR="00F14667">
        <w:t xml:space="preserve"> </w:t>
      </w:r>
      <w:r w:rsidR="007E1BF6">
        <w:t>6. svibnja 2019</w:t>
      </w:r>
      <w:r>
        <w:t xml:space="preserve">., </w:t>
      </w:r>
    </w:p>
    <w:p w:rsidRDefault="009272BF" w:rsidP="009272BF" w:rsidR="009272BF">
      <w:pPr>
        <w:ind w:firstLine="708"/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62798A" w:rsidR="009E317C">
      <w:pPr>
        <w:ind w:firstLine="708"/>
        <w:jc w:val="both"/>
      </w:pPr>
      <w:r>
        <w:t>Ispravlja se rješenje ovog suda</w:t>
      </w:r>
      <w:r w:rsidR="00F14667">
        <w:t xml:space="preserve"> poslovni broj </w:t>
      </w:r>
      <w:r w:rsidR="00B1696E">
        <w:t xml:space="preserve"> St-</w:t>
      </w:r>
      <w:r w:rsidR="007E1BF6">
        <w:t>3190/2018</w:t>
      </w:r>
      <w:r w:rsidR="00800724">
        <w:t>-7</w:t>
      </w:r>
      <w:r w:rsidR="00B1696E">
        <w:t xml:space="preserve"> </w:t>
      </w:r>
      <w:r w:rsidR="00F14667">
        <w:t xml:space="preserve">od </w:t>
      </w:r>
      <w:r>
        <w:t xml:space="preserve"> </w:t>
      </w:r>
      <w:r w:rsidR="00800724">
        <w:t>26. travnja</w:t>
      </w:r>
      <w:r w:rsidR="009E317C">
        <w:t xml:space="preserve"> </w:t>
      </w:r>
      <w:r w:rsidR="00800724">
        <w:t>2019</w:t>
      </w:r>
      <w:r w:rsidR="00E47925">
        <w:t xml:space="preserve">. </w:t>
      </w:r>
      <w:r w:rsidR="0062798A">
        <w:t xml:space="preserve">u </w:t>
      </w:r>
      <w:r w:rsidR="00800724">
        <w:t>uvodu te u izreci</w:t>
      </w:r>
      <w:r w:rsidR="0062798A">
        <w:t xml:space="preserve">, </w:t>
      </w:r>
      <w:r w:rsidR="00800724">
        <w:t xml:space="preserve">na način </w:t>
      </w:r>
      <w:r w:rsidR="009E317C">
        <w:t>da umjesto pogrešno naznačenog</w:t>
      </w:r>
      <w:r w:rsidR="00800724">
        <w:t xml:space="preserve"> </w:t>
      </w:r>
      <w:proofErr w:type="spellStart"/>
      <w:r w:rsidR="00800724">
        <w:t>OIB</w:t>
      </w:r>
      <w:proofErr w:type="spellEnd"/>
      <w:r w:rsidR="00800724">
        <w:t>-a</w:t>
      </w:r>
      <w:r w:rsidR="009E317C">
        <w:t xml:space="preserve"> </w:t>
      </w:r>
      <w:r w:rsidR="005B292D" w:rsidRPr="005C199D">
        <w:t>"</w:t>
      </w:r>
      <w:r w:rsidR="00800724">
        <w:t>44871775425</w:t>
      </w:r>
      <w:r w:rsidR="009E317C" w:rsidRPr="005C199D">
        <w:t>"</w:t>
      </w:r>
      <w:r w:rsidR="009E317C">
        <w:t xml:space="preserve"> ispravno ima pisati </w:t>
      </w:r>
      <w:proofErr w:type="spellStart"/>
      <w:r w:rsidR="005E6086">
        <w:t>OIB</w:t>
      </w:r>
      <w:proofErr w:type="spellEnd"/>
      <w:r w:rsidR="005E6086">
        <w:t xml:space="preserve"> </w:t>
      </w:r>
      <w:r w:rsidR="005B292D" w:rsidRPr="005C199D">
        <w:t>"</w:t>
      </w:r>
      <w:r w:rsidR="005E6086">
        <w:t>37423335321</w:t>
      </w:r>
      <w:r w:rsidR="009E317C" w:rsidRPr="005C199D">
        <w:t>"</w:t>
      </w:r>
      <w:r w:rsidR="009E317C">
        <w:t>.</w:t>
      </w: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2798A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5E6086">
        <w:t>3190/18-7</w:t>
      </w:r>
      <w:r w:rsidR="00F14667">
        <w:t xml:space="preserve"> od </w:t>
      </w:r>
      <w:r w:rsidR="005E6086">
        <w:t>26. travnja 201</w:t>
      </w:r>
      <w:r w:rsidR="007740FE">
        <w:t>9</w:t>
      </w:r>
      <w:r w:rsidR="00E47925">
        <w:t xml:space="preserve">. </w:t>
      </w:r>
      <w:r>
        <w:t>doš</w:t>
      </w:r>
      <w:r w:rsidR="0062798A">
        <w:t xml:space="preserve">lo do </w:t>
      </w:r>
      <w:r w:rsidR="00F14667">
        <w:t xml:space="preserve">očite </w:t>
      </w:r>
      <w:r w:rsidR="006C0D81">
        <w:t>pogreške</w:t>
      </w:r>
      <w:r w:rsidR="00F14667">
        <w:t xml:space="preserve"> pri pisanju </w:t>
      </w:r>
      <w:r w:rsidR="005B292D">
        <w:t>brojeva</w:t>
      </w:r>
      <w:r>
        <w:t xml:space="preserve"> </w:t>
      </w:r>
      <w:proofErr w:type="spellStart"/>
      <w:r w:rsidR="007740FE">
        <w:t>OIB</w:t>
      </w:r>
      <w:proofErr w:type="spellEnd"/>
      <w:r w:rsidR="007740FE">
        <w:t xml:space="preserve">-a </w:t>
      </w:r>
      <w:r>
        <w:t>odlučeno je primjenom odredbe čl. 342</w:t>
      </w:r>
      <w:r w:rsidR="00F14667">
        <w:t>.</w:t>
      </w:r>
      <w:r>
        <w:t>, u svezi čl. 347</w:t>
      </w:r>
      <w:r w:rsidR="00F14667">
        <w:t>.</w:t>
      </w:r>
      <w:r>
        <w:t xml:space="preserve"> </w:t>
      </w:r>
      <w:r w:rsidR="00C260CE">
        <w:t xml:space="preserve">Zakona o parničnom postupku (''Narodne novine'' broj 53/91, 91/92, 112/99, 88/01, 117/03, 88/05, 2/07 - odluka </w:t>
      </w:r>
      <w:proofErr w:type="spellStart"/>
      <w:r w:rsidR="00C260CE">
        <w:t>USRH</w:t>
      </w:r>
      <w:proofErr w:type="spellEnd"/>
      <w:r w:rsidR="00C260CE">
        <w:t xml:space="preserve">, 84/08, 123/08, 57/11, 25/13, 28/13, 89/14 - odluka </w:t>
      </w:r>
      <w:proofErr w:type="spellStart"/>
      <w:r w:rsidR="00C260CE">
        <w:t>USRH</w:t>
      </w:r>
      <w:proofErr w:type="spellEnd"/>
      <w:r w:rsidR="00C260CE">
        <w:t>)</w:t>
      </w:r>
      <w:r>
        <w:t>,</w:t>
      </w:r>
      <w:r w:rsidR="0062798A">
        <w:t xml:space="preserve"> sve u svezi čl. 10 Stečajnog zakona ("Narodne novine" broj 71/15</w:t>
      </w:r>
      <w:r w:rsidR="009E317C">
        <w:t>, 104/17</w:t>
      </w:r>
      <w:r w:rsidR="0062798A">
        <w:t>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62798A" w:rsidR="00706986" w:rsidRPr="00995CBD">
      <w:pPr>
        <w:jc w:val="center"/>
      </w:pPr>
      <w:r w:rsidRPr="00995CBD">
        <w:t>U Zagrebu,</w:t>
      </w:r>
      <w:r w:rsidR="00FE5E52">
        <w:t xml:space="preserve"> </w:t>
      </w:r>
      <w:r w:rsidR="007740FE">
        <w:t>6. svibnja 2019</w:t>
      </w:r>
      <w:r w:rsidRPr="00DF08F8">
        <w:t>.</w:t>
      </w:r>
    </w:p>
    <w:p w:rsidRDefault="00706986" w:rsidP="00706986" w:rsidR="00706986" w:rsidRPr="00995CBD"/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F14667" w:rsidP="00C260CE" w:rsidR="00C260CE" w:rsidRPr="00995CBD">
      <w:pPr>
        <w:ind w:firstLine="708" w:left="5664"/>
      </w:pPr>
      <w:proofErr w:type="spellStart"/>
      <w:r>
        <w:t>mr.sc</w:t>
      </w:r>
      <w:proofErr w:type="spellEnd"/>
      <w:r>
        <w:t>. Ana Nagy</w:t>
      </w:r>
      <w:r w:rsidR="0079230A">
        <w:t>, v.r.</w:t>
      </w: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706986" w:rsidP="00706986" w:rsidR="00706986">
      <w:pPr>
        <w:ind w:firstLine="708" w:left="6372"/>
      </w:pPr>
    </w:p>
    <w:p w:rsidRDefault="0079230A" w:rsidP="00706986" w:rsidR="0079230A">
      <w:pPr>
        <w:ind w:firstLine="708" w:left="6372"/>
      </w:pPr>
    </w:p>
    <w:p w:rsidRDefault="0079230A" w:rsidP="0079230A" w:rsidR="0079230A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- </w:t>
      </w:r>
      <w:proofErr w:type="spellStart"/>
      <w:r>
        <w:rPr>
          <w:lang w:eastAsia="hr-HR"/>
        </w:rPr>
        <w:t>ovl</w:t>
      </w:r>
      <w:proofErr w:type="spellEnd"/>
      <w:r>
        <w:rPr>
          <w:lang w:eastAsia="hr-HR"/>
        </w:rPr>
        <w:t>. službenik</w:t>
      </w:r>
    </w:p>
    <w:p w:rsidRDefault="0079230A" w:rsidP="0079230A" w:rsidR="0062798A" w:rsidRPr="005B292D">
      <w:pPr>
        <w:ind w:left="360"/>
        <w:rPr>
          <w:sz w:val="20"/>
          <w:szCs w:val="20"/>
        </w:rPr>
      </w:pPr>
      <w:r>
        <w:rPr>
          <w:lang w:eastAsia="hr-HR"/>
        </w:rPr>
        <w:t>Katarina Drndelić</w:t>
      </w:r>
    </w:p>
    <w:sectPr w:rsidSect="00F14667" w:rsidR="0062798A" w:rsidRPr="005B292D">
      <w:headerReference w:type="even" r:id="rId10"/>
      <w:headerReference w:type="default" r:id="rId11"/>
      <w:pgSz w:h="15840" w:w="12240"/>
      <w:pgMar w:gutter="0" w:footer="709" w:header="709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9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D81" w:rsidP="006C0D81" w:rsidR="00E249BC">
    <w:pPr>
      <w:pStyle w:val="Zaglavlje"/>
      <w:jc w:val="right"/>
    </w:pPr>
    <w:r w:rsidRPr="006C0D81">
      <w:t>86. St-</w:t>
    </w:r>
    <w:r w:rsidR="009B6963">
      <w:t>6637</w:t>
    </w:r>
    <w:r w:rsidRPr="006C0D81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8C1"/>
    <w:rsid w:val="00164FC6"/>
    <w:rsid w:val="0022044D"/>
    <w:rsid w:val="00264B95"/>
    <w:rsid w:val="00284523"/>
    <w:rsid w:val="002A345F"/>
    <w:rsid w:val="002D4BCA"/>
    <w:rsid w:val="00300D41"/>
    <w:rsid w:val="00333673"/>
    <w:rsid w:val="0038025A"/>
    <w:rsid w:val="0038638E"/>
    <w:rsid w:val="003867DF"/>
    <w:rsid w:val="003A4213"/>
    <w:rsid w:val="0040769B"/>
    <w:rsid w:val="00424495"/>
    <w:rsid w:val="00453A6C"/>
    <w:rsid w:val="00464EF1"/>
    <w:rsid w:val="004C5DE2"/>
    <w:rsid w:val="0050733C"/>
    <w:rsid w:val="0053307D"/>
    <w:rsid w:val="00561407"/>
    <w:rsid w:val="00574478"/>
    <w:rsid w:val="005B292D"/>
    <w:rsid w:val="005C061D"/>
    <w:rsid w:val="005E6086"/>
    <w:rsid w:val="00627961"/>
    <w:rsid w:val="0062798A"/>
    <w:rsid w:val="006728C3"/>
    <w:rsid w:val="006C0D81"/>
    <w:rsid w:val="00706986"/>
    <w:rsid w:val="00724517"/>
    <w:rsid w:val="00770503"/>
    <w:rsid w:val="007740FE"/>
    <w:rsid w:val="0079230A"/>
    <w:rsid w:val="007E1BF6"/>
    <w:rsid w:val="00800724"/>
    <w:rsid w:val="008315BC"/>
    <w:rsid w:val="00854B43"/>
    <w:rsid w:val="008F51A6"/>
    <w:rsid w:val="00903123"/>
    <w:rsid w:val="009272BF"/>
    <w:rsid w:val="00995CBD"/>
    <w:rsid w:val="00997FB4"/>
    <w:rsid w:val="009B6963"/>
    <w:rsid w:val="009C4536"/>
    <w:rsid w:val="009E317C"/>
    <w:rsid w:val="009E3D1E"/>
    <w:rsid w:val="00B1696E"/>
    <w:rsid w:val="00B31C28"/>
    <w:rsid w:val="00B61341"/>
    <w:rsid w:val="00B833F2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C5232"/>
    <w:rsid w:val="00DF08F8"/>
    <w:rsid w:val="00E249BC"/>
    <w:rsid w:val="00E27F12"/>
    <w:rsid w:val="00E47925"/>
    <w:rsid w:val="00E90874"/>
    <w:rsid w:val="00EB1566"/>
    <w:rsid w:val="00EE3222"/>
    <w:rsid w:val="00F12648"/>
    <w:rsid w:val="00F14667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2019.</izvorni_sadrzaj>
    <derivirana_varijabla naziv="DomainObject.Predmet.DatumRjesavanja_1">26.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St-3190/2018</izvorni_sadrzaj>
    <derivirana_varijabla naziv="DomainObject.Predmet.OznakaBroj_1">St-3190/2018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GRAĐEVINSKI RADOVI NIKOLA j.d.o.o. za građenje i usluge</izvorni_sadrzaj>
    <derivirana_varijabla naziv="DomainObject.Predmet.ProtustrankaFormated_1">  GRAĐEVINSKI RADOVI NIKOLA j.d.o.o. za građenje i usluge</derivirana_varijabla>
  </DomainObject.Predmet.ProtustrankaFormated>
  <DomainObject.Predmet.ProtustrankaFormatedOIB>
    <izvorni_sadrzaj>  GRAĐEVINSKI RADOVI NIKOLA j.d.o.o. za građenje i usluge, OIB 37423335321</izvorni_sadrzaj>
    <derivirana_varijabla naziv="DomainObject.Predmet.ProtustrankaFormatedOIB_1">  GRAĐEVINSKI RADOVI NIKOLA j.d.o.o. za građenje i usluge, OIB 37423335321</derivirana_varijabla>
  </DomainObject.Predmet.ProtustrankaFormatedOIB>
  <DomainObject.Predmet.ProtustrankaFormatedWithAdress>
    <izvorni_sadrzaj> GRAĐEVINSKI RADOVI NIKOLA j.d.o.o. za građenje i usluge, Kopernikova 5, 10000 Zagreb</izvorni_sadrzaj>
    <derivirana_varijabla naziv="DomainObject.Predmet.ProtustrankaFormatedWithAdress_1"> GRAĐEVINSKI RADOVI NIKOLA j.d.o.o. za građenje i usluge, Kopernikova 5, 10000 Zagreb</derivirana_varijabla>
  </DomainObject.Predmet.ProtustrankaFormatedWithAdress>
  <DomainObject.Predmet.ProtustrankaFormatedWithAdressOIB>
    <izvorni_sadrzaj> GRAĐEVINSKI RADOVI NIKOLA j.d.o.o. za građenje i usluge, OIB 37423335321, Kopernikova 5, 10000 Zagreb</izvorni_sadrzaj>
    <derivirana_varijabla naziv="DomainObject.Predmet.ProtustrankaFormatedWithAdressOIB_1"> GRAĐEVINSKI RADOVI NIKOLA j.d.o.o. za građenje i usluge, OIB 37423335321, Kopernikova 5, 10000 Zagreb</derivirana_varijabla>
  </DomainObject.Predmet.ProtustrankaFormatedWithAdressOIB>
  <DomainObject.Predmet.ProtustrankaWithAdress>
    <izvorni_sadrzaj>GRAĐEVINSKI RADOVI NIKOLA j.d.o.o. za građenje i usluge Kopernikova 5, 10000 Zagreb</izvorni_sadrzaj>
    <derivirana_varijabla naziv="DomainObject.Predmet.ProtustrankaWithAdress_1">GRAĐEVINSKI RADOVI NIKOLA j.d.o.o. za građenje i usluge Kopernikova 5, 10000 Zagreb</derivirana_varijabla>
  </DomainObject.Predmet.ProtustrankaWithAdress>
  <DomainObject.Predmet.ProtustrankaWithAdressOIB>
    <izvorni_sadrzaj>GRAĐEVINSKI RADOVI NIKOLA j.d.o.o. za građenje i usluge, OIB 37423335321, Kopernikova 5, 10000 Zagreb</izvorni_sadrzaj>
    <derivirana_varijabla naziv="DomainObject.Predmet.ProtustrankaWithAdressOIB_1">GRAĐEVINSKI RADOVI NIKOLA j.d.o.o. za građenje i usluge, OIB 37423335321, Kopernikova 5, 10000 Zagreb</derivirana_varijabla>
  </DomainObject.Predmet.ProtustrankaWithAdressOIB>
  <DomainObject.Predmet.ProtustrankaNazivFormated>
    <izvorni_sadrzaj>GRAĐEVINSKI RADOVI NIKOLA j.d.o.o. za građenje i usluge</izvorni_sadrzaj>
    <derivirana_varijabla naziv="DomainObject.Predmet.ProtustrankaNazivFormated_1">GRAĐEVINSKI RADOVI NIKOLA j.d.o.o. za građenje i usluge</derivirana_varijabla>
  </DomainObject.Predmet.ProtustrankaNazivFormated>
  <DomainObject.Predmet.ProtustrankaNazivFormatedOIB>
    <izvorni_sadrzaj>GRAĐEVINSKI RADOVI NIKOLA j.d.o.o. za građenje i usluge, OIB 37423335321</izvorni_sadrzaj>
    <derivirana_varijabla naziv="DomainObject.Predmet.ProtustrankaNazivFormatedOIB_1">GRAĐEVINSKI RADOVI NIKOLA j.d.o.o. za građenje i usluge, OIB 37423335321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GRAĐEVINSKI RADOVI NIKOLA j.d.o.o. za građenje i usluge</item>
    </izvorni_sadrzaj>
    <derivirana_varijabla naziv="DomainObject.Predmet.ProtuStrankaListFormated_1">
      <item>GRAĐEVINSKI RADOVI NIKOLA j.d.o.o. za građenje i usluge</item>
    </derivirana_varijabla>
  </DomainObject.Predmet.ProtuStrankaListFormated>
  <DomainObject.Predmet.ProtuStrankaListFormatedOIB>
    <izvorni_sadrzaj>
      <item>GRAĐEVINSKI RADOVI NIKOLA j.d.o.o. za građenje i usluge, OIB 37423335321</item>
    </izvorni_sadrzaj>
    <derivirana_varijabla naziv="DomainObject.Predmet.ProtuStrankaListFormatedOIB_1">
      <item>GRAĐEVINSKI RADOVI NIKOLA j.d.o.o. za građenje i usluge, OIB 37423335321</item>
    </derivirana_varijabla>
  </DomainObject.Predmet.ProtuStrankaListFormatedOIB>
  <DomainObject.Predmet.ProtuStrankaListFormatedWithAdress>
    <izvorni_sadrzaj>
      <item>GRAĐEVINSKI RADOVI NIKOLA j.d.o.o. za građenje i usluge, Kopernikova 5, 10000 Zagreb</item>
    </izvorni_sadrzaj>
    <derivirana_varijabla naziv="DomainObject.Predmet.ProtuStrankaListFormatedWithAdress_1">
      <item>GRAĐEVINSKI RADOVI NIKOLA j.d.o.o. za građenje i usluge, Kopernikova 5, 10000 Zagreb</item>
    </derivirana_varijabla>
  </DomainObject.Predmet.ProtuStrankaListFormatedWithAdress>
  <DomainObject.Predmet.ProtuStrankaListFormatedWithAdressOIB>
    <izvorni_sadrzaj>
      <item>GRAĐEVINSKI RADOVI NIKOLA j.d.o.o. za građenje i usluge, OIB 37423335321, Kopernikova 5, 10000 Zagreb</item>
    </izvorni_sadrzaj>
    <derivirana_varijabla naziv="DomainObject.Predmet.ProtuStrankaListFormatedWithAdressOIB_1">
      <item>GRAĐEVINSKI RADOVI NIKOLA j.d.o.o. za građenje i usluge, OIB 37423335321, Kopernikova 5, 10000 Zagreb</item>
    </derivirana_varijabla>
  </DomainObject.Predmet.ProtuStrankaListFormatedWithAdressOIB>
  <DomainObject.Predmet.ProtuStrankaListNazivFormated>
    <izvorni_sadrzaj>
      <item>GRAĐEVINSKI RADOVI NIKOLA j.d.o.o. za građenje i usluge</item>
    </izvorni_sadrzaj>
    <derivirana_varijabla naziv="DomainObject.Predmet.ProtuStrankaListNazivFormated_1">
      <item>GRAĐEVINSKI RADOVI NIKOLA j.d.o.o. za građenje i usluge</item>
    </derivirana_varijabla>
  </DomainObject.Predmet.ProtuStrankaListNazivFormated>
  <DomainObject.Predmet.ProtuStrankaListNazivFormatedOIB>
    <izvorni_sadrzaj>
      <item>GRAĐEVINSKI RADOVI NIKOLA j.d.o.o. za građenje i usluge, OIB 37423335321</item>
    </izvorni_sadrzaj>
    <derivirana_varijabla naziv="DomainObject.Predmet.ProtuStrankaListNazivFormatedOIB_1">
      <item>GRAĐEVINSKI RADOVI NIKOLA j.d.o.o. za građenje i usluge, OIB 37423335321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GRAĐEVINSKI RADOVI NIKOLA j.d.o.o. za građenje i usluge</izvorni_sadrzaj>
    <derivirana_varijabla naziv="DomainObject.Predmet.ProtustrankaIDrugi_1">GRAĐEVINSKI RADOVI NIKOLA j.d.o.o.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GRAĐEVINSKI RADOVI NIKOLA j.d.o.o. za građenje i usluge, OIB 37423335321, Kopernikova 5, 10000 Zagreb</izvorni_sadrzaj>
    <derivirana_varijabla naziv="DomainObject.Predmet.ProtustrankaIDrugiAdressOIB_1">GRAĐEVINSKI RADOVI NIKOLA j.d.o.o. za građenje i usluge, OIB 37423335321,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2019.</izvorni_sadrzaj>
    <derivirana_varijabla naziv="DomainObject.Predmet.OdlukaRjesenje.DatumDonosenjaOdluke_1">26.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St-3190/2018-7</izvorni_sadrzaj>
    <derivirana_varijabla naziv="DomainObject.Predmet.OdlukaRjesenje.Oznaka_1">St-3190/2018-7</derivirana_varijabla>
  </DomainObject.Predmet.OdlukaRjesenje.Oznaka>
  <DomainObject.Predmet.SudioniciListNaziv>
    <izvorni_sadrzaj>
      <item>FINA Regionalni centar Zagreb</item>
      <item>GRAĐEVINSKI RADOVI NIKOLA j.d.o.o. za građenje i usluge</item>
      <item>ZAGREBAČKA BANKA DIONIČKO DRUŠTVO</item>
    </izvorni_sadrzaj>
    <derivirana_varijabla naziv="DomainObject.Predmet.SudioniciListNaziv_1">
      <item>FINA Regionalni centar Zagreb</item>
      <item>GRAĐEVINSKI RADOVI NIKOLA j.d.o.o. za građenje i usluge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GRAĐEVINSKI RADOVI NIKOLA j.d.o.o. za građenje i usluge, OIB 37423335321, Kopernikova 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GRAĐEVINSKI RADOVI NIKOLA j.d.o.o. za građenje i usluge, OIB 37423335321, Kopernikova 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37423335321</item>
      <item>, OIB 92963223473</item>
    </izvorni_sadrzaj>
    <derivirana_varijabla naziv="DomainObject.Predmet.SudioniciListNazivOIB_1">
      <item>, OIB 85821130368</item>
      <item>, OIB 37423335321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St-3190/2018-5</izvorni_sadrzaj>
    <derivirana_varijabla naziv="DomainObject.PredzadnjaOdlukaIzPredmeta.Oznaka_1">St-3190/2018-5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1228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2019-05-06T12:06:00Z</dcterms:created>
  <dc:creator>tjakupak</dc:creator>
  <cp:lastModifiedBy>Katarina Drndelić</cp:lastModifiedBy>
  <cp:lastPrinted>2019-05-07T07:24:00Z</cp:lastPrinted>
  <dcterms:modified xmlns:xsi="http://www.w3.org/2001/XMLSchema-instance" xsi:type="dcterms:W3CDTF">2019-05-07T07:24:00Z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(St-3190-18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