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374f" w14:paraId="8f2374f" w:rsidRDefault="00594FED" w:rsidP="00204EA3" w:rsidR="00204EA3" w:rsidRPr="00F1552C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>9 St-643</w:t>
      </w:r>
      <w:r w:rsidR="00204EA3" w:rsidRPr="00F1552C">
        <w:rPr>
          <w:rFonts w:cs="Times New Roman" w:eastAsia="Calibri" w:hAnsi="Times New Roman" w:ascii="Times New Roman"/>
          <w:sz w:val="24"/>
          <w:szCs w:val="24"/>
        </w:rPr>
        <w:t>/15</w:t>
      </w:r>
    </w:p>
    <w:p w:rsidRDefault="00204EA3" w:rsidP="00204EA3" w:rsidR="00204EA3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REPUBLIKA HRVATSKA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TRGOVAČKI SUD U ZADRU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STALNA SLUŽBA U ŠIBENIKU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E P U B L I K A    H R V A T S K A</w:t>
      </w: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J E Š E N J E</w:t>
      </w: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Trgovački sud u Zadru, Stalna služba u Šibeniku, po stečajnom sucu Terezija Goreta, odlučujući o prijedlogu </w:t>
      </w:r>
      <w:r w:rsidR="00594FED">
        <w:rPr>
          <w:rFonts w:cs="Times New Roman" w:eastAsia="Calibri" w:hAnsi="Times New Roman" w:ascii="Times New Roman"/>
          <w:sz w:val="24"/>
          <w:szCs w:val="24"/>
        </w:rPr>
        <w:t>Mirjana Baraka iz Šibenika, Miminac br. 22, OIB: 38840628080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, za </w:t>
      </w:r>
      <w:r>
        <w:rPr>
          <w:rFonts w:cs="Times New Roman" w:eastAsia="Calibri" w:hAnsi="Times New Roman" w:ascii="Times New Roman"/>
          <w:sz w:val="24"/>
          <w:szCs w:val="24"/>
        </w:rPr>
        <w:t>otvaranje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stečajnog postupka nad dužnikom </w:t>
      </w:r>
      <w:r w:rsidR="007824EB">
        <w:rPr>
          <w:rFonts w:cs="Times New Roman" w:eastAsia="Calibri" w:hAnsi="Times New Roman" w:ascii="Times New Roman"/>
          <w:sz w:val="24"/>
          <w:szCs w:val="24"/>
        </w:rPr>
        <w:t>PAJA GRUBIŠIĆ</w:t>
      </w:r>
      <w:r w:rsidR="00594FED">
        <w:rPr>
          <w:rFonts w:cs="Times New Roman" w:eastAsia="Calibri" w:hAnsi="Times New Roman" w:ascii="Times New Roman"/>
          <w:sz w:val="24"/>
          <w:szCs w:val="24"/>
        </w:rPr>
        <w:t xml:space="preserve"> j.d.o.o.</w:t>
      </w:r>
      <w:r w:rsidR="007824EB">
        <w:rPr>
          <w:rFonts w:cs="Times New Roman" w:eastAsia="Calibri" w:hAnsi="Times New Roman" w:ascii="Times New Roman"/>
          <w:sz w:val="24"/>
          <w:szCs w:val="24"/>
        </w:rPr>
        <w:t xml:space="preserve"> za ugostiteljstvo</w:t>
      </w:r>
      <w:r w:rsidR="00594FED">
        <w:rPr>
          <w:rFonts w:cs="Times New Roman" w:eastAsia="Calibri" w:hAnsi="Times New Roman" w:ascii="Times New Roman"/>
          <w:sz w:val="24"/>
          <w:szCs w:val="24"/>
        </w:rPr>
        <w:t>, Šibenik, Eugena Kvaternika 11, OIB: 35195922894</w:t>
      </w:r>
      <w:r>
        <w:rPr>
          <w:rFonts w:cs="Times New Roman" w:eastAsia="Calibri" w:hAnsi="Times New Roman" w:ascii="Times New Roman"/>
          <w:sz w:val="24"/>
          <w:szCs w:val="24"/>
        </w:rPr>
        <w:t>, dana 16</w:t>
      </w:r>
      <w:r w:rsidRPr="00F1552C">
        <w:rPr>
          <w:rFonts w:cs="Times New Roman" w:eastAsia="Calibri" w:hAnsi="Times New Roman" w:ascii="Times New Roman"/>
          <w:sz w:val="24"/>
          <w:szCs w:val="24"/>
        </w:rPr>
        <w:t>. prosinca 2015. godine,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i j e š i o    j e</w:t>
      </w:r>
    </w:p>
    <w:p w:rsidRDefault="00204EA3" w:rsidP="00204EA3" w:rsidR="00204EA3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824EB" w:rsidP="00204EA3" w:rsidR="007824EB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 xml:space="preserve">Odbacuje se </w:t>
      </w:r>
      <w:r w:rsidR="000360A9">
        <w:rPr>
          <w:rFonts w:cs="Times New Roman" w:eastAsia="Calibri" w:hAnsi="Times New Roman" w:ascii="Times New Roman"/>
          <w:sz w:val="24"/>
          <w:szCs w:val="24"/>
        </w:rPr>
        <w:t>prijedlog za otvaranje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stečajnog postupka nad dužnikom </w:t>
      </w:r>
      <w:r w:rsidR="007824EB">
        <w:rPr>
          <w:rFonts w:cs="Times New Roman" w:eastAsia="Calibri" w:hAnsi="Times New Roman" w:ascii="Times New Roman"/>
          <w:sz w:val="24"/>
          <w:szCs w:val="24"/>
        </w:rPr>
        <w:t>PAJA GRUBIŠIĆ j.d.o.o. za ugostiteljstvo, Šibenik, Eugena Kvaternika 11, OIB: 35195922894</w:t>
      </w:r>
      <w:r w:rsidR="00594FED">
        <w:rPr>
          <w:rFonts w:cs="Times New Roman" w:eastAsia="Calibri" w:hAnsi="Times New Roman" w:ascii="Times New Roman"/>
          <w:sz w:val="24"/>
          <w:szCs w:val="24"/>
        </w:rPr>
        <w:t xml:space="preserve"> od 16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594FED">
        <w:rPr>
          <w:rFonts w:cs="Times New Roman" w:eastAsia="Calibri" w:hAnsi="Times New Roman" w:ascii="Times New Roman"/>
          <w:sz w:val="24"/>
          <w:szCs w:val="24"/>
        </w:rPr>
        <w:t>studenog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2015. godine.</w:t>
      </w:r>
    </w:p>
    <w:p w:rsidRDefault="00204EA3" w:rsidP="00204EA3" w:rsidR="00204EA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824EB" w:rsidP="00204EA3" w:rsidR="007824EB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204EA3" w:rsidP="00204EA3" w:rsidR="00204EA3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824EB" w:rsidP="00204EA3" w:rsidR="007824EB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594FED">
        <w:rPr>
          <w:rFonts w:cs="Times New Roman" w:hAnsi="Times New Roman" w:ascii="Times New Roman"/>
          <w:sz w:val="24"/>
          <w:szCs w:val="24"/>
        </w:rPr>
        <w:t>Dana 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94FE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 vjerovnik </w:t>
      </w:r>
      <w:r w:rsidR="00594FED">
        <w:rPr>
          <w:rFonts w:cs="Times New Roman" w:hAnsi="Times New Roman" w:ascii="Times New Roman"/>
          <w:sz w:val="24"/>
          <w:szCs w:val="24"/>
        </w:rPr>
        <w:t>Mirjana Baraka</w:t>
      </w:r>
      <w:r>
        <w:rPr>
          <w:rFonts w:cs="Times New Roman" w:hAnsi="Times New Roman" w:ascii="Times New Roman"/>
          <w:sz w:val="24"/>
          <w:szCs w:val="24"/>
        </w:rPr>
        <w:t xml:space="preserve">, kao bivši zaposlenik, je dostavila ovom sudu prijedlog za otvaranje stečajnog postupka nad dužnikom </w:t>
      </w:r>
      <w:r w:rsidR="007824EB">
        <w:rPr>
          <w:rFonts w:cs="Times New Roman" w:eastAsia="Calibri" w:hAnsi="Times New Roman" w:ascii="Times New Roman"/>
          <w:sz w:val="24"/>
          <w:szCs w:val="24"/>
        </w:rPr>
        <w:t>PAJA GRUBIŠIĆ j.d.o.o. za ugostiteljstvo, Šibenik, Eugena Kvaternika 11, OIB: 35195922894</w:t>
      </w:r>
      <w:r w:rsidR="007824EB">
        <w:rPr>
          <w:rFonts w:cs="Times New Roman" w:hAnsi="Times New Roman" w:ascii="Times New Roman"/>
          <w:sz w:val="24"/>
          <w:szCs w:val="24"/>
        </w:rPr>
        <w:t>.</w:t>
      </w: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FB0B46" w:rsidR="00204EA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je nedopušten.</w:t>
      </w: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EB" w:rsidP="007824EB" w:rsidR="00204E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204EA3">
        <w:rPr>
          <w:rFonts w:cs="Times New Roman" w:hAnsi="Times New Roman" w:ascii="Times New Roman"/>
          <w:sz w:val="24"/>
          <w:szCs w:val="24"/>
        </w:rPr>
        <w:t xml:space="preserve">redlagatelj nije dostavio prijedlog na propisanom obrascu 13. sukladno čl. 13. SZ-a te isti ne sadržava sve podatke za identifikaciju </w:t>
      </w:r>
      <w:r>
        <w:rPr>
          <w:rFonts w:cs="Times New Roman" w:hAnsi="Times New Roman" w:ascii="Times New Roman"/>
          <w:sz w:val="24"/>
          <w:szCs w:val="24"/>
        </w:rPr>
        <w:t xml:space="preserve">vjerovnika, naime </w:t>
      </w:r>
      <w:r w:rsidR="00204EA3">
        <w:rPr>
          <w:rFonts w:cs="Times New Roman" w:hAnsi="Times New Roman" w:ascii="Times New Roman"/>
          <w:sz w:val="24"/>
          <w:szCs w:val="24"/>
        </w:rPr>
        <w:t xml:space="preserve">vjerovnik kao bivši radnik, ako </w:t>
      </w:r>
      <w:r>
        <w:rPr>
          <w:rFonts w:cs="Times New Roman" w:hAnsi="Times New Roman" w:ascii="Times New Roman"/>
          <w:sz w:val="24"/>
          <w:szCs w:val="24"/>
        </w:rPr>
        <w:t>to je,</w:t>
      </w:r>
      <w:r w:rsidR="00204EA3">
        <w:rPr>
          <w:rFonts w:cs="Times New Roman" w:hAnsi="Times New Roman" w:ascii="Times New Roman"/>
          <w:sz w:val="24"/>
          <w:szCs w:val="24"/>
        </w:rPr>
        <w:t xml:space="preserve"> nije dostavio kolika je tražbina dužnika prema njemu, nije dostavio podatak o neisplaćenim plaćama niti potvrdu Ministarstva financija, Porezne uprave kojom se </w:t>
      </w:r>
      <w:r>
        <w:rPr>
          <w:rFonts w:cs="Times New Roman" w:hAnsi="Times New Roman" w:ascii="Times New Roman"/>
          <w:sz w:val="24"/>
          <w:szCs w:val="24"/>
        </w:rPr>
        <w:t>potvrđuje da s</w:t>
      </w:r>
      <w:r w:rsidR="00204EA3">
        <w:rPr>
          <w:rFonts w:cs="Times New Roman" w:hAnsi="Times New Roman" w:ascii="Times New Roman"/>
          <w:sz w:val="24"/>
          <w:szCs w:val="24"/>
        </w:rPr>
        <w:t xml:space="preserve">e dostavljeni obračun o neisplaćenim plaćama sastavlja u skladu s propisima, a koji podaci bi bili navedeni da je predlagatelj podnio prijedlog na propisanom obrascu 13.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04EA3">
        <w:rPr>
          <w:rFonts w:cs="Times New Roman" w:hAnsi="Times New Roman" w:ascii="Times New Roman"/>
          <w:sz w:val="24"/>
          <w:szCs w:val="24"/>
        </w:rPr>
        <w:t xml:space="preserve"> kojem jasno stoje svi ovi podaci koje je predlagatelj sukladno Zakonu trebao dostaviti ovom sudu.</w:t>
      </w:r>
    </w:p>
    <w:p w:rsidRDefault="00204EA3" w:rsidP="00204EA3" w:rsidR="00204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4EA3" w:rsidP="00FB0B46" w:rsidR="00204E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 kako predlagatelj sukladno čl. 13. SZ-a nije prijedlog dostavio na propisanom obrascu 13. </w:t>
      </w:r>
      <w:r w:rsidR="007824EB">
        <w:rPr>
          <w:rFonts w:cs="Times New Roman" w:hAnsi="Times New Roman" w:ascii="Times New Roman"/>
          <w:sz w:val="24"/>
          <w:szCs w:val="24"/>
        </w:rPr>
        <w:t>to zbog toga</w:t>
      </w:r>
      <w:r>
        <w:rPr>
          <w:rFonts w:cs="Times New Roman" w:hAnsi="Times New Roman" w:ascii="Times New Roman"/>
          <w:sz w:val="24"/>
          <w:szCs w:val="24"/>
        </w:rPr>
        <w:t xml:space="preserve"> nije dostavio niti sve podatke koje je bio dužan dosta</w:t>
      </w:r>
      <w:r w:rsidR="007824EB">
        <w:rPr>
          <w:rFonts w:cs="Times New Roman" w:hAnsi="Times New Roman" w:ascii="Times New Roman"/>
          <w:sz w:val="24"/>
          <w:szCs w:val="24"/>
        </w:rPr>
        <w:t>viti sukladno Stečajnom zakonu.</w:t>
      </w:r>
    </w:p>
    <w:p w:rsidRDefault="007824EB" w:rsidP="00FB0B46" w:rsidR="007824E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EB" w:rsidP="00FB0B46" w:rsidR="007824E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Osim toga, za naglasiti je da je ovaj sud uvidom u spis ovog suda pod poslovnim brojem St-696/15 već poduzeo prijedlog za pokretanje stečajnog postupka nad dužnikom temeljem prijedloga Financijske agencije od 20. studenog 2015. godine.  </w:t>
      </w:r>
    </w:p>
    <w:p w:rsidRDefault="007824EB" w:rsidP="00FB0B46" w:rsidR="007824E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EB" w:rsidP="00FB0B46" w:rsidR="007824EB" w:rsidRPr="00204E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odbaciti prijedlog kao nedopušten.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Šibeniku, 16</w:t>
      </w:r>
      <w:r w:rsidRPr="00F1552C">
        <w:rPr>
          <w:rFonts w:cs="Times New Roman" w:eastAsia="Calibri" w:hAnsi="Times New Roman" w:ascii="Times New Roman"/>
          <w:sz w:val="24"/>
          <w:szCs w:val="24"/>
        </w:rPr>
        <w:t>. prosinca 2015. godine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  <w:t>STEČAJNI SUDAC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  <w:t>Terezija Goreta</w:t>
      </w:r>
      <w:r w:rsidR="007824EB">
        <w:rPr>
          <w:rFonts w:cs="Times New Roman" w:eastAsia="Calibri" w:hAnsi="Times New Roman" w:ascii="Times New Roman"/>
          <w:sz w:val="24"/>
          <w:szCs w:val="24"/>
        </w:rPr>
        <w:t>, v.r.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B0B46" w:rsidP="00204EA3" w:rsidR="00FB0B4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B0B46" w:rsidP="00204EA3" w:rsidR="00FB0B4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POUKA O PRAVNOM LIJEKU: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DN-a:</w:t>
      </w:r>
    </w:p>
    <w:p w:rsidRDefault="00204EA3" w:rsidP="00204EA3" w:rsidR="00204EA3" w:rsidRPr="00F1552C">
      <w:pPr>
        <w:numPr>
          <w:ilvl w:val="0"/>
          <w:numId w:val="1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e-oglasna ploča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 w:rsidRPr="00204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204EA3" w:rsidRPr="00204E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4EA3"/>
    <w:rsid w:val="000360A9"/>
    <w:rsid w:val="00096E57"/>
    <w:rsid w:val="00204EA3"/>
    <w:rsid w:val="00594FED"/>
    <w:rsid w:val="007824EB"/>
    <w:rsid w:val="008A0853"/>
    <w:rsid w:val="00977B6F"/>
    <w:rsid w:val="00BA55F3"/>
    <w:rsid w:val="00DB036C"/>
    <w:rsid w:val="00FB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4EA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4EA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A0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85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853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85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85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4EA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4EA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A0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85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85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85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85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St-643/2015</izvorni_sadrzaj>
    <derivirana_varijabla naziv="DomainObject.Predmet.OznakaBroj_1">St-643/2015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PAJA GRUBIŠIĆ j.d.o.o. za ugostiteljstvo</izvorni_sadrzaj>
    <derivirana_varijabla naziv="DomainObject.Predmet.ProtustrankaFormated_1">  PAJA GRUBIŠIĆ j.d.o.o. za ugostiteljstvo</derivirana_varijabla>
  </DomainObject.Predmet.ProtustrankaFormated>
  <DomainObject.Predmet.ProtustrankaFormatedOIB>
    <izvorni_sadrzaj>  PAJA GRUBIŠIĆ j.d.o.o. za ugostiteljstvo, OIB 35195922894</izvorni_sadrzaj>
    <derivirana_varijabla naziv="DomainObject.Predmet.ProtustrankaFormatedOIB_1">  PAJA GRUBIŠIĆ j.d.o.o. za ugostiteljstvo, OIB 35195922894</derivirana_varijabla>
  </DomainObject.Predmet.ProtustrankaFormatedOIB>
  <DomainObject.Predmet.ProtustrankaFormatedWithAdress>
    <izvorni_sadrzaj> PAJA GRUBIŠIĆ j.d.o.o. za ugostiteljstvo, Eugena Kvaternika 11 , 22000 Šibenik</izvorni_sadrzaj>
    <derivirana_varijabla naziv="DomainObject.Predmet.ProtustrankaFormatedWithAdress_1"> PAJA GRUBIŠIĆ j.d.o.o. za ugostiteljstvo, Eugena Kvaternika 11 , 22000 Šibenik</derivirana_varijabla>
  </DomainObject.Predmet.ProtustrankaFormatedWithAdress>
  <DomainObject.Predmet.ProtustrankaFormatedWithAdressOIB>
    <izvorni_sadrzaj> PAJA GRUBIŠIĆ j.d.o.o. za ugostiteljstvo, OIB 35195922894, Eugena Kvaternika 11 , 22000 Šibenik</izvorni_sadrzaj>
    <derivirana_varijabla naziv="DomainObject.Predmet.ProtustrankaFormatedWithAdressOIB_1"> PAJA GRUBIŠIĆ j.d.o.o. za ugostiteljstvo, OIB 35195922894, Eugena Kvaternika 11 , 22000 Šibenik</derivirana_varijabla>
  </DomainObject.Predmet.ProtustrankaFormatedWithAdressOIB>
  <DomainObject.Predmet.ProtustrankaWithAdress>
    <izvorni_sadrzaj>PAJA GRUBIŠIĆ j.d.o.o. za ugostiteljstvo Eugena Kvaternika 11 , 22000 Šibenik</izvorni_sadrzaj>
    <derivirana_varijabla naziv="DomainObject.Predmet.ProtustrankaWithAdress_1">PAJA GRUBIŠIĆ j.d.o.o. za ugostiteljstvo Eugena Kvaternika 11 , 22000 Šibenik</derivirana_varijabla>
  </DomainObject.Predmet.ProtustrankaWithAdress>
  <DomainObject.Predmet.ProtustrankaWithAdressOIB>
    <izvorni_sadrzaj>PAJA GRUBIŠIĆ j.d.o.o. za ugostiteljstvo, OIB 35195922894, Eugena Kvaternika 11 , 22000 Šibenik</izvorni_sadrzaj>
    <derivirana_varijabla naziv="DomainObject.Predmet.ProtustrankaWithAdressOIB_1">PAJA GRUBIŠIĆ j.d.o.o. za ugostiteljstvo, OIB 35195922894, Eugena Kvaternika 11 , 22000 Šibenik</derivirana_varijabla>
  </DomainObject.Predmet.ProtustrankaWithAdressOIB>
  <DomainObject.Predmet.ProtustrankaNazivFormated>
    <izvorni_sadrzaj>PAJA GRUBIŠIĆ j.d.o.o. za ugostiteljstvo</izvorni_sadrzaj>
    <derivirana_varijabla naziv="DomainObject.Predmet.ProtustrankaNazivFormated_1">PAJA GRUBIŠIĆ j.d.o.o. za ugostiteljstvo</derivirana_varijabla>
  </DomainObject.Predmet.ProtustrankaNazivFormated>
  <DomainObject.Predmet.ProtustrankaNazivFormatedOIB>
    <izvorni_sadrzaj>PAJA GRUBIŠIĆ j.d.o.o. za ugostiteljstvo, OIB 35195922894</izvorni_sadrzaj>
    <derivirana_varijabla naziv="DomainObject.Predmet.ProtustrankaNazivFormatedOIB_1">PAJA GRUBIŠIĆ j.d.o.o. za ugostiteljstvo, OIB 35195922894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Baraka</izvorni_sadrzaj>
    <derivirana_varijabla naziv="DomainObject.Predmet.StrankaFormated_1">  Mirjana Baraka</derivirana_varijabla>
  </DomainObject.Predmet.StrankaFormated>
  <DomainObject.Predmet.StrankaFormatedOIB>
    <izvorni_sadrzaj>  Mirjana Baraka, OIB 38840628080</izvorni_sadrzaj>
    <derivirana_varijabla naziv="DomainObject.Predmet.StrankaFormatedOIB_1">  Mirjana Baraka, OIB 38840628080</derivirana_varijabla>
  </DomainObject.Predmet.StrankaFormatedOIB>
  <DomainObject.Predmet.StrankaFormatedWithAdress>
    <izvorni_sadrzaj> Mirjana Baraka, Miminac 22, 22000 Šibenik</izvorni_sadrzaj>
    <derivirana_varijabla naziv="DomainObject.Predmet.StrankaFormatedWithAdress_1"> Mirjana Baraka, Miminac 22, 22000 Šibenik</derivirana_varijabla>
  </DomainObject.Predmet.StrankaFormatedWithAdress>
  <DomainObject.Predmet.StrankaFormatedWithAdressOIB>
    <izvorni_sadrzaj> Mirjana Baraka, OIB 38840628080, Miminac 22, 22000 Šibenik</izvorni_sadrzaj>
    <derivirana_varijabla naziv="DomainObject.Predmet.StrankaFormatedWithAdressOIB_1"> Mirjana Baraka, OIB 38840628080, Miminac 22, 22000 Šibenik</derivirana_varijabla>
  </DomainObject.Predmet.StrankaFormatedWithAdressOIB>
  <DomainObject.Predmet.StrankaWithAdress>
    <izvorni_sadrzaj>Mirjana Baraka Miminac 22,22000 Šibenik</izvorni_sadrzaj>
    <derivirana_varijabla naziv="DomainObject.Predmet.StrankaWithAdress_1">Mirjana Baraka Miminac 22,22000 Šibenik</derivirana_varijabla>
  </DomainObject.Predmet.StrankaWithAdress>
  <DomainObject.Predmet.StrankaWithAdressOIB>
    <izvorni_sadrzaj>Mirjana Baraka, OIB 38840628080, Miminac 22,22000 Šibenik</izvorni_sadrzaj>
    <derivirana_varijabla naziv="DomainObject.Predmet.StrankaWithAdressOIB_1">Mirjana Baraka, OIB 38840628080, Miminac 22,22000 Šibenik</derivirana_varijabla>
  </DomainObject.Predmet.StrankaWithAdressOIB>
  <DomainObject.Predmet.StrankaNazivFormated>
    <izvorni_sadrzaj>Mirjana Baraka</izvorni_sadrzaj>
    <derivirana_varijabla naziv="DomainObject.Predmet.StrankaNazivFormated_1">Mirjana Baraka</derivirana_varijabla>
  </DomainObject.Predmet.StrankaNazivFormated>
  <DomainObject.Predmet.StrankaNazivFormatedOIB>
    <izvorni_sadrzaj>Mirjana Baraka, OIB 38840628080</izvorni_sadrzaj>
    <derivirana_varijabla naziv="DomainObject.Predmet.StrankaNazivFormatedOIB_1">Mirjana Baraka, OIB 38840628080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Mirjana Baraka</item>
    </izvorni_sadrzaj>
    <derivirana_varijabla naziv="DomainObject.Predmet.StrankaListFormated_1">
      <item>Mirjana Baraka</item>
    </derivirana_varijabla>
  </DomainObject.Predmet.StrankaListFormated>
  <DomainObject.Predmet.StrankaListFormatedOIB>
    <izvorni_sadrzaj>
      <item>Mirjana Baraka, OIB 38840628080</item>
    </izvorni_sadrzaj>
    <derivirana_varijabla naziv="DomainObject.Predmet.StrankaListFormatedOIB_1">
      <item>Mirjana Baraka, OIB 38840628080</item>
    </derivirana_varijabla>
  </DomainObject.Predmet.StrankaListFormatedOIB>
  <DomainObject.Predmet.StrankaListFormatedWithAdress>
    <izvorni_sadrzaj>
      <item>Mirjana Baraka, Miminac 22, 22000 Šibenik</item>
    </izvorni_sadrzaj>
    <derivirana_varijabla naziv="DomainObject.Predmet.StrankaListFormatedWithAdress_1">
      <item>Mirjana Baraka, Miminac 22, 22000 Šibenik</item>
    </derivirana_varijabla>
  </DomainObject.Predmet.StrankaListFormatedWithAdress>
  <DomainObject.Predmet.StrankaListFormatedWithAdressOIB>
    <izvorni_sadrzaj>
      <item>Mirjana Baraka, OIB 38840628080, Miminac 22, 22000 Šibenik</item>
    </izvorni_sadrzaj>
    <derivirana_varijabla naziv="DomainObject.Predmet.StrankaListFormatedWithAdressOIB_1">
      <item>Mirjana Baraka, OIB 38840628080, Miminac 22, 22000 Šibenik</item>
    </derivirana_varijabla>
  </DomainObject.Predmet.StrankaListFormatedWithAdressOIB>
  <DomainObject.Predmet.StrankaListNazivFormated>
    <izvorni_sadrzaj>
      <item>Mirjana Baraka</item>
    </izvorni_sadrzaj>
    <derivirana_varijabla naziv="DomainObject.Predmet.StrankaListNazivFormated_1">
      <item>Mirjana Baraka</item>
    </derivirana_varijabla>
  </DomainObject.Predmet.StrankaListNazivFormated>
  <DomainObject.Predmet.StrankaListNazivFormatedOIB>
    <izvorni_sadrzaj>
      <item>Mirjana Baraka, OIB 38840628080</item>
    </izvorni_sadrzaj>
    <derivirana_varijabla naziv="DomainObject.Predmet.StrankaListNazivFormatedOIB_1">
      <item>Mirjana Baraka, OIB 38840628080</item>
    </derivirana_varijabla>
  </DomainObject.Predmet.StrankaListNazivFormatedOIB>
  <DomainObject.Predmet.ProtuStrankaListFormated>
    <izvorni_sadrzaj>
      <item>PAJA GRUBIŠIĆ j.d.o.o. za ugostiteljstvo</item>
    </izvorni_sadrzaj>
    <derivirana_varijabla naziv="DomainObject.Predmet.ProtuStrankaListFormated_1">
      <item>PAJA GRUBIŠIĆ j.d.o.o. za ugostiteljstvo</item>
    </derivirana_varijabla>
  </DomainObject.Predmet.ProtuStrankaListFormated>
  <DomainObject.Predmet.ProtuStrankaListFormatedOIB>
    <izvorni_sadrzaj>
      <item>PAJA GRUBIŠIĆ j.d.o.o. za ugostiteljstvo, OIB 35195922894</item>
    </izvorni_sadrzaj>
    <derivirana_varijabla naziv="DomainObject.Predmet.ProtuStrankaListFormatedOIB_1">
      <item>PAJA GRUBIŠIĆ j.d.o.o. za ugostiteljstvo, OIB 35195922894</item>
    </derivirana_varijabla>
  </DomainObject.Predmet.ProtuStrankaListFormatedOIB>
  <DomainObject.Predmet.ProtuStrankaListFormatedWithAdress>
    <izvorni_sadrzaj>
      <item>PAJA GRUBIŠIĆ j.d.o.o. za ugostiteljstvo, Eugena Kvaternika 11 , 22000 Šibenik</item>
    </izvorni_sadrzaj>
    <derivirana_varijabla naziv="DomainObject.Predmet.ProtuStrankaListFormatedWithAdress_1">
      <item>PAJA GRUBIŠIĆ j.d.o.o. za ugostiteljstvo, Eugena Kvaternika 11 , 22000 Šibenik</item>
    </derivirana_varijabla>
  </DomainObject.Predmet.ProtuStrankaListFormatedWithAdress>
  <DomainObject.Predmet.ProtuStrankaListFormatedWithAdressOIB>
    <izvorni_sadrzaj>
      <item>PAJA GRUBIŠIĆ j.d.o.o. za ugostiteljstvo, OIB 35195922894, Eugena Kvaternika 11 , 22000 Šibenik</item>
    </izvorni_sadrzaj>
    <derivirana_varijabla naziv="DomainObject.Predmet.ProtuStrankaListFormatedWithAdressOIB_1">
      <item>PAJA GRUBIŠIĆ j.d.o.o. za ugostiteljstvo, OIB 35195922894, Eugena Kvaternika 11 , 22000 Šibenik</item>
    </derivirana_varijabla>
  </DomainObject.Predmet.ProtuStrankaListFormatedWithAdressOIB>
  <DomainObject.Predmet.ProtuStrankaListNazivFormated>
    <izvorni_sadrzaj>
      <item>PAJA GRUBIŠIĆ j.d.o.o. za ugostiteljstvo</item>
    </izvorni_sadrzaj>
    <derivirana_varijabla naziv="DomainObject.Predmet.ProtuStrankaListNazivFormated_1">
      <item>PAJA GRUBIŠIĆ j.d.o.o. za ugostiteljstvo</item>
    </derivirana_varijabla>
  </DomainObject.Predmet.ProtuStrankaListNazivFormated>
  <DomainObject.Predmet.ProtuStrankaListNazivFormatedOIB>
    <izvorni_sadrzaj>
      <item>PAJA GRUBIŠIĆ j.d.o.o. za ugostiteljstvo, OIB 35195922894</item>
    </izvorni_sadrzaj>
    <derivirana_varijabla naziv="DomainObject.Predmet.ProtuStrankaListNazivFormatedOIB_1">
      <item>PAJA GRUBIŠIĆ j.d.o.o. za ugostiteljstvo, OIB 35195922894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Baraka</izvorni_sadrzaj>
    <derivirana_varijabla naziv="DomainObject.Predmet.StrankaIDrugi_1">Mirjana Baraka</derivirana_varijabla>
  </DomainObject.Predmet.StrankaIDrugi>
  <DomainObject.Predmet.ProtustrankaIDrugi>
    <izvorni_sadrzaj>PAJA GRUBIŠIĆ j.d.o.o. za ugostiteljstvo</izvorni_sadrzaj>
    <derivirana_varijabla naziv="DomainObject.Predmet.ProtustrankaIDrugi_1">PAJA GRUBIŠIĆ j.d.o.o. za ugostiteljstvo</derivirana_varijabla>
  </DomainObject.Predmet.ProtustrankaIDrugi>
  <DomainObject.Predmet.StrankaIDrugiAdressOIB>
    <izvorni_sadrzaj>Mirjana Baraka, OIB 38840628080, Miminac 22, 22000 Šibenik</izvorni_sadrzaj>
    <derivirana_varijabla naziv="DomainObject.Predmet.StrankaIDrugiAdressOIB_1">Mirjana Baraka, OIB 38840628080, Miminac 22, 22000 Šibenik</derivirana_varijabla>
  </DomainObject.Predmet.StrankaIDrugiAdressOIB>
  <DomainObject.Predmet.ProtustrankaIDrugiAdressOIB>
    <izvorni_sadrzaj>PAJA GRUBIŠIĆ j.d.o.o. za ugostiteljstvo, OIB 35195922894, Eugena Kvaternika 11 , 22000 Šibenik</izvorni_sadrzaj>
    <derivirana_varijabla naziv="DomainObject.Predmet.ProtustrankaIDrugiAdressOIB_1">PAJA GRUBIŠIĆ j.d.o.o. za ugostiteljstvo, OIB 35195922894, Eugena Kvaternika 11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Baraka</item>
      <item>PAJA GRUBIŠIĆ j.d.o.o. za ugostiteljstvo</item>
    </izvorni_sadrzaj>
    <derivirana_varijabla naziv="DomainObject.Predmet.SudioniciListNaziv_1">
      <item>Mirjana Baraka</item>
      <item>PAJA GRUBIŠIĆ j.d.o.o. za ugostiteljstvo</item>
    </derivirana_varijabla>
  </DomainObject.Predmet.SudioniciListNaziv>
  <DomainObject.Predmet.SudioniciListAdressOIB>
    <izvorni_sadrzaj>
      <item>Mirjana Baraka, OIB 38840628080, Miminac 22,22000 Šibenik</item>
      <item>PAJA GRUBIŠIĆ j.d.o.o. za ugostiteljstvo, OIB 35195922894, Eugena Kvaternika 11 ,22000 Šibenik</item>
    </izvorni_sadrzaj>
    <derivirana_varijabla naziv="DomainObject.Predmet.SudioniciListAdressOIB_1">
      <item>Mirjana Baraka, OIB 38840628080, Miminac 22,22000 Šibenik</item>
      <item>PAJA GRUBIŠIĆ j.d.o.o. za ugostiteljstvo, OIB 35195922894, Eugena Kvaternika 11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38840628080</item>
      <item>, OIB 35195922894</item>
    </izvorni_sadrzaj>
    <derivirana_varijabla naziv="DomainObject.Predmet.SudioniciListNazivOIB_1">
      <item>, OIB 38840628080</item>
      <item>, OIB 35195922894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2072</properties:Characters>
  <properties:Lines>78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2015-12-15T13:55:00Z</dcterms:created>
  <dc:creator>Katarina Benić</dc:creator>
  <cp:lastModifiedBy>Katarina Benić</cp:lastModifiedBy>
  <cp:lastPrinted>2015-12-16T13:51:00Z</cp:lastPrinted>
  <dcterms:modified xmlns:xsi="http://www.w3.org/2001/XMLSchema-instance" xsi:type="dcterms:W3CDTF">2015-12-16T13:55:00Z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