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1364" w14:paraId="0a8136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B229D">
        <w:rPr>
          <w:b/>
          <w:lang w:val="hr-HR"/>
        </w:rPr>
        <w:t>2847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B229D">
        <w:rPr>
          <w:lang w:val="hr-HR"/>
        </w:rPr>
        <w:t>OPTIČKE MREŽE d.o.o. Duće, Poljička cesta – Luka 5, OIB: 78433112203, MBS: 060264216</w:t>
      </w:r>
      <w:r w:rsidR="00634348">
        <w:rPr>
          <w:lang w:val="hr-HR"/>
        </w:rPr>
        <w:t xml:space="preserve">, dana </w:t>
      </w:r>
      <w:r w:rsidR="00CC6C5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B229D">
        <w:rPr>
          <w:lang w:val="hr-HR"/>
        </w:rPr>
        <w:t>OPTIČKE MREŽE d.o.o. Duće, Poljička cesta – Luka 5, OIB: 78433112203, MBS: 060264216</w:t>
      </w:r>
      <w:r>
        <w:rPr>
          <w:lang w:val="hr-HR"/>
        </w:rPr>
        <w:t xml:space="preserve">. Skraćeni stečajni postupak je otvoren dana </w:t>
      </w:r>
      <w:r w:rsidR="00CC6C5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70881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93D7F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B229D">
        <w:rPr>
          <w:lang w:val="hr-HR"/>
        </w:rPr>
        <w:t>OPTIČKE MREŽE d.o.o. Duće, Poljička cesta – Luka 5, OIB: 78433112203, MBS: 060264216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45C57">
        <w:rPr>
          <w:lang w:val="hr-HR"/>
        </w:rPr>
        <w:t>21.12.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B229D">
        <w:rPr>
          <w:lang w:val="hr-HR"/>
        </w:rPr>
        <w:t>OPTIČKE MREŽE d.o.o. Duće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5C57">
        <w:rPr>
          <w:lang w:val="hr-HR"/>
        </w:rPr>
        <w:t>635</w:t>
      </w:r>
      <w:r>
        <w:rPr>
          <w:lang w:val="hr-HR"/>
        </w:rPr>
        <w:t xml:space="preserve"> dan</w:t>
      </w:r>
      <w:r w:rsidR="00045C5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B229D">
        <w:rPr>
          <w:lang w:val="hr-HR"/>
        </w:rPr>
        <w:t>59.551,17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13BE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C6C5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42308D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931DA" w:rsidRPr="00D931D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B229D">
      <w:t>2847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C57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0D4B"/>
    <w:rsid w:val="00400AB0"/>
    <w:rsid w:val="00403D26"/>
    <w:rsid w:val="00403F01"/>
    <w:rsid w:val="004075BA"/>
    <w:rsid w:val="004119FF"/>
    <w:rsid w:val="004171BE"/>
    <w:rsid w:val="0042308D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881"/>
    <w:rsid w:val="00870E42"/>
    <w:rsid w:val="008723B9"/>
    <w:rsid w:val="00876209"/>
    <w:rsid w:val="00883901"/>
    <w:rsid w:val="00884641"/>
    <w:rsid w:val="00887A52"/>
    <w:rsid w:val="00891195"/>
    <w:rsid w:val="00893D7F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3BED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C6C56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931DA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1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1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1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1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1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1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1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1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St-2847/2015</izvorni_sadrzaj>
    <derivirana_varijabla naziv="DomainObject.Predmet.OznakaBroj_1">St-2847/2015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OPTIČKE MREŽE, za djelatnost elektroničkih komunikacijskih mreža i usluge, društvo s ograničenom odgovornošću</izvorni_sadrzaj>
    <derivirana_varijabla naziv="DomainObject.Predmet.ProtustrankaFormated_1">  OPTIČKE MREŽE, za djelatnost elektroničkih komunikacijskih mreža i usluge, društvo s ograničenom odgovornošću</derivirana_varijabla>
  </DomainObject.Predmet.ProtustrankaFormated>
  <DomainObject.Predmet.ProtustrankaFormatedOIB>
    <izvorni_sadrzaj>  OPTIČKE MREŽE, za djelatnost elektroničkih komunikacijskih mreža i usluge, društvo s ograničenom odgovornošću, OIB 78433112203</izvorni_sadrzaj>
    <derivirana_varijabla naziv="DomainObject.Predmet.ProtustrankaFormatedOIB_1">  OPTIČKE MREŽE, za djelatnost elektroničkih komunikacijskih mreža i usluge, društvo s ograničenom odgovornošću, OIB 78433112203</derivirana_varijabla>
  </DomainObject.Predmet.ProtustrankaFormatedOIB>
  <DomainObject.Predmet.ProtustrankaFormatedWithAdress>
    <izvorni_sadrzaj> OPTIČKE MREŽE, za djelatnost elektroničkih komunikacijskih mreža i usluge, društvo s ograničenom odgovornošću, Poljička cesta-Luka 5, 21310 Duće</izvorni_sadrzaj>
    <derivirana_varijabla naziv="DomainObject.Predmet.ProtustrankaFormatedWithAdress_1"> OPTIČKE MREŽE, za djelatnost elektroničkih komunikacijskih mreža i usluge, društvo s ograničenom odgovornošću, Poljička cesta-Luka 5, 21310 Duće</derivirana_varijabla>
  </DomainObject.Predmet.ProtustrankaFormatedWithAdress>
  <DomainObject.Predmet.ProtustrankaFormatedWithAdressOIB>
    <izvorni_sadrzaj> OPTIČKE MREŽE, za djelatnost elektroničkih komunikacijskih mreža i usluge, društvo s ograničenom odgovornošću, OIB 78433112203, Poljička cesta-Luka 5, 21310 Duće</izvorni_sadrzaj>
    <derivirana_varijabla naziv="DomainObject.Predmet.ProtustrankaFormatedWithAdressOIB_1"> OPTIČKE MREŽE, za djelatnost elektroničkih komunikacijskih mreža i usluge, društvo s ograničenom odgovornošću, OIB 78433112203, Poljička cesta-Luka 5, 21310 Duće</derivirana_varijabla>
  </DomainObject.Predmet.ProtustrankaFormatedWithAdressOIB>
  <DomainObject.Predmet.ProtustrankaWithAdress>
    <izvorni_sadrzaj>OPTIČKE MREŽE, za djelatnost elektroničkih komunikacijskih mreža i usluge, društvo s ograničenom odgovornošću Poljička cesta-Luka 5, 21310 Duće</izvorni_sadrzaj>
    <derivirana_varijabla naziv="DomainObject.Predmet.ProtustrankaWithAdress_1">OPTIČKE MREŽE, za djelatnost elektroničkih komunikacijskih mreža i usluge, društvo s ograničenom odgovornošću Poljička cesta-Luka 5, 21310 Duće</derivirana_varijabla>
  </DomainObject.Predmet.ProtustrankaWithAdress>
  <DomainObject.Predmet.ProtustrankaWithAdressOIB>
    <izvorni_sadrzaj>OPTIČKE MREŽE, za djelatnost elektroničkih komunikacijskih mreža i usluge, društvo s ograničenom odgovornošću, OIB 78433112203, Poljička cesta-Luka 5, 21310 Duće</izvorni_sadrzaj>
    <derivirana_varijabla naziv="DomainObject.Predmet.ProtustrankaWithAdressOIB_1">OPTIČKE MREŽE, za djelatnost elektroničkih komunikacijskih mreža i usluge, društvo s ograničenom odgovornošću, OIB 78433112203, Poljička cesta-Luka 5, 21310 Duće</derivirana_varijabla>
  </DomainObject.Predmet.ProtustrankaWithAdressOIB>
  <DomainObject.Predmet.ProtustrankaNazivFormated>
    <izvorni_sadrzaj>OPTIČKE MREŽE, za djelatnost elektroničkih komunikacijskih mreža i usluge, društvo s ograničenom odgovornošću</izvorni_sadrzaj>
    <derivirana_varijabla naziv="DomainObject.Predmet.ProtustrankaNazivFormated_1">OPTIČKE MREŽE, za djelatnost elektroničkih komunikacijskih mreža i usluge, društvo s ograničenom odgovornošću</derivirana_varijabla>
  </DomainObject.Predmet.ProtustrankaNazivFormated>
  <DomainObject.Predmet.ProtustrankaNazivFormatedOIB>
    <izvorni_sadrzaj>OPTIČKE MREŽE, za djelatnost elektroničkih komunikacijskih mreža i usluge, društvo s ograničenom odgovornošću, OIB 78433112203</izvorni_sadrzaj>
    <derivirana_varijabla naziv="DomainObject.Predmet.ProtustrankaNazivFormatedOIB_1">OPTIČKE MREŽE, za djelatnost elektroničkih komunikacijskih mreža i usluge, društvo s ograničenom odgovornošću, OIB 78433112203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59551.17</izvorni_sadrzaj>
    <derivirana_varijabla naziv="DomainObject.Predmet.TrenutnaVrijednost_1">59551.17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OPTIČKE MREŽE, za djelatnost elektroničkih komunikacijskih mreža i usluge, društvo s ograničenom odgovornošću</item>
    </izvorni_sadrzaj>
    <derivirana_varijabla naziv="DomainObject.Predmet.ProtuStrankaListFormated_1">
      <item>OPTIČKE MREŽE, za djelatnost elektroničkih komunikacijskih mreža i usluge, društvo s ograničenom odgovornošću</item>
    </derivirana_varijabla>
  </DomainObject.Predmet.ProtuStrankaListFormated>
  <DomainObject.Predmet.ProtuStrankaListFormatedOIB>
    <izvorni_sadrzaj>
      <item>OPTIČKE MREŽE, za djelatnost elektroničkih komunikacijskih mreža i usluge, društvo s ograničenom odgovornošću, OIB 78433112203</item>
    </izvorni_sadrzaj>
    <derivirana_varijabla naziv="DomainObject.Predmet.ProtuStrankaListFormatedOIB_1">
      <item>OPTIČKE MREŽE, za djelatnost elektroničkih komunikacijskih mreža i usluge, društvo s ograničenom odgovornošću, OIB 78433112203</item>
    </derivirana_varijabla>
  </DomainObject.Predmet.ProtuStrankaListFormatedOIB>
  <DomainObject.Predmet.ProtuStrankaListFormatedWithAdress>
    <izvorni_sadrzaj>
      <item>OPTIČKE MREŽE, za djelatnost elektroničkih komunikacijskih mreža i usluge, društvo s ograničenom odgovornošću, Poljička cesta-Luka 5, 21310 Duće</item>
    </izvorni_sadrzaj>
    <derivirana_varijabla naziv="DomainObject.Predmet.ProtuStrankaListFormatedWithAdress_1">
      <item>OPTIČKE MREŽE, za djelatnost elektroničkih komunikacijskih mreža i usluge, društvo s ograničenom odgovornošću, Poljička cesta-Luka 5, 21310 Duće</item>
    </derivirana_varijabla>
  </DomainObject.Predmet.ProtuStrankaListFormatedWithAdress>
  <DomainObject.Predmet.ProtuStrankaListFormatedWithAdressOIB>
    <izvorni_sadrzaj>
      <item>OPTIČKE MREŽE, za djelatnost elektroničkih komunikacijskih mreža i usluge, društvo s ograničenom odgovornošću, OIB 78433112203, Poljička cesta-Luka 5, 21310 Duće</item>
    </izvorni_sadrzaj>
    <derivirana_varijabla naziv="DomainObject.Predmet.ProtuStrankaListFormatedWithAdressOIB_1">
      <item>OPTIČKE MREŽE, za djelatnost elektroničkih komunikacijskih mreža i usluge, društvo s ograničenom odgovornošću, OIB 78433112203, Poljička cesta-Luka 5, 21310 Duće</item>
    </derivirana_varijabla>
  </DomainObject.Predmet.ProtuStrankaListFormatedWithAdressOIB>
  <DomainObject.Predmet.ProtuStrankaListNazivFormated>
    <izvorni_sadrzaj>
      <item>OPTIČKE MREŽE, za djelatnost elektroničkih komunikacijskih mreža i usluge, društvo s ograničenom odgovornošću</item>
    </izvorni_sadrzaj>
    <derivirana_varijabla naziv="DomainObject.Predmet.ProtuStrankaListNazivFormated_1">
      <item>OPTIČKE MREŽE, za djelatnost elektroničkih komunikacijskih mreža i usluge, društvo s ograničenom odgovornošću</item>
    </derivirana_varijabla>
  </DomainObject.Predmet.ProtuStrankaListNazivFormated>
  <DomainObject.Predmet.ProtuStrankaListNazivFormatedOIB>
    <izvorni_sadrzaj>
      <item>OPTIČKE MREŽE, za djelatnost elektroničkih komunikacijskih mreža i usluge, društvo s ograničenom odgovornošću, OIB 78433112203</item>
    </izvorni_sadrzaj>
    <derivirana_varijabla naziv="DomainObject.Predmet.ProtuStrankaListNazivFormatedOIB_1">
      <item>OPTIČKE MREŽE, za djelatnost elektroničkih komunikacijskih mreža i usluge, društvo s ograničenom odgovornošću, OIB 78433112203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OPTIČKE MREŽE, za djelatnost elektroničkih komunikacijskih mreža i usluge, društvo s ograničenom odgovornošću</izvorni_sadrzaj>
    <derivirana_varijabla naziv="DomainObject.Predmet.ProtustrankaIDrugi_1">OPTIČKE MREŽE, za djelatnost elektroničkih komunikacijskih mreža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OPTIČKE MREŽE, za djelatnost elektroničkih komunikacijskih mreža i usluge, društvo s ograničenom odgovornošću, OIB 78433112203, Poljička cesta-Luka 5, 21310 Duće</izvorni_sadrzaj>
    <derivirana_varijabla naziv="DomainObject.Predmet.ProtustrankaIDrugiAdressOIB_1">OPTIČKE MREŽE, za djelatnost elektroničkih komunikacijskih mreža i usluge, društvo s ograničenom odgovornošću, OIB 78433112203, Poljička cesta-Luka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OPTIČKE MREŽE, za djelatnost elektroničkih komunikacijskih mreža i usluge, društvo s ograničenom odgovornošću</item>
      <item>FINANCIJSKA AGENCIJA, RC SPLIT</item>
    </izvorni_sadrzaj>
    <derivirana_varijabla naziv="DomainObject.Predmet.SudioniciListNaziv_1">
      <item>OPTIČKE MREŽE, za djelatnost elektroničkih komunikacijskih mreža i usluge, društvo s ograničenom odgovornošću</item>
      <item>FINANCIJSKA AGENCIJA, RC SPLIT</item>
    </derivirana_varijabla>
  </DomainObject.Predmet.SudioniciListNaziv>
  <DomainObject.Predmet.SudioniciListAdressOIB>
    <izvorni_sadrzaj>
      <item>OPTIČKE MREŽE, za djelatnost elektroničkih komunikacijskih mreža i usluge, društvo s ograničenom odgovornošću, OIB 78433112203, Poljička cesta-Luka 5,21310 Duće</item>
      <item>FINANCIJSKA AGENCIJA, RC SPLIT, OIB 85821130368, Mažuranićevo šetalište 24 b,21000 Split</item>
    </izvorni_sadrzaj>
    <derivirana_varijabla naziv="DomainObject.Predmet.SudioniciListAdressOIB_1">
      <item>OPTIČKE MREŽE, za djelatnost elektroničkih komunikacijskih mreža i usluge, društvo s ograničenom odgovornošću, OIB 78433112203, Poljička cesta-Luka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78433112203</item>
      <item>, OIB 85821130368</item>
    </izvorni_sadrzaj>
    <derivirana_varijabla naziv="DomainObject.Predmet.SudioniciListNazivOIB_1">
      <item>, OIB 78433112203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5ED3F-8B88-43E0-BD4C-77764C4F0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4033</properties:Characters>
  <properties:Lines>107</properties:Lines>
  <properties:Paragraphs>35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2016-03-29T07:52:00Z</cp:lastPrinted>
  <dcterms:modified xmlns:xsi="http://www.w3.org/2001/XMLSchema-instance" xsi:type="dcterms:W3CDTF">2016-03-29T07:53:00Z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