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3ef38" w14:paraId="e23ef38" w:rsidRDefault="00116CD2" w:rsidP="00157DE2" w:rsidR="00116CD2">
      <w:pPr>
        <w:tabs>
          <w:tab w:pos="5535" w:val="left"/>
        </w:tabs>
        <w15:collapsed w:val="false"/>
      </w:pPr>
      <w:bookmarkStart w:name="_GoBack" w:id="0"/>
      <w:bookmarkEnd w:id="0"/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E231C0">
        <w:rPr>
          <w:bCs/>
        </w:rPr>
        <w:t>244</w:t>
      </w:r>
      <w:r w:rsidR="00757DF3">
        <w:rPr>
          <w:bCs/>
        </w:rPr>
        <w:t>/2018</w:t>
      </w:r>
      <w:r w:rsidR="009D27C8">
        <w:rPr>
          <w:bCs/>
        </w:rPr>
        <w:t>-</w:t>
      </w:r>
      <w:r w:rsidR="00E231C0">
        <w:rPr>
          <w:bCs/>
        </w:rPr>
        <w:t>5</w:t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="00767D31"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6E3223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9E69AB" w:rsidP="00C947ED" w:rsidR="00C947ED">
      <w:pPr>
        <w:ind w:firstLine="720"/>
        <w:jc w:val="both"/>
      </w:pPr>
      <w:r>
        <w:t>Trgovački sud u Zadru</w:t>
      </w:r>
      <w:r w:rsidR="00C947ED">
        <w:t xml:space="preserve">, po prijedlogu sudske savjetnice Anamarije Kovačić Milković, u skraćenom stečajnom postupku nad dužnikom </w:t>
      </w:r>
      <w:r w:rsidR="00E231C0">
        <w:t>VELDEN d.o.o., Biograd Na Moru</w:t>
      </w:r>
      <w:r w:rsidR="00E231C0" w:rsidRPr="006826E8">
        <w:t xml:space="preserve">, </w:t>
      </w:r>
      <w:r w:rsidR="00E231C0">
        <w:t xml:space="preserve">Put </w:t>
      </w:r>
      <w:proofErr w:type="spellStart"/>
      <w:r w:rsidR="00E231C0">
        <w:t>Kumenta</w:t>
      </w:r>
      <w:proofErr w:type="spellEnd"/>
      <w:r w:rsidR="00E231C0">
        <w:t xml:space="preserve"> 3</w:t>
      </w:r>
      <w:r w:rsidR="00E231C0" w:rsidRPr="006826E8">
        <w:t xml:space="preserve">, OIB: </w:t>
      </w:r>
      <w:r w:rsidR="00E231C0">
        <w:t>54578257957</w:t>
      </w:r>
      <w:r w:rsidR="00C947ED">
        <w:t xml:space="preserve">, povodom zahtjeva Financijske agencije, Regionalnog centra Split, Podružnice Zadar, Ivana Danila 4, OIB: 85821130368 od </w:t>
      </w:r>
      <w:r w:rsidR="00E231C0">
        <w:t>16</w:t>
      </w:r>
      <w:r w:rsidR="00A57491">
        <w:t xml:space="preserve">. </w:t>
      </w:r>
      <w:r w:rsidR="00E231C0">
        <w:t>srpnja</w:t>
      </w:r>
      <w:r w:rsidR="00757DF3">
        <w:t xml:space="preserve"> 2018</w:t>
      </w:r>
      <w:r w:rsidR="00C947ED">
        <w:t xml:space="preserve">., </w:t>
      </w:r>
      <w:r w:rsidR="00EE5034">
        <w:t>17</w:t>
      </w:r>
      <w:r w:rsidR="00572FB9">
        <w:t xml:space="preserve">. </w:t>
      </w:r>
      <w:r w:rsidR="00CA1811">
        <w:t>kolovoza</w:t>
      </w:r>
      <w:r w:rsidR="00C947ED">
        <w:t xml:space="preserve">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767D31" w:rsidR="006E3223">
      <w:pPr>
        <w:ind w:firstLine="708"/>
        <w:jc w:val="both"/>
      </w:pPr>
      <w:r>
        <w:t xml:space="preserve">1.  Utvrđuje se da ukupni iznos evidentiranog duga dužnika </w:t>
      </w:r>
      <w:r w:rsidR="00E231C0">
        <w:t>VELDEN d.o.o., Biograd Na Moru</w:t>
      </w:r>
      <w:r w:rsidR="00E231C0" w:rsidRPr="006826E8">
        <w:t xml:space="preserve">, </w:t>
      </w:r>
      <w:r w:rsidR="00E231C0">
        <w:t xml:space="preserve">Put </w:t>
      </w:r>
      <w:proofErr w:type="spellStart"/>
      <w:r w:rsidR="00E231C0">
        <w:t>Kumenta</w:t>
      </w:r>
      <w:proofErr w:type="spellEnd"/>
      <w:r w:rsidR="00E231C0">
        <w:t xml:space="preserve"> 3</w:t>
      </w:r>
      <w:r w:rsidR="00E231C0" w:rsidRPr="006826E8">
        <w:t xml:space="preserve">, OIB: </w:t>
      </w:r>
      <w:r w:rsidR="00E231C0">
        <w:t>54578257957</w:t>
      </w:r>
      <w:r w:rsidR="00A57491">
        <w:t>,</w:t>
      </w:r>
      <w:r>
        <w:t xml:space="preserve"> na temelju neizvršenih osnova za plaćanje iznosi </w:t>
      </w:r>
      <w:r w:rsidR="00E231C0">
        <w:t>43.388,65</w:t>
      </w:r>
      <w:r w:rsidR="00D82541">
        <w:t xml:space="preserve"> </w:t>
      </w:r>
      <w:r>
        <w:t xml:space="preserve">kn.  </w:t>
      </w:r>
    </w:p>
    <w:p w:rsidRDefault="00C947ED" w:rsidP="00767D31" w:rsidR="006E3223">
      <w:pPr>
        <w:ind w:firstLine="708"/>
        <w:jc w:val="both"/>
      </w:pPr>
      <w:r>
        <w:t xml:space="preserve">2.  Poziva se osoba ovlaštena za zastupanje dužnika po zakonu </w:t>
      </w:r>
      <w:r w:rsidR="00E231C0">
        <w:rPr>
          <w:color w:themeColor="text1" w:val="000000"/>
        </w:rPr>
        <w:t>Rudolf Hess</w:t>
      </w:r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C947ED" w:rsidP="00767D31" w:rsidR="006E3223">
      <w:pPr>
        <w:ind w:firstLine="708"/>
        <w:jc w:val="both"/>
      </w:pPr>
      <w:r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6E3223" w:rsidP="00C947ED" w:rsidR="00C947ED">
      <w:pPr>
        <w:tabs>
          <w:tab w:pos="0" w:val="left"/>
        </w:tabs>
        <w:jc w:val="both"/>
      </w:pPr>
      <w:r>
        <w:tab/>
      </w:r>
      <w:r w:rsidR="00C947ED"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6E3223" w:rsidR="006E3223">
      <w:pPr>
        <w:jc w:val="center"/>
      </w:pPr>
      <w:r>
        <w:t xml:space="preserve">U Zadru </w:t>
      </w:r>
      <w:r w:rsidR="00EE5034">
        <w:t>17</w:t>
      </w:r>
      <w:r w:rsidR="00572FB9">
        <w:t xml:space="preserve">. </w:t>
      </w:r>
      <w:r w:rsidR="00CA1811">
        <w:t>kolovoza</w:t>
      </w:r>
      <w:r>
        <w:t xml:space="preserve"> 2018.</w:t>
      </w:r>
    </w:p>
    <w:p w:rsidRDefault="006E3223" w:rsidP="006E3223" w:rsidR="006E3223"/>
    <w:p w:rsidRDefault="00746BD2" w:rsidP="00746BD2" w:rsidR="00C947ED">
      <w:r>
        <w:tab/>
      </w:r>
      <w:r>
        <w:tab/>
      </w:r>
      <w:r>
        <w:tab/>
      </w:r>
      <w:r>
        <w:tab/>
      </w:r>
      <w:r>
        <w:tab/>
      </w:r>
      <w:r w:rsidR="006E3223">
        <w:t xml:space="preserve">   </w:t>
      </w:r>
      <w:r w:rsidR="00556B6E">
        <w:tab/>
      </w:r>
      <w:r w:rsidR="00556B6E">
        <w:tab/>
      </w:r>
      <w:r w:rsidR="00556B6E">
        <w:tab/>
      </w:r>
      <w:r w:rsidR="00556B6E">
        <w:tab/>
      </w:r>
      <w:r w:rsidR="00556B6E">
        <w:tab/>
        <w:t xml:space="preserve"> </w:t>
      </w:r>
      <w:r w:rsidR="006E3223">
        <w:t xml:space="preserve"> </w:t>
      </w:r>
      <w:r w:rsidR="00556B6E">
        <w:t xml:space="preserve">  </w:t>
      </w:r>
      <w:r w:rsidR="00C947ED">
        <w:t xml:space="preserve">Sudska savjetnica     </w:t>
      </w:r>
    </w:p>
    <w:p w:rsidRDefault="00746BD2" w:rsidP="00163A73" w:rsidR="00157DE2">
      <w:r>
        <w:tab/>
      </w:r>
      <w:r>
        <w:tab/>
      </w:r>
      <w:r>
        <w:tab/>
      </w:r>
      <w:r>
        <w:tab/>
      </w:r>
      <w:r>
        <w:tab/>
      </w:r>
      <w:r w:rsidR="0047690B">
        <w:t xml:space="preserve">         </w:t>
      </w:r>
      <w:r>
        <w:t xml:space="preserve">     </w:t>
      </w:r>
      <w:r w:rsidR="00556B6E">
        <w:tab/>
      </w:r>
      <w:r w:rsidR="00556B6E">
        <w:tab/>
        <w:t xml:space="preserve">         </w:t>
      </w:r>
      <w:r w:rsidR="006E3223">
        <w:t>Anamarija Kovačić Milković</w:t>
      </w:r>
    </w:p>
    <w:p w:rsidRDefault="007F4A0A" w:rsidP="00584E32" w:rsidR="007F4A0A">
      <w:pPr>
        <w:jc w:val="both"/>
      </w:pPr>
    </w:p>
    <w:p w:rsidRDefault="00767D31" w:rsidP="00C947ED" w:rsidR="00767D31">
      <w:pPr>
        <w:ind w:firstLine="708"/>
        <w:jc w:val="both"/>
      </w:pPr>
    </w:p>
    <w:p w:rsidRDefault="00767D31" w:rsidP="00767D31" w:rsidR="00767D31">
      <w:pPr>
        <w:jc w:val="both"/>
      </w:pPr>
      <w:r>
        <w:lastRenderedPageBreak/>
        <w:t>DN-a:</w:t>
      </w:r>
    </w:p>
    <w:p w:rsidRDefault="00767D31" w:rsidP="00767D31" w:rsidR="00767D31">
      <w:pPr>
        <w:ind w:firstLine="708"/>
        <w:jc w:val="both"/>
      </w:pPr>
      <w:r>
        <w:t>1. e-Oglasna ploča suda</w:t>
      </w:r>
    </w:p>
    <w:p w:rsidRDefault="00767D31" w:rsidP="00767D31" w:rsidR="00767D31">
      <w:pPr>
        <w:ind w:firstLine="708"/>
        <w:jc w:val="both"/>
      </w:pPr>
      <w:r>
        <w:t>2. U spis</w:t>
      </w:r>
    </w:p>
    <w:p w:rsidRDefault="00767D31" w:rsidP="00C947ED" w:rsidR="00767D31">
      <w:pPr>
        <w:ind w:firstLine="708"/>
        <w:jc w:val="both"/>
      </w:pPr>
    </w:p>
    <w:sectPr w:rsidSect="00B17EFE" w:rsidR="00767D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CA1811" w:rsidR="00CA1811">
    <w:pPr>
      <w:jc w:val="right"/>
      <w:rPr>
        <w:bCs/>
      </w:rPr>
    </w:pPr>
    <w:r>
      <w:t>-2-</w:t>
    </w:r>
    <w:r>
      <w:tab/>
    </w:r>
    <w:r w:rsidR="008F11D8">
      <w:tab/>
      <w:t xml:space="preserve">     </w:t>
    </w:r>
    <w:r w:rsidR="00E13686">
      <w:t xml:space="preserve">  </w:t>
    </w:r>
    <w:r w:rsidR="00CA1811">
      <w:rPr>
        <w:bCs/>
      </w:rPr>
      <w:t>Poslovni broj: 6 St-</w:t>
    </w:r>
    <w:r w:rsidR="00E231C0">
      <w:rPr>
        <w:bCs/>
      </w:rPr>
      <w:t>244</w:t>
    </w:r>
    <w:r w:rsidR="00CA1811">
      <w:rPr>
        <w:bCs/>
      </w:rPr>
      <w:t>/2018-</w:t>
    </w:r>
    <w:r w:rsidR="00E231C0">
      <w:rPr>
        <w:bCs/>
      </w:rPr>
      <w:t>5</w:t>
    </w:r>
  </w:p>
  <w:p w:rsidRDefault="00584E32" w:rsidP="00584E32" w:rsidR="00584E32">
    <w:pPr>
      <w:jc w:val="right"/>
      <w:rPr>
        <w:bCs/>
      </w:rPr>
    </w:pPr>
  </w:p>
  <w:p w:rsidRDefault="003D4EBA" w:rsidP="003D4EBA" w:rsidR="003D4EBA">
    <w:pPr>
      <w:jc w:val="right"/>
      <w:rPr>
        <w:bCs/>
      </w:rPr>
    </w:pPr>
  </w:p>
  <w:p w:rsidRDefault="003B43D8" w:rsidP="003B43D8" w:rsidR="003B43D8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4F3916" w:rsidP="004F3916" w:rsidR="004F3916">
    <w:pPr>
      <w:jc w:val="right"/>
      <w:rPr>
        <w:bCs/>
      </w:rPr>
    </w:pPr>
  </w:p>
  <w:p w:rsidRDefault="00BD1275" w:rsidP="00BD1275" w:rsidR="00BD1275">
    <w:pPr>
      <w:jc w:val="right"/>
      <w:rPr>
        <w:bCs/>
      </w:rPr>
    </w:pPr>
  </w:p>
  <w:p w:rsidRDefault="00E13686" w:rsidP="00E13686" w:rsidR="00E13686">
    <w:pPr>
      <w:ind w:firstLine="708" w:left="3540"/>
      <w:rPr>
        <w:bCs/>
      </w:rPr>
    </w:pPr>
  </w:p>
  <w:p w:rsidRDefault="004766F8" w:rsidP="004766F8" w:rsidR="004766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C5E86"/>
    <w:rsid w:val="000D2A40"/>
    <w:rsid w:val="00116CD2"/>
    <w:rsid w:val="00157DE2"/>
    <w:rsid w:val="00163A73"/>
    <w:rsid w:val="002A4229"/>
    <w:rsid w:val="002A58B5"/>
    <w:rsid w:val="002C1099"/>
    <w:rsid w:val="003306D2"/>
    <w:rsid w:val="003619F6"/>
    <w:rsid w:val="003B43D8"/>
    <w:rsid w:val="003B6340"/>
    <w:rsid w:val="003D4EBA"/>
    <w:rsid w:val="003E538F"/>
    <w:rsid w:val="00402768"/>
    <w:rsid w:val="00427A5D"/>
    <w:rsid w:val="004766F8"/>
    <w:rsid w:val="0047690B"/>
    <w:rsid w:val="0048096C"/>
    <w:rsid w:val="004F3916"/>
    <w:rsid w:val="005406B1"/>
    <w:rsid w:val="00556B6E"/>
    <w:rsid w:val="00556D61"/>
    <w:rsid w:val="0056006B"/>
    <w:rsid w:val="005722E9"/>
    <w:rsid w:val="00572FB9"/>
    <w:rsid w:val="00584E32"/>
    <w:rsid w:val="00585367"/>
    <w:rsid w:val="0059447E"/>
    <w:rsid w:val="005D1831"/>
    <w:rsid w:val="006245CE"/>
    <w:rsid w:val="00643753"/>
    <w:rsid w:val="00664E53"/>
    <w:rsid w:val="006854A2"/>
    <w:rsid w:val="006C5CE7"/>
    <w:rsid w:val="006D5292"/>
    <w:rsid w:val="006E3223"/>
    <w:rsid w:val="006E3E65"/>
    <w:rsid w:val="00716BB4"/>
    <w:rsid w:val="007321E4"/>
    <w:rsid w:val="00746BD2"/>
    <w:rsid w:val="00757DF3"/>
    <w:rsid w:val="00767D31"/>
    <w:rsid w:val="00785029"/>
    <w:rsid w:val="00787E99"/>
    <w:rsid w:val="007B768D"/>
    <w:rsid w:val="007F4A0A"/>
    <w:rsid w:val="007F7B13"/>
    <w:rsid w:val="00825E57"/>
    <w:rsid w:val="00850E40"/>
    <w:rsid w:val="00875C04"/>
    <w:rsid w:val="008B3E63"/>
    <w:rsid w:val="008E1337"/>
    <w:rsid w:val="008F11D8"/>
    <w:rsid w:val="00931B53"/>
    <w:rsid w:val="0094709D"/>
    <w:rsid w:val="009642AE"/>
    <w:rsid w:val="00983EAA"/>
    <w:rsid w:val="00985F15"/>
    <w:rsid w:val="009975F5"/>
    <w:rsid w:val="009D27C8"/>
    <w:rsid w:val="009E69AB"/>
    <w:rsid w:val="009F7717"/>
    <w:rsid w:val="00A0227C"/>
    <w:rsid w:val="00A24D71"/>
    <w:rsid w:val="00A52AEF"/>
    <w:rsid w:val="00A57491"/>
    <w:rsid w:val="00AA398E"/>
    <w:rsid w:val="00AC3E20"/>
    <w:rsid w:val="00AD25BB"/>
    <w:rsid w:val="00B17EFE"/>
    <w:rsid w:val="00B77E77"/>
    <w:rsid w:val="00B93D8D"/>
    <w:rsid w:val="00BD1275"/>
    <w:rsid w:val="00BF6FEB"/>
    <w:rsid w:val="00C049D8"/>
    <w:rsid w:val="00C6554D"/>
    <w:rsid w:val="00C7185F"/>
    <w:rsid w:val="00C736E2"/>
    <w:rsid w:val="00C947ED"/>
    <w:rsid w:val="00CA1811"/>
    <w:rsid w:val="00D54EC3"/>
    <w:rsid w:val="00D82541"/>
    <w:rsid w:val="00DA7158"/>
    <w:rsid w:val="00DB66B2"/>
    <w:rsid w:val="00E13686"/>
    <w:rsid w:val="00E231C0"/>
    <w:rsid w:val="00E8100C"/>
    <w:rsid w:val="00EE5034"/>
    <w:rsid w:val="00F81FA4"/>
    <w:rsid w:val="00F87045"/>
    <w:rsid w:val="00FD3A86"/>
    <w:rsid w:val="00FF39EF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08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13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13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13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13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13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13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13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13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13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13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kolovoza 2018.</izvorni_sadrzaj>
    <derivirana_varijabla naziv="DomainObject.DatumDonosenjaOdluke_1">17.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</izvorni_sadrzaj>
    <derivirana_varijabla naziv="DomainObject.Predmet.Broj_1">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2018.</izvorni_sadrzaj>
    <derivirana_varijabla naziv="DomainObject.Predmet.DatumOsnivanja_1">16.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St-244/2018</izvorni_sadrzaj>
    <derivirana_varijabla naziv="DomainObject.Predmet.OznakaBroj_1">St-244/2018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VELDEN d.o.o. za usluge</izvorni_sadrzaj>
    <derivirana_varijabla naziv="DomainObject.Predmet.ProtustrankaFormated_1">  VELDEN d.o.o. za usluge</derivirana_varijabla>
  </DomainObject.Predmet.ProtustrankaFormated>
  <DomainObject.Predmet.ProtustrankaFormatedOIB>
    <izvorni_sadrzaj>  VELDEN d.o.o. za usluge, OIB 54578257957</izvorni_sadrzaj>
    <derivirana_varijabla naziv="DomainObject.Predmet.ProtustrankaFormatedOIB_1">  VELDEN d.o.o. za usluge, OIB 54578257957</derivirana_varijabla>
  </DomainObject.Predmet.ProtustrankaFormatedOIB>
  <DomainObject.Predmet.ProtustrankaFormatedWithAdress>
    <izvorni_sadrzaj> VELDEN d.o.o. za usluge, Put Kumenta 3, 23210 Biograd Na Moru</izvorni_sadrzaj>
    <derivirana_varijabla naziv="DomainObject.Predmet.ProtustrankaFormatedWithAdress_1"> VELDEN d.o.o. za usluge, Put Kumenta 3, 23210 Biograd Na Moru</derivirana_varijabla>
  </DomainObject.Predmet.ProtustrankaFormatedWithAdress>
  <DomainObject.Predmet.ProtustrankaFormatedWithAdressOIB>
    <izvorni_sadrzaj> VELDEN d.o.o. za usluge, OIB 54578257957, Put Kumenta 3, 23210 Biograd Na Moru</izvorni_sadrzaj>
    <derivirana_varijabla naziv="DomainObject.Predmet.ProtustrankaFormatedWithAdressOIB_1"> VELDEN d.o.o. za usluge, OIB 54578257957, Put Kumenta 3, 23210 Biograd Na Moru</derivirana_varijabla>
  </DomainObject.Predmet.ProtustrankaFormatedWithAdressOIB>
  <DomainObject.Predmet.ProtustrankaWithAdress>
    <izvorni_sadrzaj>VELDEN d.o.o. za usluge Put Kumenta 3, 23210 Biograd Na Moru</izvorni_sadrzaj>
    <derivirana_varijabla naziv="DomainObject.Predmet.ProtustrankaWithAdress_1">VELDEN d.o.o. za usluge Put Kumenta 3, 23210 Biograd Na Moru</derivirana_varijabla>
  </DomainObject.Predmet.ProtustrankaWithAdress>
  <DomainObject.Predmet.ProtustrankaWithAdressOIB>
    <izvorni_sadrzaj>VELDEN d.o.o. za usluge, OIB 54578257957, Put Kumenta 3, 23210 Biograd Na Moru</izvorni_sadrzaj>
    <derivirana_varijabla naziv="DomainObject.Predmet.ProtustrankaWithAdressOIB_1">VELDEN d.o.o. za usluge, OIB 54578257957, Put Kumenta 3, 23210 Biograd Na Moru</derivirana_varijabla>
  </DomainObject.Predmet.ProtustrankaWithAdressOIB>
  <DomainObject.Predmet.ProtustrankaNazivFormated>
    <izvorni_sadrzaj>VELDEN d.o.o. za usluge</izvorni_sadrzaj>
    <derivirana_varijabla naziv="DomainObject.Predmet.ProtustrankaNazivFormated_1">VELDEN d.o.o. za usluge</derivirana_varijabla>
  </DomainObject.Predmet.ProtustrankaNazivFormated>
  <DomainObject.Predmet.ProtustrankaNazivFormatedOIB>
    <izvorni_sadrzaj>VELDEN d.o.o. za usluge, OIB 54578257957</izvorni_sadrzaj>
    <derivirana_varijabla naziv="DomainObject.Predmet.ProtustrankaNazivFormatedOIB_1">VELDEN d.o.o. za usluge, OIB 54578257957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VELDEN d.o.o. za usluge</item>
    </izvorni_sadrzaj>
    <derivirana_varijabla naziv="DomainObject.Predmet.ProtuStrankaListFormated_1">
      <item>VELDEN d.o.o. za usluge</item>
    </derivirana_varijabla>
  </DomainObject.Predmet.ProtuStrankaListFormated>
  <DomainObject.Predmet.ProtuStrankaListFormatedOIB>
    <izvorni_sadrzaj>
      <item>VELDEN d.o.o. za usluge, OIB 54578257957</item>
    </izvorni_sadrzaj>
    <derivirana_varijabla naziv="DomainObject.Predmet.ProtuStrankaListFormatedOIB_1">
      <item>VELDEN d.o.o. za usluge, OIB 54578257957</item>
    </derivirana_varijabla>
  </DomainObject.Predmet.ProtuStrankaListFormatedOIB>
  <DomainObject.Predmet.ProtuStrankaListFormatedWithAdress>
    <izvorni_sadrzaj>
      <item>VELDEN d.o.o. za usluge, Put Kumenta 3, 23210 Biograd Na Moru</item>
    </izvorni_sadrzaj>
    <derivirana_varijabla naziv="DomainObject.Predmet.ProtuStrankaListFormatedWithAdress_1">
      <item>VELDEN d.o.o. za usluge, Put Kumenta 3, 23210 Biograd Na Moru</item>
    </derivirana_varijabla>
  </DomainObject.Predmet.ProtuStrankaListFormatedWithAdress>
  <DomainObject.Predmet.ProtuStrankaListFormatedWithAdressOIB>
    <izvorni_sadrzaj>
      <item>VELDEN d.o.o. za usluge, OIB 54578257957, Put Kumenta 3, 23210 Biograd Na Moru</item>
    </izvorni_sadrzaj>
    <derivirana_varijabla naziv="DomainObject.Predmet.ProtuStrankaListFormatedWithAdressOIB_1">
      <item>VELDEN d.o.o. za usluge, OIB 54578257957, Put Kumenta 3, 23210 Biograd Na Moru</item>
    </derivirana_varijabla>
  </DomainObject.Predmet.ProtuStrankaListFormatedWithAdressOIB>
  <DomainObject.Predmet.ProtuStrankaListNazivFormated>
    <izvorni_sadrzaj>
      <item>VELDEN d.o.o. za usluge</item>
    </izvorni_sadrzaj>
    <derivirana_varijabla naziv="DomainObject.Predmet.ProtuStrankaListNazivFormated_1">
      <item>VELDEN d.o.o. za usluge</item>
    </derivirana_varijabla>
  </DomainObject.Predmet.ProtuStrankaListNazivFormated>
  <DomainObject.Predmet.ProtuStrankaListNazivFormatedOIB>
    <izvorni_sadrzaj>
      <item>VELDEN d.o.o. za usluge, OIB 54578257957</item>
    </izvorni_sadrzaj>
    <derivirana_varijabla naziv="DomainObject.Predmet.ProtuStrankaListNazivFormatedOIB_1">
      <item>VELDEN d.o.o. za usluge, OIB 54578257957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2018.</izvorni_sadrzaj>
    <derivirana_varijabla naziv="DomainObject.Datum_1">17.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VELDEN d.o.o. za usluge</izvorni_sadrzaj>
    <derivirana_varijabla naziv="DomainObject.Predmet.ProtustrankaIDrugi_1">VELDEN d.o.o. za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VELDEN d.o.o. za usluge, OIB 54578257957, Put Kumenta 3, 23210 Biograd Na Moru</izvorni_sadrzaj>
    <derivirana_varijabla naziv="DomainObject.Predmet.ProtustrankaIDrugiAdressOIB_1">VELDEN d.o.o. za usluge, OIB 54578257957, Put Kumenta 3,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VELDEN d.o.o. za usluge</item>
    </izvorni_sadrzaj>
    <derivirana_varijabla naziv="DomainObject.Predmet.SudioniciListNaziv_1">
      <item>FINA</item>
      <item>VELDEN d.o.o. za usluge</item>
    </derivirana_varijabla>
  </DomainObject.Predmet.SudioniciListNaziv>
  <DomainObject.Predmet.SudioniciListAdressOIB>
    <izvorni_sadrzaj>
      <item>FINA, OIB 85821130368, Ivana Danila 4,23000 Zadar</item>
      <item>VELDEN d.o.o. za usluge, OIB 54578257957, Put Kumenta 3,23210 Biograd Na Moru</item>
    </izvorni_sadrzaj>
    <derivirana_varijabla naziv="DomainObject.Predmet.SudioniciListAdressOIB_1">
      <item>FINA, OIB 85821130368, Ivana Danila 4,23000 Zadar</item>
      <item>VELDEN d.o.o. za usluge, OIB 54578257957, Put Kumenta 3,23210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54578257957</item>
    </izvorni_sadrzaj>
    <derivirana_varijabla naziv="DomainObject.Predmet.SudioniciListNazivOIB_1">
      <item>, OIB 85821130368</item>
      <item>, OIB 54578257957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390</properties:Words>
  <properties:Characters>1982</properties:Characters>
  <properties:Lines>52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2018-08-10T06:37:00Z</dcterms:created>
  <dc:creator>mklismanic</dc:creator>
  <cp:lastModifiedBy>Anita Ivandić</cp:lastModifiedBy>
  <cp:lastPrinted>2018-08-10T06:36:00Z</cp:lastPrinted>
  <dcterms:modified xmlns:xsi="http://www.w3.org/2001/XMLSchema-instance" xsi:type="dcterms:W3CDTF">2018-08-17T08:47:00Z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(St-244-2018.docx)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