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27c2" w14:paraId="9e927c2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077179" w:rsidP="0070027B" w:rsidR="0070027B" w:rsidRPr="0010389C">
      <w:pPr>
        <w:jc w:val="both"/>
      </w:pPr>
      <w:r>
        <w:t xml:space="preserve">      </w:t>
      </w:r>
      <w:r w:rsidR="0070027B"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2C0C4B">
        <w:t xml:space="preserve">                   </w:t>
      </w:r>
      <w:r w:rsidR="00B4530F">
        <w:t xml:space="preserve">   </w:t>
      </w:r>
      <w:r w:rsidR="002C0C4B">
        <w:t xml:space="preserve">  </w:t>
      </w:r>
    </w:p>
    <w:p w:rsidRDefault="00077179" w:rsidP="0070027B" w:rsidR="0070027B" w:rsidRPr="0010389C">
      <w:pPr>
        <w:jc w:val="both"/>
      </w:pPr>
      <w:r>
        <w:t xml:space="preserve">        Zagreb, </w:t>
      </w:r>
      <w:r w:rsidR="0070027B" w:rsidRPr="0010389C">
        <w:t>Amruševa 2/II</w:t>
      </w:r>
    </w:p>
    <w:p w:rsidRDefault="00003E0D" w:rsidP="00AE30AB" w:rsidR="00AE30AB" w:rsidRPr="0010389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89</w:t>
      </w:r>
      <w:r w:rsidRPr="0010389C">
        <w:t>. St-</w:t>
      </w:r>
      <w:r>
        <w:t>112/16-16</w:t>
      </w:r>
    </w:p>
    <w:p w:rsidRDefault="00077179" w:rsidP="00C23899" w:rsidR="00077179" w:rsidRPr="00B50AEF">
      <w:pPr>
        <w:jc w:val="center"/>
      </w:pPr>
      <w:r>
        <w:t>R E P U B L I K A  H R V A T S K A</w:t>
      </w:r>
    </w:p>
    <w:p w:rsidRDefault="00003E0D" w:rsidP="0070027B" w:rsidR="00003E0D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077179" w:rsidR="00EB51F8" w:rsidRPr="00126186">
      <w:pPr>
        <w:ind w:firstLine="708"/>
        <w:jc w:val="both"/>
      </w:pPr>
      <w:r w:rsidRPr="0010389C">
        <w:t xml:space="preserve">Trgovački sud u Zagrebu, po sucu </w:t>
      </w:r>
      <w:r w:rsidR="002C0C4B">
        <w:t>Nikolini Dorić Hadžisejdić,</w:t>
      </w:r>
      <w:r w:rsidRPr="0010389C">
        <w:t xml:space="preserve"> </w:t>
      </w:r>
      <w:r w:rsidRPr="0010389C">
        <w:rPr>
          <w:lang w:val="pt-BR"/>
        </w:rPr>
        <w:t>u stečajnom postupku nad</w:t>
      </w:r>
      <w:r w:rsidR="00D76400">
        <w:rPr>
          <w:lang w:val="pt-BR"/>
        </w:rPr>
        <w:t xml:space="preserve"> </w:t>
      </w:r>
      <w:r w:rsidR="00D76400" w:rsidRPr="00126186">
        <w:rPr>
          <w:lang w:val="pt-BR"/>
        </w:rPr>
        <w:t xml:space="preserve">dužnikom </w:t>
      </w:r>
      <w:r w:rsidR="001922AD" w:rsidRPr="001022EA">
        <w:t>ADVENTUS d.o.o.,</w:t>
      </w:r>
      <w:r w:rsidR="001922AD">
        <w:t xml:space="preserve"> u stečaju,</w:t>
      </w:r>
      <w:r w:rsidR="001922AD" w:rsidRPr="001022EA">
        <w:t xml:space="preserve"> OIB 01292345120, Zagreb, Širolina 6</w:t>
      </w:r>
      <w:r w:rsidR="001922AD">
        <w:rPr>
          <w:lang w:val="pt-BR"/>
        </w:rPr>
        <w:t xml:space="preserve">, </w:t>
      </w:r>
      <w:r w:rsidR="00790ACC">
        <w:rPr>
          <w:lang w:val="pt-BR"/>
        </w:rPr>
        <w:t>11</w:t>
      </w:r>
      <w:r w:rsidR="00077179">
        <w:rPr>
          <w:lang w:val="pt-BR"/>
        </w:rPr>
        <w:t xml:space="preserve">. </w:t>
      </w:r>
      <w:r w:rsidR="001922AD">
        <w:rPr>
          <w:lang w:val="pt-BR"/>
        </w:rPr>
        <w:t>veljače</w:t>
      </w:r>
      <w:r w:rsidR="00D76400" w:rsidRPr="00126186">
        <w:rPr>
          <w:lang w:val="pt-BR"/>
        </w:rPr>
        <w:t xml:space="preserve"> 2</w:t>
      </w:r>
      <w:r w:rsidR="001922AD">
        <w:rPr>
          <w:lang w:val="pt-BR"/>
        </w:rPr>
        <w:t>019</w:t>
      </w:r>
      <w:r w:rsidR="00EB51F8" w:rsidRPr="00126186">
        <w:rPr>
          <w:lang w:val="pt-BR"/>
        </w:rPr>
        <w:t>.</w:t>
      </w:r>
      <w:r w:rsidR="00EB51F8" w:rsidRPr="00126186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6A7B43" w:rsidP="00720961" w:rsidR="006A7B43" w:rsidRPr="00720961">
      <w:pPr>
        <w:ind w:left="360"/>
        <w:jc w:val="both"/>
      </w:pPr>
      <w:r>
        <w:t>I</w:t>
      </w:r>
      <w:r>
        <w:tab/>
      </w:r>
      <w:r w:rsidR="001922AD" w:rsidRPr="001022EA">
        <w:t>Zdravka Bošković, OIB 45297566962, Samobor, Ćirilometodska 26a</w:t>
      </w:r>
      <w:r w:rsidR="00D253FE" w:rsidRPr="00720961">
        <w:t xml:space="preserve">, razrješava se dužnosti stečajnog upravitelja dužnika. </w:t>
      </w:r>
    </w:p>
    <w:p w:rsidRDefault="006A7B43" w:rsidP="00720961" w:rsidR="006A7B43" w:rsidRPr="00AE7A96">
      <w:pPr>
        <w:ind w:left="360"/>
        <w:jc w:val="both"/>
      </w:pPr>
      <w:r>
        <w:t>II</w:t>
      </w:r>
      <w:r>
        <w:tab/>
      </w:r>
      <w:r w:rsidR="00D253FE" w:rsidRPr="00720961">
        <w:t xml:space="preserve">Za stečajnog </w:t>
      </w:r>
      <w:r w:rsidR="00D253FE" w:rsidRPr="00AE7A96">
        <w:t xml:space="preserve">upravitelja imenuje se </w:t>
      </w:r>
      <w:r w:rsidR="00003E0D">
        <w:t xml:space="preserve">Jelenko Lehki, OIB: 96068307857, Zagreb, Pavla Hatza </w:t>
      </w:r>
      <w:r w:rsidR="00003E0D" w:rsidRPr="00003E0D">
        <w:t>10</w:t>
      </w:r>
      <w:r w:rsidRPr="00003E0D">
        <w:t>.</w:t>
      </w:r>
    </w:p>
    <w:p w:rsidRDefault="006A7B43" w:rsidP="00003E0D" w:rsidR="006A7B43" w:rsidRPr="00720961">
      <w:pPr>
        <w:jc w:val="both"/>
      </w:pPr>
      <w:r w:rsidRPr="00AE7A96">
        <w:t xml:space="preserve">      III</w:t>
      </w:r>
      <w:r w:rsidRPr="00AE7A96">
        <w:tab/>
      </w:r>
      <w:r w:rsidR="0075137A" w:rsidRPr="00AE7A96">
        <w:t>Određuje se upis stečajne</w:t>
      </w:r>
      <w:r w:rsidR="0075137A" w:rsidRPr="00720961">
        <w:t xml:space="preserve"> mase iza dužnika </w:t>
      </w:r>
      <w:r w:rsidR="001922AD" w:rsidRPr="001022EA">
        <w:t>ADVENTUS d.o.o.,</w:t>
      </w:r>
      <w:r w:rsidR="001922AD">
        <w:t xml:space="preserve"> u stečaju,</w:t>
      </w:r>
      <w:r w:rsidR="001922AD" w:rsidRPr="001022EA">
        <w:t xml:space="preserve"> OIB 01292345120, Zagreb, Širolina 6</w:t>
      </w:r>
      <w:r w:rsidR="0075137A" w:rsidRPr="00720961">
        <w:t>, u sudski registar Trgovačkog suda u Zagrebu.</w:t>
      </w:r>
    </w:p>
    <w:p w:rsidRDefault="006A7B43" w:rsidP="00720961" w:rsidR="006A7B43" w:rsidRPr="00720961">
      <w:pPr>
        <w:jc w:val="both"/>
      </w:pPr>
      <w:r>
        <w:t xml:space="preserve">      </w:t>
      </w:r>
      <w:r w:rsidR="00720961" w:rsidRPr="00720961">
        <w:t>IV</w:t>
      </w:r>
      <w:r w:rsidR="00720961" w:rsidRPr="00720961">
        <w:tab/>
      </w:r>
      <w:r w:rsidR="0075137A" w:rsidRPr="00720961">
        <w:t xml:space="preserve">Sjedište stečajne mase </w:t>
      </w:r>
      <w:r w:rsidR="009301DB" w:rsidRPr="00720961">
        <w:t xml:space="preserve">je na adresi stečajnog upravitelja </w:t>
      </w:r>
      <w:r w:rsidR="00003E0D">
        <w:t xml:space="preserve">Zagreb, Pavla Hatza </w:t>
      </w:r>
      <w:r w:rsidR="00003E0D" w:rsidRPr="00003E0D">
        <w:t>10</w:t>
      </w:r>
      <w:r w:rsidR="009301DB" w:rsidRPr="00003E0D">
        <w:t>.</w:t>
      </w:r>
    </w:p>
    <w:p w:rsidRDefault="00720961" w:rsidP="00720961" w:rsidR="009301DB" w:rsidRPr="00720961">
      <w:pPr>
        <w:ind w:left="360"/>
        <w:jc w:val="both"/>
      </w:pPr>
      <w:r w:rsidRPr="00720961">
        <w:t>V</w:t>
      </w:r>
      <w:r w:rsidR="006A7B43">
        <w:tab/>
      </w:r>
      <w:r w:rsidR="00003E0D">
        <w:t xml:space="preserve">Jelenko Lehki, OIB: 96068307857, Zagreb, Pavla Hatza </w:t>
      </w:r>
      <w:r w:rsidR="00003E0D" w:rsidRPr="00003E0D">
        <w:t>10</w:t>
      </w:r>
      <w:r w:rsidR="009301DB" w:rsidRPr="00720961">
        <w:t xml:space="preserve">, zastupa </w:t>
      </w:r>
      <w:r w:rsidRPr="00720961">
        <w:t>s</w:t>
      </w:r>
      <w:r w:rsidR="009301DB" w:rsidRPr="00720961">
        <w:t>tečajnu masu.</w:t>
      </w:r>
    </w:p>
    <w:p w:rsidRDefault="009301DB" w:rsidP="009301DB" w:rsidR="009301DB" w:rsidRPr="00720961">
      <w:pPr>
        <w:ind w:left="360"/>
        <w:jc w:val="both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D253FE" w:rsidR="00382421">
      <w:pPr>
        <w:ind w:firstLine="708"/>
        <w:jc w:val="both"/>
      </w:pPr>
      <w:r>
        <w:t xml:space="preserve">Rješenjem </w:t>
      </w:r>
      <w:r w:rsidR="00006FAE">
        <w:t>posl. br. St-</w:t>
      </w:r>
      <w:r w:rsidR="001922AD">
        <w:t>112/16</w:t>
      </w:r>
      <w:r w:rsidR="00FC5236">
        <w:t>-6 od 28</w:t>
      </w:r>
      <w:r w:rsidR="00006FAE">
        <w:t xml:space="preserve">. </w:t>
      </w:r>
      <w:r w:rsidR="00FC5236">
        <w:t>travnja 2016</w:t>
      </w:r>
      <w:r w:rsidR="00006FAE">
        <w:t>.</w:t>
      </w:r>
      <w:r>
        <w:t xml:space="preserve"> istovremeno je otvoren i zaključen stečajni postupak nad dužnikom </w:t>
      </w:r>
      <w:r w:rsidR="001922AD" w:rsidRPr="001022EA">
        <w:t>ADVENTUS d.o.o., OIB 01292345120, Zagreb, Širolina 6</w:t>
      </w:r>
      <w:r>
        <w:rPr>
          <w:lang w:val="pt-BR"/>
        </w:rPr>
        <w:t>,</w:t>
      </w:r>
      <w:r w:rsidR="00382421">
        <w:rPr>
          <w:lang w:val="pt-BR"/>
        </w:rPr>
        <w:t xml:space="preserve"> </w:t>
      </w:r>
      <w:r>
        <w:rPr>
          <w:lang w:val="pt-BR"/>
        </w:rPr>
        <w:t xml:space="preserve"> koji je, potom, brisan iz sudskog redistra.</w:t>
      </w:r>
      <w:r w:rsidR="00382421">
        <w:rPr>
          <w:lang w:val="pt-BR"/>
        </w:rPr>
        <w:t xml:space="preserve"> U točki II navedenog rješenja </w:t>
      </w:r>
      <w:r w:rsidR="001922AD" w:rsidRPr="001022EA">
        <w:t>Zdravka Bošković, OIB 45297566962, Samobor, Ćirilometodska 26a</w:t>
      </w:r>
      <w:r w:rsidR="001922AD">
        <w:t xml:space="preserve"> </w:t>
      </w:r>
      <w:r w:rsidR="00382421">
        <w:t>imenovan</w:t>
      </w:r>
      <w:r w:rsidR="001922AD">
        <w:t>a</w:t>
      </w:r>
      <w:r w:rsidR="00382421">
        <w:t xml:space="preserve"> je stečajn</w:t>
      </w:r>
      <w:r w:rsidR="001922AD">
        <w:t>om</w:t>
      </w:r>
      <w:r w:rsidR="00382421">
        <w:t xml:space="preserve"> upravitelj</w:t>
      </w:r>
      <w:r w:rsidR="001922AD">
        <w:t xml:space="preserve">icom </w:t>
      </w:r>
      <w:r w:rsidR="00382421">
        <w:t>dužnika.</w:t>
      </w:r>
    </w:p>
    <w:p w:rsidRDefault="00D253FE" w:rsidP="00D253FE" w:rsidR="00D253FE">
      <w:pPr>
        <w:ind w:firstLine="708"/>
        <w:jc w:val="both"/>
        <w:rPr>
          <w:lang w:val="pt-BR"/>
        </w:rPr>
      </w:pPr>
      <w:r w:rsidRPr="00790ACC">
        <w:rPr>
          <w:lang w:val="pt-BR"/>
        </w:rPr>
        <w:t xml:space="preserve">Podneskom od </w:t>
      </w:r>
      <w:r w:rsidR="00790ACC" w:rsidRPr="00790ACC">
        <w:rPr>
          <w:lang w:val="pt-BR"/>
        </w:rPr>
        <w:t>6. veljače 2019</w:t>
      </w:r>
      <w:r w:rsidRPr="00790ACC">
        <w:rPr>
          <w:lang w:val="pt-BR"/>
        </w:rPr>
        <w:t xml:space="preserve">. zainteresirana osoba </w:t>
      </w:r>
      <w:r w:rsidR="00790ACC" w:rsidRPr="00790ACC">
        <w:rPr>
          <w:lang w:val="pt-BR"/>
        </w:rPr>
        <w:t xml:space="preserve">Goran Srebačić, </w:t>
      </w:r>
      <w:r w:rsidRPr="00790ACC">
        <w:rPr>
          <w:lang w:val="pt-BR"/>
        </w:rPr>
        <w:t xml:space="preserve">obavijestio je sud da je stečajni dužnik u trenutku otvaranja stečaja bio vlasnik </w:t>
      </w:r>
      <w:r w:rsidR="002274C8" w:rsidRPr="00790ACC">
        <w:rPr>
          <w:lang w:val="pt-BR"/>
        </w:rPr>
        <w:t xml:space="preserve">nekretnine </w:t>
      </w:r>
      <w:r w:rsidRPr="00790ACC">
        <w:rPr>
          <w:lang w:val="pt-BR"/>
        </w:rPr>
        <w:t>upisan</w:t>
      </w:r>
      <w:r w:rsidR="002274C8" w:rsidRPr="00790ACC">
        <w:rPr>
          <w:lang w:val="pt-BR"/>
        </w:rPr>
        <w:t>e</w:t>
      </w:r>
      <w:r w:rsidRPr="00790ACC">
        <w:rPr>
          <w:lang w:val="pt-BR"/>
        </w:rPr>
        <w:t xml:space="preserve"> kod Općinskog</w:t>
      </w:r>
      <w:r w:rsidR="002274C8" w:rsidRPr="00790ACC">
        <w:rPr>
          <w:lang w:val="pt-BR"/>
        </w:rPr>
        <w:t xml:space="preserve"> građanskog suda u Zagrebu, zemljišnoknjižni odjel Zagreb i to</w:t>
      </w:r>
      <w:r w:rsidR="002274C8">
        <w:rPr>
          <w:lang w:val="pt-BR"/>
        </w:rPr>
        <w:t xml:space="preserve"> u</w:t>
      </w:r>
      <w:r w:rsidRPr="00D04AC1">
        <w:rPr>
          <w:lang w:val="pt-BR"/>
        </w:rPr>
        <w:t xml:space="preserve"> zk.ul.br. </w:t>
      </w:r>
      <w:r w:rsidR="002274C8">
        <w:rPr>
          <w:lang w:val="pt-BR"/>
        </w:rPr>
        <w:t>25221</w:t>
      </w:r>
      <w:r w:rsidRPr="00D04AC1">
        <w:rPr>
          <w:lang w:val="pt-BR"/>
        </w:rPr>
        <w:t xml:space="preserve">, </w:t>
      </w:r>
      <w:r w:rsidR="002274C8">
        <w:rPr>
          <w:lang w:val="pt-BR"/>
        </w:rPr>
        <w:t>(E-203), k.o. Grad Zagreb koja se sastoji</w:t>
      </w:r>
      <w:r w:rsidR="00B31B82">
        <w:rPr>
          <w:lang w:val="pt-BR"/>
        </w:rPr>
        <w:t xml:space="preserve"> od 40/100000 </w:t>
      </w:r>
      <w:r w:rsidR="002274C8">
        <w:rPr>
          <w:lang w:val="pt-BR"/>
        </w:rPr>
        <w:t>stambeno-poslovna građevina br. 4, 6, 8, 10 i dvorište, Augusta Cesarca, ukupno površine 3223 m2,</w:t>
      </w:r>
      <w:r w:rsidR="00B31B82">
        <w:rPr>
          <w:lang w:val="pt-BR"/>
        </w:rPr>
        <w:t xml:space="preserve"> povezano s vlasništvom parkirnog garažnog mjesto na etaži -3, korisne površine 14,85 m2, u planu posebnih </w:t>
      </w:r>
      <w:r w:rsidR="00B31B82" w:rsidRPr="00790ACC">
        <w:rPr>
          <w:lang w:val="pt-BR"/>
        </w:rPr>
        <w:t>dijelova PGM.3 51.</w:t>
      </w:r>
      <w:r w:rsidRPr="00790ACC">
        <w:rPr>
          <w:lang w:val="pt-BR"/>
        </w:rPr>
        <w:t xml:space="preserve"> Slijedom navedenog predložio je</w:t>
      </w:r>
      <w:r w:rsidR="00790ACC" w:rsidRPr="00790ACC">
        <w:rPr>
          <w:lang w:val="pt-BR"/>
        </w:rPr>
        <w:t xml:space="preserve"> upis stečajne mase iza dužnika te </w:t>
      </w:r>
      <w:r w:rsidRPr="00790ACC">
        <w:rPr>
          <w:lang w:val="pt-BR"/>
        </w:rPr>
        <w:t>nastavak stečajnog postupka.</w:t>
      </w:r>
      <w:r>
        <w:rPr>
          <w:lang w:val="pt-BR"/>
        </w:rPr>
        <w:t xml:space="preserve">  </w:t>
      </w:r>
    </w:p>
    <w:p w:rsidRDefault="00D253FE" w:rsidP="00382421" w:rsidR="00382421" w:rsidRPr="00382421">
      <w:pPr>
        <w:ind w:firstLine="708"/>
        <w:jc w:val="both"/>
        <w:rPr>
          <w:lang w:val="pt-BR"/>
        </w:rPr>
      </w:pPr>
      <w:r>
        <w:rPr>
          <w:lang w:val="pt-BR"/>
        </w:rPr>
        <w:t xml:space="preserve">Odredbom čl. 84. st. 1. </w:t>
      </w:r>
      <w:r w:rsidRPr="00D253FE">
        <w:rPr>
          <w:lang w:val="pt-BR"/>
        </w:rPr>
        <w:t>Stečajnog zakona („Narodne novine“ broj 71/15,</w:t>
      </w:r>
      <w:r>
        <w:rPr>
          <w:lang w:val="pt-BR"/>
        </w:rPr>
        <w:t xml:space="preserve"> 104/17 dalje: </w:t>
      </w:r>
      <w:r w:rsidRPr="00D253FE">
        <w:rPr>
          <w:lang w:val="pt-BR"/>
        </w:rPr>
        <w:t>SZ)</w:t>
      </w:r>
      <w:r w:rsidR="00382421" w:rsidRPr="00D253FE">
        <w:rPr>
          <w:lang w:val="pt-BR"/>
        </w:rPr>
        <w:t xml:space="preserve">, </w:t>
      </w:r>
      <w:r>
        <w:rPr>
          <w:lang w:val="pt-BR"/>
        </w:rPr>
        <w:t xml:space="preserve">propisano je sa se </w:t>
      </w:r>
      <w:r w:rsidR="00382421" w:rsidRPr="00D253FE">
        <w:rPr>
          <w:lang w:val="pt-BR"/>
        </w:rPr>
        <w:t>izbor stečajnoga upravitelj</w:t>
      </w:r>
      <w:r w:rsidR="00382421" w:rsidRPr="00382421">
        <w:rPr>
          <w:lang w:val="pt-BR"/>
        </w:rPr>
        <w:t>a</w:t>
      </w:r>
      <w:r>
        <w:rPr>
          <w:lang w:val="pt-BR"/>
        </w:rPr>
        <w:t xml:space="preserve"> u stečajnom postupku obavlja</w:t>
      </w:r>
      <w:r w:rsidR="00382421" w:rsidRPr="00382421">
        <w:rPr>
          <w:lang w:val="pt-BR"/>
        </w:rPr>
        <w:t xml:space="preserve"> metodom slučajnoga odabira s liste A stečajnih upravitelja za područje nadležnoga suda, ako odredbama SZ-a nije drukčije određeno.</w:t>
      </w:r>
    </w:p>
    <w:p w:rsidRDefault="00382421" w:rsidP="00382421" w:rsidR="00382421" w:rsidRPr="00382421">
      <w:pPr>
        <w:ind w:firstLine="708"/>
        <w:jc w:val="both"/>
        <w:rPr>
          <w:lang w:val="pt-BR"/>
        </w:rPr>
      </w:pPr>
      <w:r w:rsidRPr="00382421">
        <w:rPr>
          <w:lang w:val="pt-BR"/>
        </w:rPr>
        <w:t xml:space="preserve">Uvidom u popis stečajnih upravitelja i povjerenika na stečajnim i predstečajnim predmetima, objavljen na mrežnoj stranici e-oglasna ploča Trgovačkog suda u Zagrebu, utvrđeno je kako za područje nadležnosti Trgovačkog suda u Zagrebu </w:t>
      </w:r>
      <w:r w:rsidR="001922AD" w:rsidRPr="001022EA">
        <w:t>Zdravka Bošković, OIB 45297566962, Samobor, Ćirilometodska 26a</w:t>
      </w:r>
      <w:r w:rsidRPr="00382421">
        <w:rPr>
          <w:lang w:val="pt-BR"/>
        </w:rPr>
        <w:t xml:space="preserve">, </w:t>
      </w:r>
      <w:r w:rsidR="00D253FE">
        <w:rPr>
          <w:lang w:val="pt-BR"/>
        </w:rPr>
        <w:t>nije upisan</w:t>
      </w:r>
      <w:r w:rsidR="00B31B82">
        <w:rPr>
          <w:lang w:val="pt-BR"/>
        </w:rPr>
        <w:t>a</w:t>
      </w:r>
      <w:r w:rsidR="00D253FE">
        <w:rPr>
          <w:lang w:val="pt-BR"/>
        </w:rPr>
        <w:t xml:space="preserve"> kao stečajni upravitelj</w:t>
      </w:r>
      <w:r w:rsidRPr="00382421">
        <w:rPr>
          <w:lang w:val="pt-BR"/>
        </w:rPr>
        <w:t>.</w:t>
      </w:r>
    </w:p>
    <w:p w:rsidRDefault="00382421" w:rsidP="00382421" w:rsidR="00382421" w:rsidRPr="00382421">
      <w:pPr>
        <w:ind w:firstLine="708"/>
        <w:jc w:val="both"/>
        <w:rPr>
          <w:lang w:val="pt-BR"/>
        </w:rPr>
      </w:pPr>
      <w:r w:rsidRPr="00382421">
        <w:rPr>
          <w:lang w:val="pt-BR"/>
        </w:rPr>
        <w:lastRenderedPageBreak/>
        <w:t xml:space="preserve"> S obzirom na </w:t>
      </w:r>
      <w:r w:rsidR="00D253FE">
        <w:rPr>
          <w:lang w:val="pt-BR"/>
        </w:rPr>
        <w:t xml:space="preserve">navedeno sud je na </w:t>
      </w:r>
      <w:r w:rsidRPr="00382421">
        <w:rPr>
          <w:lang w:val="pt-BR"/>
        </w:rPr>
        <w:t>temelju odredaba čl. 91. SZ-a, odluč</w:t>
      </w:r>
      <w:r w:rsidR="00D253FE">
        <w:rPr>
          <w:lang w:val="pt-BR"/>
        </w:rPr>
        <w:t>io</w:t>
      </w:r>
      <w:r w:rsidRPr="00382421">
        <w:rPr>
          <w:lang w:val="pt-BR"/>
        </w:rPr>
        <w:t xml:space="preserve"> kao u </w:t>
      </w:r>
      <w:r w:rsidR="00D253FE">
        <w:rPr>
          <w:lang w:val="pt-BR"/>
        </w:rPr>
        <w:t xml:space="preserve">stavku </w:t>
      </w:r>
      <w:r w:rsidRPr="00382421">
        <w:rPr>
          <w:lang w:val="pt-BR"/>
        </w:rPr>
        <w:t xml:space="preserve"> I. izreke ovog rješenja. </w:t>
      </w:r>
    </w:p>
    <w:p w:rsidRDefault="00382421" w:rsidP="00B55D27" w:rsidR="00720961">
      <w:pPr>
        <w:ind w:firstLine="708"/>
        <w:jc w:val="both"/>
      </w:pPr>
      <w:r w:rsidRPr="00382421">
        <w:rPr>
          <w:lang w:val="pt-BR"/>
        </w:rPr>
        <w:t>Budući da je sud razriješio dosadašnjeg stečajnog upravitelja, sud je primjenom odredaba čl. 84. st. 1. u vezi s odredbom čl. 91. st. 8. SZ-a, me</w:t>
      </w:r>
      <w:r w:rsidR="00D253FE">
        <w:rPr>
          <w:lang w:val="pt-BR"/>
        </w:rPr>
        <w:t>todom slučajnog odabira, u stavku</w:t>
      </w:r>
      <w:r w:rsidRPr="00382421">
        <w:rPr>
          <w:lang w:val="pt-BR"/>
        </w:rPr>
        <w:t xml:space="preserve"> II. izreke ovog rješenja imenovao novog stečajnog upravitelja.</w:t>
      </w:r>
      <w:r w:rsidR="00720961">
        <w:tab/>
      </w:r>
    </w:p>
    <w:p w:rsidRDefault="00720961" w:rsidP="00720961" w:rsidR="00720961">
      <w:pPr>
        <w:jc w:val="both"/>
      </w:pPr>
      <w:r>
        <w:tab/>
        <w:t xml:space="preserve">S obzirom na to da je u konkretnom slučaju pronađena imovina koja </w:t>
      </w:r>
      <w:r w:rsidR="001922AD">
        <w:t>ulazi u stečajnu masu – navedena nekretnina</w:t>
      </w:r>
      <w:r>
        <w:t xml:space="preserve"> u</w:t>
      </w:r>
      <w:r w:rsidR="001922AD">
        <w:t xml:space="preserve"> podnesku od 6. veljače 2019</w:t>
      </w:r>
      <w:r>
        <w:t>., sud je, uzevši u obzir navedeno, na temelju odredbe čl. 133. st. 2. u vezi s odredbom čl. 431. st. 2. SZ-a, odlučio kao u stavku III. izreke ovog rješenja.</w:t>
      </w:r>
    </w:p>
    <w:p w:rsidRDefault="00720961" w:rsidP="00720961" w:rsidR="00720961">
      <w:pPr>
        <w:ind w:firstLine="720"/>
        <w:jc w:val="both"/>
      </w:pPr>
      <w:r>
        <w:t>Odluka iz stavka  IV izreke ovog rješenja temelji se na odredbi čl. 438. st. 1. t. 4. SZ-a, a odluka iz stavka V izreke ovog rješenja na odredbi čl. 89. st. 1. t. 13. u vezi s odredbama čl. 133. i čl. 431. st. 2. SZ-a.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790ACC">
        <w:t>11</w:t>
      </w:r>
      <w:r w:rsidR="009301DB">
        <w:t xml:space="preserve">. </w:t>
      </w:r>
      <w:r w:rsidR="00B31B82">
        <w:t>veljače 2019</w:t>
      </w:r>
      <w:r w:rsidR="00C12410" w:rsidRPr="0010389C">
        <w:t>.</w:t>
      </w:r>
    </w:p>
    <w:p w:rsidRDefault="00C12410" w:rsidP="00C12410" w:rsidR="00C12410"/>
    <w:p w:rsidRDefault="00077179" w:rsidP="00C12410" w:rsidR="00077179" w:rsidRPr="0010389C"/>
    <w:p w:rsidRDefault="006103FB" w:rsidP="00077179" w:rsidR="006103FB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D72F6C" w:rsidP="00077179" w:rsidR="006103F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126186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26186" w:rsidP="00077179" w:rsidR="001261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15477" w:rsidP="00C6375B" w:rsidR="00B15477">
      <w:pPr>
        <w:jc w:val="right"/>
      </w:pPr>
    </w:p>
    <w:p w:rsidRDefault="00077179" w:rsidP="00C6375B" w:rsidR="00077179" w:rsidRPr="0010389C">
      <w:pPr>
        <w:jc w:val="right"/>
      </w:pPr>
    </w:p>
    <w:p w:rsidRDefault="00DB4516" w:rsidP="00DB4516" w:rsidR="00DB4516" w:rsidRPr="00425B71">
      <w:pPr>
        <w:jc w:val="both"/>
      </w:pPr>
      <w:r w:rsidRPr="00425B71">
        <w:t>Uputa o pravnom lijeku:</w:t>
      </w:r>
    </w:p>
    <w:p w:rsidRDefault="00DB4516" w:rsidP="00DB4516" w:rsidR="00DB4516" w:rsidRPr="00425B71">
      <w:pPr>
        <w:jc w:val="both"/>
      </w:pPr>
      <w:r w:rsidRPr="00425B71">
        <w:t xml:space="preserve">Protiv ovog rješenja može se uložiti žalba Visokom trgovačkom sudu Republike Hrvatske u roku od 8 dana. Žalba  se ulaže  putem ovog suda u 2 primjerka. </w:t>
      </w:r>
    </w:p>
    <w:p w:rsidRDefault="00077179" w:rsidP="00C12410" w:rsidR="00077179"/>
    <w:p w:rsidRDefault="00D72F6C" w:rsidP="007B64C7" w:rsidR="00D72F6C">
      <w:pPr>
        <w:ind w:firstLine="708" w:left="3540"/>
        <w:jc w:val="right"/>
      </w:pPr>
    </w:p>
    <w:p w:rsidRDefault="00D72F6C" w:rsidP="007B64C7" w:rsidR="00D72F6C">
      <w:pPr>
        <w:ind w:firstLine="708" w:left="3540"/>
        <w:jc w:val="right"/>
      </w:pPr>
    </w:p>
    <w:p w:rsidRDefault="00D72F6C" w:rsidP="007B64C7" w:rsidR="00D72F6C">
      <w:pPr>
        <w:ind w:firstLine="708" w:left="3540"/>
        <w:jc w:val="right"/>
      </w:pPr>
      <w:r>
        <w:t>Za točnost otpravka-ovlašteni službenik:</w:t>
      </w:r>
    </w:p>
    <w:p w:rsidRDefault="00D72F6C" w:rsidP="007B64C7" w:rsidR="00D72F6C">
      <w:pPr>
        <w:ind w:firstLine="708" w:left="3540"/>
        <w:jc w:val="right"/>
      </w:pPr>
      <w:r>
        <w:t xml:space="preserve">                                       Valentina Gabud</w:t>
      </w:r>
    </w:p>
    <w:p w:rsidRDefault="00077179" w:rsidP="00C12410" w:rsidR="00077179"/>
    <w:sectPr w:rsidSect="00B15477" w:rsidR="0007717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B3B56">
          <w:rPr>
            <w:noProof/>
          </w:rPr>
          <w:t>2</w:t>
        </w:r>
        <w:r>
          <w:fldChar w:fldCharType="end"/>
        </w:r>
        <w:r w:rsidR="00126186">
          <w:tab/>
          <w:t>89. St-</w:t>
        </w:r>
        <w:r w:rsidR="00B31B82">
          <w:t>112/16</w:t>
        </w:r>
        <w:r w:rsidR="0031385B">
          <w:t>-</w:t>
        </w:r>
        <w:r w:rsidR="00003E0D">
          <w:t>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179" w:rsidR="00077179">
    <w:pPr>
      <w:pStyle w:val="Zaglavlje"/>
    </w:pPr>
    <w:r>
      <w:t xml:space="preserve">                  </w:t>
    </w:r>
    <w:r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3E0D"/>
    <w:rsid w:val="00006FAE"/>
    <w:rsid w:val="00061A00"/>
    <w:rsid w:val="000749C8"/>
    <w:rsid w:val="00077179"/>
    <w:rsid w:val="0010389C"/>
    <w:rsid w:val="00126186"/>
    <w:rsid w:val="00144607"/>
    <w:rsid w:val="001922AD"/>
    <w:rsid w:val="001D0B43"/>
    <w:rsid w:val="002274C8"/>
    <w:rsid w:val="0023149C"/>
    <w:rsid w:val="00290380"/>
    <w:rsid w:val="002B4737"/>
    <w:rsid w:val="002C0C4B"/>
    <w:rsid w:val="002C25CA"/>
    <w:rsid w:val="002E0229"/>
    <w:rsid w:val="0031385B"/>
    <w:rsid w:val="00347CA4"/>
    <w:rsid w:val="00350F72"/>
    <w:rsid w:val="00363447"/>
    <w:rsid w:val="00372077"/>
    <w:rsid w:val="00382421"/>
    <w:rsid w:val="0038259F"/>
    <w:rsid w:val="00392E4D"/>
    <w:rsid w:val="003A7D16"/>
    <w:rsid w:val="00410190"/>
    <w:rsid w:val="00470722"/>
    <w:rsid w:val="00471353"/>
    <w:rsid w:val="004910A0"/>
    <w:rsid w:val="004963DC"/>
    <w:rsid w:val="004971B3"/>
    <w:rsid w:val="004C5B58"/>
    <w:rsid w:val="004D34E6"/>
    <w:rsid w:val="0051697E"/>
    <w:rsid w:val="00521593"/>
    <w:rsid w:val="005224DC"/>
    <w:rsid w:val="005448EA"/>
    <w:rsid w:val="005A2B10"/>
    <w:rsid w:val="00603A21"/>
    <w:rsid w:val="006103FB"/>
    <w:rsid w:val="00645B73"/>
    <w:rsid w:val="00693D34"/>
    <w:rsid w:val="006A7B43"/>
    <w:rsid w:val="006F05DF"/>
    <w:rsid w:val="006F7412"/>
    <w:rsid w:val="0070027B"/>
    <w:rsid w:val="00720961"/>
    <w:rsid w:val="0075137A"/>
    <w:rsid w:val="007859F3"/>
    <w:rsid w:val="00790ACC"/>
    <w:rsid w:val="007A570C"/>
    <w:rsid w:val="007E349A"/>
    <w:rsid w:val="008148A0"/>
    <w:rsid w:val="00830ADC"/>
    <w:rsid w:val="0089360E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62B96"/>
    <w:rsid w:val="00A93839"/>
    <w:rsid w:val="00AC0887"/>
    <w:rsid w:val="00AD1CFD"/>
    <w:rsid w:val="00AE30AB"/>
    <w:rsid w:val="00AE7A96"/>
    <w:rsid w:val="00B15477"/>
    <w:rsid w:val="00B31B82"/>
    <w:rsid w:val="00B4530F"/>
    <w:rsid w:val="00B55D27"/>
    <w:rsid w:val="00B6336F"/>
    <w:rsid w:val="00B8024A"/>
    <w:rsid w:val="00BB3B56"/>
    <w:rsid w:val="00BC0B0D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04AC1"/>
    <w:rsid w:val="00D07A0C"/>
    <w:rsid w:val="00D253FE"/>
    <w:rsid w:val="00D72F6C"/>
    <w:rsid w:val="00D76400"/>
    <w:rsid w:val="00D85CC6"/>
    <w:rsid w:val="00DB4516"/>
    <w:rsid w:val="00DC268C"/>
    <w:rsid w:val="00E23F79"/>
    <w:rsid w:val="00E24B5E"/>
    <w:rsid w:val="00E46026"/>
    <w:rsid w:val="00E67E76"/>
    <w:rsid w:val="00EB51F8"/>
    <w:rsid w:val="00F24636"/>
    <w:rsid w:val="00F51E11"/>
    <w:rsid w:val="00F61CF3"/>
    <w:rsid w:val="00FC5236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05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sudski registar 
2.	e-oglasna ploča TSZG
3.	stečajni upravitelj (ranijem i novoimenovanom)</izvorni_sadrzaj>
    <derivirana_varijabla naziv="DomainObject.Primjedba_1">DNA:
1.	sudski registar 
2.	e-oglasna ploča TSZG
3.	stečajni upravitelj (ranijem i novoimenovanom)</derivirana_varijabla>
  </DomainObject.Primjedba>
  <DomainObject.Oznaka>
    <izvorni_sadrzaj>St-112/2016-16</izvorni_sadrzaj>
    <derivirana_varijabla naziv="DomainObject.Oznaka_1">St-112/2016-16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ADVENTUS d.o.o. zastupanog po punomoćniku IVAN MALINAR</izvorni_sadrzaj>
    <derivirana_varijabla naziv="DomainObject.Predmet.ProtustrankaFormated_1">  ADVENTUS d.o.o. zastupanog po punomoćniku IVAN MALINAR</derivirana_varijabla>
  </DomainObject.Predmet.ProtustrankaFormated>
  <DomainObject.Predmet.ProtustrankaFormatedOIB>
    <izvorni_sadrzaj>  ADVENTUS d.o.o., OIB 01292345120 zastupanog po punomoćniku IVAN MALINAR</izvorni_sadrzaj>
    <derivirana_varijabla naziv="DomainObject.Predmet.ProtustrankaFormatedOIB_1">  ADVENTUS d.o.o., OIB 01292345120 zastupanog po punomoćniku IVAN MALINAR</derivirana_varijabla>
  </DomainObject.Predmet.ProtustrankaFormatedOIB>
  <DomainObject.Predmet.ProtustrankaFormatedWithAdress>
    <izvorni_sadrzaj> ADVENTUS d.o.o., Širolina 6, 10000 Zagreb zastupanog po punomoćniku IVAN MALINAR</izvorni_sadrzaj>
    <derivirana_varijabla naziv="DomainObject.Predmet.ProtustrankaFormatedWithAdress_1"> ADVENTUS d.o.o., Širolina 6, 10000 Zagreb zastupanog po punomoćniku IVAN MALINAR</derivirana_varijabla>
  </DomainObject.Predmet.ProtustrankaFormatedWithAdress>
  <DomainObject.Predmet.ProtustrankaFormatedWithAdressOIB>
    <izvorni_sadrzaj> ADVENTUS d.o.o., OIB 01292345120, Širolina 6, 10000 Zagreb zastupanog po punomoćniku IVAN MALINAR</izvorni_sadrzaj>
    <derivirana_varijabla naziv="DomainObject.Predmet.ProtustrankaFormatedWithAdressOIB_1"> ADVENTUS d.o.o., OIB 01292345120, Širolina 6, 10000 Zagreb zastupanog po punomoćniku IVAN MALINAR</derivirana_varijabla>
  </DomainObject.Predmet.ProtustrankaFormatedWithAdressOIB>
  <DomainObject.Predmet.ProtustrankaWithAdress>
    <izvorni_sadrzaj>ADVENTUS d.o.o. Širolina 6, 10000 Zagreb</izvorni_sadrzaj>
    <derivirana_varijabla naziv="DomainObject.Predmet.ProtustrankaWithAdress_1">ADVENTUS d.o.o. Širolina 6, 10000 Zagreb</derivirana_varijabla>
  </DomainObject.Predmet.ProtustrankaWithAdress>
  <DomainObject.Predmet.ProtustrankaWithAdressOIB>
    <izvorni_sadrzaj>ADVENTUS d.o.o., OIB 01292345120, Širolina 6, 10000 Zagreb</izvorni_sadrzaj>
    <derivirana_varijabla naziv="DomainObject.Predmet.ProtustrankaWithAdressOIB_1">ADVENTUS d.o.o., OIB 01292345120, Širolina 6, 10000 Zagreb</derivirana_varijabla>
  </DomainObject.Predmet.ProtustrankaWithAdressOIB>
  <DomainObject.Predmet.ProtustrankaNazivFormated>
    <izvorni_sadrzaj>ADVENTUS d.o.o.</izvorni_sadrzaj>
    <derivirana_varijabla naziv="DomainObject.Predmet.ProtustrankaNazivFormated_1">ADVENTUS d.o.o.</derivirana_varijabla>
  </DomainObject.Predmet.ProtustrankaNazivFormated>
  <DomainObject.Predmet.ProtustrankaNazivFormatedOIB>
    <izvorni_sadrzaj>ADVENTUS d.o.o., OIB 01292345120</izvorni_sadrzaj>
    <derivirana_varijabla naziv="DomainObject.Predmet.ProtustrankaNazivFormatedOIB_1">ADVENTUS d.o.o., OIB 01292345120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ADVENTUS d.o.o. zastupanog po punomoćniku IVAN MALINAR</item>
    </izvorni_sadrzaj>
    <derivirana_varijabla naziv="DomainObject.Predmet.ProtuStrankaListFormated_1">
      <item>ADVENTUS d.o.o. zastupanog po punomoćniku IVAN MALINAR</item>
    </derivirana_varijabla>
  </DomainObject.Predmet.ProtuStrankaListFormated>
  <DomainObject.Predmet.ProtuStrankaListFormatedOIB>
    <izvorni_sadrzaj>
      <item>ADVENTUS d.o.o., OIB 01292345120 zastupanog po punomoćniku IVAN MALINAR</item>
    </izvorni_sadrzaj>
    <derivirana_varijabla naziv="DomainObject.Predmet.ProtuStrankaListFormatedOIB_1">
      <item>ADVENTUS d.o.o., OIB 01292345120 zastupanog po punomoćniku IVAN MALINAR</item>
    </derivirana_varijabla>
  </DomainObject.Predmet.ProtuStrankaListFormatedOIB>
  <DomainObject.Predmet.ProtuStrankaListFormatedWithAdress>
    <izvorni_sadrzaj>
      <item>ADVENTUS d.o.o., Širolina 6, 10000 Zagreb zastupanog po punomoćniku IVAN MALINAR</item>
    </izvorni_sadrzaj>
    <derivirana_varijabla naziv="DomainObject.Predmet.ProtuStrankaListFormatedWithAdress_1">
      <item>ADVENTUS d.o.o., Širolina 6, 10000 Zagreb zastupanog po punomoćniku IVAN MALINAR</item>
    </derivirana_varijabla>
  </DomainObject.Predmet.ProtuStrankaListFormatedWithAdress>
  <DomainObject.Predmet.ProtuStrankaListFormatedWithAdressOIB>
    <izvorni_sadrzaj>
      <item>ADVENTUS d.o.o., OIB 01292345120, Širolina 6, 10000 Zagreb zastupanog po punomoćniku IVAN MALINAR</item>
    </izvorni_sadrzaj>
    <derivirana_varijabla naziv="DomainObject.Predmet.ProtuStrankaListFormatedWithAdressOIB_1">
      <item>ADVENTUS d.o.o., OIB 01292345120, Širolina 6, 10000 Zagreb zastupanog po punomoćniku IVAN MALINAR</item>
    </derivirana_varijabla>
  </DomainObject.Predmet.ProtuStrankaListFormatedWithAdressOIB>
  <DomainObject.Predmet.ProtuStrankaListNazivFormated>
    <izvorni_sadrzaj>
      <item>ADVENTUS d.o.o.</item>
    </izvorni_sadrzaj>
    <derivirana_varijabla naziv="DomainObject.Predmet.ProtuStrankaListNazivFormated_1">
      <item>ADVENTUS d.o.o.</item>
    </derivirana_varijabla>
  </DomainObject.Predmet.ProtuStrankaListNazivFormated>
  <DomainObject.Predmet.ProtuStrankaListNazivFormatedOIB>
    <izvorni_sadrzaj>
      <item>ADVENTUS d.o.o., OIB 01292345120</item>
    </izvorni_sadrzaj>
    <derivirana_varijabla naziv="DomainObject.Predmet.ProtuStrankaListNazivFormatedOIB_1">
      <item>ADVENTUS d.o.o., OIB 01292345120</item>
    </derivirana_varijabla>
  </DomainObject.Predmet.ProtuStrankaListNazivFormatedOIB>
  <DomainObject.Predmet.OstaliListFormated>
    <izvorni_sadrzaj>
      <item>IVAN MALINAR punomoćnik sudionika u postupku ADVENTUS d.o.o.</item>
    </izvorni_sadrzaj>
    <derivirana_varijabla naziv="DomainObject.Predmet.OstaliListFormated_1">
      <item>IVAN MALINAR punomoćnik sudionika u postupku ADVENTUS d.o.o.</item>
    </derivirana_varijabla>
  </DomainObject.Predmet.OstaliListFormated>
  <DomainObject.Predmet.OstaliListFormatedOIB>
    <izvorni_sadrzaj>
      <item>IVAN MALINAR, OIB 43395247333 punomoćnik sudionika u postupku ADVENTUS d.o.o.</item>
    </izvorni_sadrzaj>
    <derivirana_varijabla naziv="DomainObject.Predmet.OstaliListFormatedOIB_1">
      <item>IVAN MALINAR, OIB 43395247333 punomoćnik sudionika u postupku ADVENTUS d.o.o.</item>
    </derivirana_varijabla>
  </DomainObject.Predmet.OstaliListFormatedOIB>
  <DomainObject.Predmet.OstaliListFormatedWithAdress>
    <izvorni_sadrzaj>
      <item>IVAN MALINAR, Širolina 6, 10000 Zagreb punomoćnik sudionika u postupku ADVENTUS d.o.o.</item>
    </izvorni_sadrzaj>
    <derivirana_varijabla naziv="DomainObject.Predmet.OstaliListFormatedWithAdress_1">
      <item>IVAN MALINAR, Širolina 6, 10000 Zagreb punomoćnik sudionika u postupku ADVENTUS d.o.o.</item>
    </derivirana_varijabla>
  </DomainObject.Predmet.OstaliListFormatedWithAdress>
  <DomainObject.Predmet.OstaliListFormatedWithAdressOIB>
    <izvorni_sadrzaj>
      <item>IVAN MALINAR, OIB 43395247333, Širolina 6, 10000 Zagreb punomoćnik sudionika u postupku ADVENTUS d.o.o.</item>
    </izvorni_sadrzaj>
    <derivirana_varijabla naziv="DomainObject.Predmet.OstaliListFormatedWithAdressOIB_1">
      <item>IVAN MALINAR, OIB 43395247333, Širolina 6, 10000 Zagreb punomoćnik sudionika u postupku ADVENTUS d.o.o.</item>
    </derivirana_varijabla>
  </DomainObject.Predmet.OstaliListFormatedWithAdressOIB>
  <DomainObject.Predmet.OstaliListNazivFormated>
    <izvorni_sadrzaj>
      <item>IVAN MALINAR</item>
    </izvorni_sadrzaj>
    <derivirana_varijabla naziv="DomainObject.Predmet.OstaliListNazivFormated_1">
      <item>IVAN MALINAR</item>
    </derivirana_varijabla>
  </DomainObject.Predmet.OstaliListNazivFormated>
  <DomainObject.Predmet.OstaliListNazivFormatedOIB>
    <izvorni_sadrzaj>
      <item>IVAN MALINAR, OIB 43395247333</item>
    </izvorni_sadrzaj>
    <derivirana_varijabla naziv="DomainObject.Predmet.OstaliListNazivFormatedOIB_1">
      <item>IVAN MALINAR, OIB 43395247333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St-112/2016-16</izvorni_sadrzaj>
    <derivirana_varijabla naziv="DomainObject.PoslovniBrojDokumenta_1">St-112/2016-16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ADVENTUS d.o.o.</izvorni_sadrzaj>
    <derivirana_varijabla naziv="DomainObject.Predmet.ProtustrankaIDrugi_1">ADVENTUS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ADVENTUS d.o.o., OIB 01292345120, Širolina 6, 10000 Zagreb</izvorni_sadrzaj>
    <derivirana_varijabla naziv="DomainObject.Predmet.ProtustrankaIDrugiAdressOIB_1">ADVENTUS d.o.o., OIB 01292345120, Širolina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2016.</izvorni_sadrzaj>
    <derivirana_varijabla naziv="DomainObject.Predmet.OdlukaRjesenje.DatumDonosenjaOdluke_1">28. travnja 2016.</derivirana_varijabla>
  </DomainObject.Predmet.OdlukaRjesenje.DatumDonosenjaOdluke>
  <DomainObject.Predmet.OdlukaRjesenje.DatumPravomocnosti>
    <izvorni_sadrzaj>7. lipnja 2016.</izvorni_sadrzaj>
    <derivirana_varijabla naziv="DomainObject.Predmet.OdlukaRjesenje.DatumPravomocnosti_1">7. lipnja 2016.</derivirana_varijabla>
  </DomainObject.Predmet.OdlukaRjesenje.DatumPravomocnosti>
  <DomainObject.Predmet.OdlukaRjesenje.Oznaka>
    <izvorni_sadrzaj>St-112/2016-6</izvorni_sadrzaj>
    <derivirana_varijabla naziv="DomainObject.Predmet.OdlukaRjesenje.Oznaka_1">St-112/2016-6</derivirana_varijabla>
  </DomainObject.Predmet.OdlukaRjesenje.Oznaka>
  <DomainObject.Predmet.SudioniciListNaziv>
    <izvorni_sadrzaj>
      <item>FINA Regionalni centar Zagreb</item>
      <item>ADVENTUS d.o.o.</item>
      <item>IVAN MALINAR</item>
    </izvorni_sadrzaj>
    <derivirana_varijabla naziv="DomainObject.Predmet.SudioniciListNaziv_1">
      <item>FINA Regionalni centar Zagreb</item>
      <item>ADVENTUS d.o.o.</item>
      <item>IVAN MALINAR</item>
    </derivirana_varijabla>
  </DomainObject.Predmet.SudioniciListNaziv>
  <DomainObject.Predmet.SudioniciListAdressOIB>
    <izvorni_sadrzaj>
      <item>FINA Regionalni centar Zagreb, OIB 85821130368, Trg svibanjskih žrtava 1995. 1,10000 Zagreb</item>
      <item>ADVENTUS d.o.o., OIB 01292345120, Širolina 6,10000 Zagreb</item>
      <item>IVAN MALINAR, OIB 43395247333, Širolina 6,10000 Zagreb</item>
    </izvorni_sadrzaj>
    <derivirana_varijabla naziv="DomainObject.Predmet.SudioniciListAdressOIB_1">
      <item>FINA Regionalni centar Zagreb, OIB 85821130368, Trg svibanjskih žrtava 1995. 1,10000 Zagreb</item>
      <item>ADVENTUS d.o.o., OIB 01292345120, Širolina 6,10000 Zagreb</item>
      <item>IVAN MALINAR, OIB 43395247333, Širolina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01292345120</item>
      <item>, OIB 43395247333</item>
    </izvorni_sadrzaj>
    <derivirana_varijabla naziv="DomainObject.Predmet.SudioniciListNazivOIB_1">
      <item>, OIB 85821130368</item>
      <item>, OIB 01292345120</item>
      <item>, OIB 43395247333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svibnja 2016.</izvorni_sadrzaj>
    <derivirana_varijabla naziv="DomainObject.PredzadnjaOdlukaIzPredmeta.DatumDonosenjaOdluke_1">17. svibnja 2016.</derivirana_varijabla>
  </DomainObject.PredzadnjaOdlukaIzPredmeta.DatumDonosenjaOdluke>
  <DomainObject.PredzadnjaOdlukaIzPredmeta.Oznaka>
    <izvorni_sadrzaj>St-112/2016-8</izvorni_sadrzaj>
    <derivirana_varijabla naziv="DomainObject.PredzadnjaOdlukaIzPredmeta.Oznaka_1">St-112/2016-8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3090</properties:Characters>
  <properties:Lines>76</properties:Lines>
  <properties:Paragraphs>29</properties:Paragraphs>
  <properties:TotalTime>224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2019-02-11T10:12:00Z</cp:lastPrinted>
  <dcterms:modified xmlns:xsi="http://www.w3.org/2001/XMLSchema-instance" xsi:type="dcterms:W3CDTF">2019-02-11T10:26:00Z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St-112/2016-16 / Odluka - Rješenje (1._rješenje-upis_stečajne_mase._rješenje-upis_stečajne_mase)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