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9d6b" w14:paraId="5f89d6b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445BB9">
        <w:t>3598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45BB9">
        <w:t>3598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45BB9">
        <w:t>KLUB LJUBITELJA KOKTELA I KAVE "COMMODO", OIB 46187436938, Zagreb, Dobojska 24a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45BB9">
        <w:t>15.122,03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3547F9"/>
    <w:rsid w:val="0044280E"/>
    <w:rsid w:val="00445BB9"/>
    <w:rsid w:val="004B4B7E"/>
    <w:rsid w:val="00524D3D"/>
    <w:rsid w:val="006156D0"/>
    <w:rsid w:val="00630CF7"/>
    <w:rsid w:val="0064498B"/>
    <w:rsid w:val="00726015"/>
    <w:rsid w:val="007D6D1C"/>
    <w:rsid w:val="00860072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81B46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0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0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0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3598</izvorni_sadrzaj>
    <derivirana_varijabla naziv="DomainObject.Predmet.Broj_1">3598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St-3598/2015</izvorni_sadrzaj>
    <derivirana_varijabla naziv="DomainObject.Predmet.OznakaBroj_1">St-3598/2015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LJUBITELJA KOKTELA I KAVE COMMODO</izvorni_sadrzaj>
    <derivirana_varijabla naziv="DomainObject.Predmet.ProtustrankaFormated_1">  KLUB LJUBITELJA KOKTELA I KAVE COMMODO</derivirana_varijabla>
  </DomainObject.Predmet.ProtustrankaFormated>
  <DomainObject.Predmet.ProtustrankaFormatedOIB>
    <izvorni_sadrzaj>  KLUB LJUBITELJA KOKTELA I KAVE COMMODO, OIB 46187436938</izvorni_sadrzaj>
    <derivirana_varijabla naziv="DomainObject.Predmet.ProtustrankaFormatedOIB_1">  KLUB LJUBITELJA KOKTELA I KAVE COMMODO, OIB 46187436938</derivirana_varijabla>
  </DomainObject.Predmet.ProtustrankaFormatedOIB>
  <DomainObject.Predmet.ProtustrankaFormatedWithAdress>
    <izvorni_sadrzaj> KLUB LJUBITELJA KOKTELA I KAVE COMMODO, DOBOJSKA 24A, 10000 Zagreb</izvorni_sadrzaj>
    <derivirana_varijabla naziv="DomainObject.Predmet.ProtustrankaFormatedWithAdress_1"> KLUB LJUBITELJA KOKTELA I KAVE COMMODO, DOBOJSKA 24A, 10000 Zagreb</derivirana_varijabla>
  </DomainObject.Predmet.ProtustrankaFormatedWithAdress>
  <DomainObject.Predmet.ProtustrankaFormatedWithAdressOIB>
    <izvorni_sadrzaj> KLUB LJUBITELJA KOKTELA I KAVE COMMODO, OIB 46187436938, DOBOJSKA 24A, 10000 Zagreb</izvorni_sadrzaj>
    <derivirana_varijabla naziv="DomainObject.Predmet.ProtustrankaFormatedWithAdressOIB_1"> KLUB LJUBITELJA KOKTELA I KAVE COMMODO, OIB 46187436938, DOBOJSKA 24A, 10000 Zagreb</derivirana_varijabla>
  </DomainObject.Predmet.ProtustrankaFormatedWithAdressOIB>
  <DomainObject.Predmet.ProtustrankaWithAdress>
    <izvorni_sadrzaj>KLUB LJUBITELJA KOKTELA I KAVE COMMODO DOBOJSKA 24A, 10000 Zagreb</izvorni_sadrzaj>
    <derivirana_varijabla naziv="DomainObject.Predmet.ProtustrankaWithAdress_1">KLUB LJUBITELJA KOKTELA I KAVE COMMODO DOBOJSKA 24A, 10000 Zagreb</derivirana_varijabla>
  </DomainObject.Predmet.ProtustrankaWithAdress>
  <DomainObject.Predmet.ProtustrankaWithAdressOIB>
    <izvorni_sadrzaj>KLUB LJUBITELJA KOKTELA I KAVE COMMODO, OIB 46187436938, DOBOJSKA 24A, 10000 Zagreb</izvorni_sadrzaj>
    <derivirana_varijabla naziv="DomainObject.Predmet.ProtustrankaWithAdressOIB_1">KLUB LJUBITELJA KOKTELA I KAVE COMMODO, OIB 46187436938, DOBOJSKA 24A, 10000 Zagreb</derivirana_varijabla>
  </DomainObject.Predmet.ProtustrankaWithAdressOIB>
  <DomainObject.Predmet.ProtustrankaNazivFormated>
    <izvorni_sadrzaj>KLUB LJUBITELJA KOKTELA I KAVE COMMODO</izvorni_sadrzaj>
    <derivirana_varijabla naziv="DomainObject.Predmet.ProtustrankaNazivFormated_1">KLUB LJUBITELJA KOKTELA I KAVE COMMODO</derivirana_varijabla>
  </DomainObject.Predmet.ProtustrankaNazivFormated>
  <DomainObject.Predmet.ProtustrankaNazivFormatedOIB>
    <izvorni_sadrzaj>KLUB LJUBITELJA KOKTELA I KAVE COMMODO, OIB 46187436938</izvorni_sadrzaj>
    <derivirana_varijabla naziv="DomainObject.Predmet.ProtustrankaNazivFormatedOIB_1">KLUB LJUBITELJA KOKTELA I KAVE COMMODO, OIB 46187436938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LJUBITELJA KOKTELA I KAVE COMMODO</item>
    </izvorni_sadrzaj>
    <derivirana_varijabla naziv="DomainObject.Predmet.ProtuStrankaListFormated_1">
      <item>KLUB LJUBITELJA KOKTELA I KAVE COMMODO</item>
    </derivirana_varijabla>
  </DomainObject.Predmet.ProtuStrankaListFormated>
  <DomainObject.Predmet.ProtuStrankaListFormatedOIB>
    <izvorni_sadrzaj>
      <item>KLUB LJUBITELJA KOKTELA I KAVE COMMODO, OIB 46187436938</item>
    </izvorni_sadrzaj>
    <derivirana_varijabla naziv="DomainObject.Predmet.ProtuStrankaListFormatedOIB_1">
      <item>KLUB LJUBITELJA KOKTELA I KAVE COMMODO, OIB 46187436938</item>
    </derivirana_varijabla>
  </DomainObject.Predmet.ProtuStrankaListFormatedOIB>
  <DomainObject.Predmet.ProtuStrankaListFormatedWithAdress>
    <izvorni_sadrzaj>
      <item>KLUB LJUBITELJA KOKTELA I KAVE COMMODO, DOBOJSKA 24A, 10000 Zagreb</item>
    </izvorni_sadrzaj>
    <derivirana_varijabla naziv="DomainObject.Predmet.ProtuStrankaListFormatedWithAdress_1">
      <item>KLUB LJUBITELJA KOKTELA I KAVE COMMODO, DOBOJSKA 24A, 10000 Zagreb</item>
    </derivirana_varijabla>
  </DomainObject.Predmet.ProtuStrankaListFormatedWithAdress>
  <DomainObject.Predmet.ProtuStrankaListFormatedWithAdressOIB>
    <izvorni_sadrzaj>
      <item>KLUB LJUBITELJA KOKTELA I KAVE COMMODO, OIB 46187436938, DOBOJSKA 24A, 10000 Zagreb</item>
    </izvorni_sadrzaj>
    <derivirana_varijabla naziv="DomainObject.Predmet.ProtuStrankaListFormatedWithAdressOIB_1">
      <item>KLUB LJUBITELJA KOKTELA I KAVE COMMODO, OIB 46187436938, DOBOJSKA 24A, 10000 Zagreb</item>
    </derivirana_varijabla>
  </DomainObject.Predmet.ProtuStrankaListFormatedWithAdressOIB>
  <DomainObject.Predmet.ProtuStrankaListNazivFormated>
    <izvorni_sadrzaj>
      <item>KLUB LJUBITELJA KOKTELA I KAVE COMMODO</item>
    </izvorni_sadrzaj>
    <derivirana_varijabla naziv="DomainObject.Predmet.ProtuStrankaListNazivFormated_1">
      <item>KLUB LJUBITELJA KOKTELA I KAVE COMMODO</item>
    </derivirana_varijabla>
  </DomainObject.Predmet.ProtuStrankaListNazivFormated>
  <DomainObject.Predmet.ProtuStrankaListNazivFormatedOIB>
    <izvorni_sadrzaj>
      <item>KLUB LJUBITELJA KOKTELA I KAVE COMMODO, OIB 46187436938</item>
    </izvorni_sadrzaj>
    <derivirana_varijabla naziv="DomainObject.Predmet.ProtuStrankaListNazivFormatedOIB_1">
      <item>KLUB LJUBITELJA KOKTELA I KAVE COMMODO, OIB 46187436938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LJUBITELJA KOKTELA I KAVE COMMODO</izvorni_sadrzaj>
    <derivirana_varijabla naziv="DomainObject.Predmet.ProtustrankaIDrugi_1">KLUB LJUBITELJA KOKTELA I KAVE COMMODO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LJUBITELJA KOKTELA I KAVE COMMODO, OIB 46187436938, DOBOJSKA 24A, 10000 Zagreb</izvorni_sadrzaj>
    <derivirana_varijabla naziv="DomainObject.Predmet.ProtustrankaIDrugiAdressOIB_1">KLUB LJUBITELJA KOKTELA I KAVE COMMODO, OIB 46187436938, DOBOJSKA 24A,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LJUBITELJA KOKTELA I KAVE COMMODO</item>
    </izvorni_sadrzaj>
    <derivirana_varijabla naziv="DomainObject.Predmet.SudioniciListNaziv_1">
      <item>FINA Regionalni centar Zagreb</item>
      <item>KLUB LJUBITELJA KOKTELA I KAVE COMMODO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LJUBITELJA KOKTELA I KAVE COMMODO, OIB 46187436938, DOBOJSKA 24A,10000 Zagreb</item>
    </izvorni_sadrzaj>
    <derivirana_varijabla naziv="DomainObject.Predmet.SudioniciListAdressOIB_1">
      <item>FINA Regionalni centar Zagreb, OIB 85821130368, Trg svibanjskih žrtava 1995. 1,10000 Zagreb</item>
      <item>KLUB LJUBITELJA KOKTELA I KAVE COMMODO, OIB 46187436938, DOBOJSKA 24A,10000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46187436938</item>
    </izvorni_sadrzaj>
    <derivirana_varijabla naziv="DomainObject.Predmet.SudioniciListNazivOIB_1">
      <item>, OIB 85821130368</item>
      <item>, OIB 46187436938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32548-D5CC-45BE-891E-74F7A3E16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1341</properties:Characters>
  <properties:Lines>49</properties:Lines>
  <properties:Paragraphs>18</properties:Paragraphs>
  <properties:TotalTime>15</properties:TotalTime>
  <properties:ScaleCrop>false</properties:ScaleCrop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2016-01-22T06:45:00Z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