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c73e" w14:paraId="180c73e" w:rsidRDefault="00110830" w:rsidP="00086F17" w:rsidR="00DF3305" w:rsidRPr="009008F4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REPUBLIKA</w:t>
      </w:r>
      <w:proofErr w:type="spellEnd"/>
      <w:r w:rsidRPr="009008F4">
        <w:rPr>
          <w:lang w:val="en-US"/>
        </w:rPr>
        <w:t xml:space="preserve"> </w:t>
      </w:r>
      <w:proofErr w:type="spellStart"/>
      <w:r w:rsidRPr="009008F4">
        <w:rPr>
          <w:lang w:val="en-US"/>
        </w:rPr>
        <w:t>HRVATSKA</w:t>
      </w:r>
      <w:proofErr w:type="spellEnd"/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TRGOVAČKI</w:t>
      </w:r>
      <w:proofErr w:type="spellEnd"/>
      <w:r w:rsidRPr="009008F4">
        <w:rPr>
          <w:lang w:val="en-US"/>
        </w:rPr>
        <w:t xml:space="preserve"> </w:t>
      </w:r>
      <w:proofErr w:type="spellStart"/>
      <w:r w:rsidRPr="009008F4">
        <w:rPr>
          <w:lang w:val="en-US"/>
        </w:rPr>
        <w:t>SUD</w:t>
      </w:r>
      <w:proofErr w:type="spellEnd"/>
      <w:r w:rsidRPr="009008F4">
        <w:rPr>
          <w:lang w:val="en-US"/>
        </w:rPr>
        <w:t xml:space="preserve"> U </w:t>
      </w:r>
      <w:proofErr w:type="spellStart"/>
      <w:r w:rsidRPr="009008F4">
        <w:rPr>
          <w:lang w:val="en-US"/>
        </w:rPr>
        <w:t>ZAGREBU</w:t>
      </w:r>
      <w:proofErr w:type="spellEnd"/>
    </w:p>
    <w:p w:rsidRDefault="002D3EAE" w:rsidP="002D3EAE" w:rsidR="002D3EAE" w:rsidRPr="009008F4">
      <w:pPr>
        <w:ind w:right="-288"/>
        <w:rPr>
          <w:lang w:val="en-US"/>
        </w:rPr>
      </w:pPr>
      <w:proofErr w:type="spellStart"/>
      <w:r w:rsidRPr="009008F4">
        <w:rPr>
          <w:lang w:val="en-US"/>
        </w:rPr>
        <w:t>Amruševa</w:t>
      </w:r>
      <w:proofErr w:type="spellEnd"/>
      <w:r w:rsidRPr="009008F4">
        <w:rPr>
          <w:lang w:val="en-US"/>
        </w:rPr>
        <w:t xml:space="preserve"> II/2</w:t>
      </w:r>
    </w:p>
    <w:p w:rsidRDefault="00E36FCB" w:rsidP="002D3EAE" w:rsidR="002D3EAE" w:rsidRPr="009008F4">
      <w:pPr>
        <w:ind w:right="-288"/>
        <w:rPr>
          <w:lang w:val="en-US"/>
        </w:rPr>
      </w:pPr>
      <w:r>
        <w:rPr>
          <w:lang w:val="en-US"/>
        </w:rPr>
        <w:t xml:space="preserve">   </w:t>
      </w:r>
      <w:r w:rsidR="002D3EAE" w:rsidRPr="009008F4">
        <w:rPr>
          <w:lang w:val="en-US"/>
        </w:rPr>
        <w:t xml:space="preserve">                                                                                            </w:t>
      </w:r>
      <w:r w:rsidR="009008F4">
        <w:rPr>
          <w:lang w:val="en-US"/>
        </w:rPr>
        <w:t xml:space="preserve">                  </w:t>
      </w:r>
      <w:r w:rsidR="008B4D55" w:rsidRPr="009008F4">
        <w:rPr>
          <w:lang w:val="en-US"/>
        </w:rPr>
        <w:t xml:space="preserve">    </w:t>
      </w:r>
      <w:r w:rsidR="002D3EAE" w:rsidRPr="009008F4">
        <w:rPr>
          <w:lang w:val="en-US"/>
        </w:rPr>
        <w:t xml:space="preserve">  </w:t>
      </w:r>
      <w:proofErr w:type="gramStart"/>
      <w:r w:rsidR="002D3EAE" w:rsidRPr="009008F4">
        <w:rPr>
          <w:lang w:val="en-US"/>
        </w:rPr>
        <w:t xml:space="preserve">56 </w:t>
      </w:r>
      <w:r w:rsidR="00DA400F">
        <w:rPr>
          <w:lang w:val="en-US"/>
        </w:rPr>
        <w:t>St-</w:t>
      </w:r>
      <w:r w:rsidR="00420E18">
        <w:rPr>
          <w:lang w:val="en-US"/>
        </w:rPr>
        <w:t>7565/2015.</w:t>
      </w:r>
      <w:proofErr w:type="gramEnd"/>
    </w:p>
    <w:p w:rsidRDefault="003E12BD" w:rsidP="003E12BD" w:rsidR="003E12BD" w:rsidRPr="009008F4">
      <w:pPr>
        <w:ind w:right="-288"/>
        <w:jc w:val="center"/>
      </w:pPr>
      <w:r w:rsidRPr="009008F4">
        <w:rPr>
          <w:lang w:val="en-US"/>
        </w:rPr>
        <w:t>R E P U B L I K A   H R V A T S K A</w:t>
      </w:r>
    </w:p>
    <w:p w:rsidRDefault="002D3EAE" w:rsidP="003E12BD" w:rsidR="002D3EAE" w:rsidRPr="009008F4">
      <w:pPr>
        <w:jc w:val="center"/>
      </w:pPr>
      <w:r w:rsidRPr="009008F4">
        <w:t>R  J  E  Š  E  N  J  E</w:t>
      </w:r>
    </w:p>
    <w:p w:rsidRDefault="002D3EAE" w:rsidP="002D3EAE" w:rsidR="002D3EAE" w:rsidRPr="009008F4">
      <w:pPr>
        <w:jc w:val="center"/>
      </w:pPr>
    </w:p>
    <w:p w:rsidRDefault="002D3EAE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Trgovački sud u Zagrebu po sucu pojedincu Vjekoslavu Zaninoviću, u </w:t>
      </w:r>
      <w:r w:rsidR="00DA400F">
        <w:t xml:space="preserve">skraćenom stečajnom postupku pokrenutim nad dužnikom </w:t>
      </w:r>
      <w:proofErr w:type="spellStart"/>
      <w:r w:rsidR="00420E18">
        <w:t>JAGLUN</w:t>
      </w:r>
      <w:proofErr w:type="spellEnd"/>
      <w:r w:rsidR="00420E18">
        <w:t xml:space="preserve"> d.o.o., </w:t>
      </w:r>
      <w:proofErr w:type="spellStart"/>
      <w:r w:rsidR="00420E18">
        <w:t>Andrijevićeva</w:t>
      </w:r>
      <w:proofErr w:type="spellEnd"/>
      <w:r w:rsidR="00420E18">
        <w:t xml:space="preserve"> </w:t>
      </w:r>
      <w:proofErr w:type="spellStart"/>
      <w:r w:rsidR="00420E18">
        <w:t>12</w:t>
      </w:r>
      <w:proofErr w:type="spellEnd"/>
      <w:r w:rsidR="000979F3">
        <w:t xml:space="preserve"> </w:t>
      </w:r>
      <w:proofErr w:type="spellStart"/>
      <w:r w:rsidR="000979F3">
        <w:t>10000</w:t>
      </w:r>
      <w:proofErr w:type="spellEnd"/>
      <w:r w:rsidR="000979F3">
        <w:t xml:space="preserve"> Zagreb, </w:t>
      </w:r>
      <w:proofErr w:type="spellStart"/>
      <w:r w:rsidR="000979F3">
        <w:t>OIB</w:t>
      </w:r>
      <w:proofErr w:type="spellEnd"/>
      <w:r w:rsidR="000979F3">
        <w:t xml:space="preserve">: </w:t>
      </w:r>
      <w:proofErr w:type="spellStart"/>
      <w:r w:rsidR="00420E18" w:rsidRPr="00420E18">
        <w:t>53949174001</w:t>
      </w:r>
      <w:proofErr w:type="spellEnd"/>
      <w:r w:rsidR="00420E18">
        <w:t xml:space="preserve">, </w:t>
      </w:r>
      <w:r w:rsidR="00DA400F">
        <w:t xml:space="preserve">dana </w:t>
      </w:r>
      <w:proofErr w:type="spellStart"/>
      <w:r w:rsidR="00420E18">
        <w:t>04</w:t>
      </w:r>
      <w:proofErr w:type="spellEnd"/>
      <w:r w:rsidR="00420E18">
        <w:t xml:space="preserve">. kolovoza </w:t>
      </w:r>
      <w:r w:rsidR="00DA400F">
        <w:t xml:space="preserve"> </w:t>
      </w:r>
      <w:proofErr w:type="spellStart"/>
      <w:r w:rsidR="00DA400F">
        <w:t>2016.g</w:t>
      </w:r>
      <w:proofErr w:type="spellEnd"/>
      <w:r w:rsidR="00DA400F">
        <w:t xml:space="preserve">. </w:t>
      </w:r>
    </w:p>
    <w:p w:rsidRDefault="003E12BD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</w:p>
    <w:p w:rsidRDefault="008942D7" w:rsidP="00653FFC" w:rsidR="008942D7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                                  </w:t>
      </w:r>
      <w:r w:rsidR="00653FFC" w:rsidRPr="009008F4">
        <w:t xml:space="preserve">                </w:t>
      </w:r>
      <w:r w:rsidR="00E36FCB">
        <w:t xml:space="preserve">    </w:t>
      </w:r>
      <w:r w:rsidR="00653FFC" w:rsidRPr="009008F4">
        <w:t xml:space="preserve"> </w:t>
      </w:r>
      <w:r w:rsidRPr="009008F4">
        <w:t xml:space="preserve"> r i j e š i o  j e </w:t>
      </w:r>
    </w:p>
    <w:p w:rsidRDefault="008942D7" w:rsidP="00653FFC" w:rsidR="008942D7" w:rsidRPr="009008F4">
      <w:pPr>
        <w:jc w:val="both"/>
      </w:pPr>
    </w:p>
    <w:p w:rsidRDefault="003E12BD" w:rsidP="000E1045" w:rsidR="00DA400F">
      <w:pPr>
        <w:jc w:val="both"/>
      </w:pPr>
      <w:r w:rsidRPr="009008F4">
        <w:t xml:space="preserve">             </w:t>
      </w:r>
      <w:r w:rsidR="00DA400F">
        <w:t xml:space="preserve">  </w:t>
      </w:r>
      <w:r w:rsidR="008942D7" w:rsidRPr="009008F4">
        <w:t>Ispravlja se</w:t>
      </w:r>
      <w:r w:rsidR="00653FFC" w:rsidRPr="009008F4">
        <w:t xml:space="preserve"> </w:t>
      </w:r>
      <w:r w:rsidR="00DF3305" w:rsidRPr="009008F4">
        <w:t xml:space="preserve">rješenje </w:t>
      </w:r>
      <w:r w:rsidRPr="009008F4">
        <w:t xml:space="preserve"> </w:t>
      </w:r>
      <w:r w:rsidR="008B27AF" w:rsidRPr="009008F4">
        <w:t xml:space="preserve">ovog suda </w:t>
      </w:r>
      <w:r w:rsidR="002D3EAE" w:rsidRPr="009008F4">
        <w:t xml:space="preserve">poslovni broj </w:t>
      </w:r>
      <w:r w:rsidR="00E85C40" w:rsidRPr="009008F4">
        <w:t xml:space="preserve"> </w:t>
      </w:r>
      <w:r w:rsidR="000979F3">
        <w:t>St-</w:t>
      </w:r>
      <w:proofErr w:type="spellStart"/>
      <w:r w:rsidR="000979F3">
        <w:t>5411</w:t>
      </w:r>
      <w:proofErr w:type="spellEnd"/>
      <w:r w:rsidR="000979F3">
        <w:t>/</w:t>
      </w:r>
      <w:proofErr w:type="spellStart"/>
      <w:r w:rsidR="000979F3">
        <w:t>2015</w:t>
      </w:r>
      <w:proofErr w:type="spellEnd"/>
      <w:r w:rsidR="000979F3">
        <w:t>.</w:t>
      </w:r>
      <w:r w:rsidR="00DA400F">
        <w:t xml:space="preserve"> od dana </w:t>
      </w:r>
      <w:proofErr w:type="spellStart"/>
      <w:r w:rsidR="00DA400F">
        <w:t>1</w:t>
      </w:r>
      <w:r w:rsidR="000979F3">
        <w:t>9</w:t>
      </w:r>
      <w:proofErr w:type="spellEnd"/>
      <w:r w:rsidR="00DA400F">
        <w:t xml:space="preserve">. srpnja </w:t>
      </w:r>
    </w:p>
    <w:p w:rsidRDefault="00DA400F" w:rsidP="000E1045" w:rsidR="000E1045" w:rsidRPr="009008F4">
      <w:pPr>
        <w:jc w:val="both"/>
      </w:pPr>
      <w:r>
        <w:t xml:space="preserve">               </w:t>
      </w:r>
      <w:proofErr w:type="spellStart"/>
      <w:r>
        <w:t>2016.g</w:t>
      </w:r>
      <w:proofErr w:type="spellEnd"/>
      <w:r>
        <w:t>.</w:t>
      </w:r>
      <w:r w:rsidR="00653FFC" w:rsidRPr="009008F4">
        <w:t xml:space="preserve">  uslijed omaške u pisanju,</w:t>
      </w:r>
      <w:r w:rsidR="00525798" w:rsidRPr="009008F4">
        <w:t xml:space="preserve"> na način</w:t>
      </w:r>
      <w:r w:rsidR="000E1045" w:rsidRPr="009008F4">
        <w:t>:</w:t>
      </w:r>
    </w:p>
    <w:p w:rsidRDefault="000E1045" w:rsidP="000E1045" w:rsidR="000E1045" w:rsidRPr="009008F4">
      <w:pPr>
        <w:jc w:val="both"/>
      </w:pPr>
    </w:p>
    <w:p w:rsidRDefault="009008F4" w:rsidP="00420E18" w:rsidR="00DF3305" w:rsidRPr="009008F4">
      <w:pPr>
        <w:numPr>
          <w:ilvl w:val="0"/>
          <w:numId w:val="9"/>
        </w:numPr>
        <w:jc w:val="both"/>
      </w:pPr>
      <w:r>
        <w:t xml:space="preserve">da </w:t>
      </w:r>
      <w:r w:rsidR="00DF3305" w:rsidRPr="009008F4">
        <w:t xml:space="preserve">se u glavi </w:t>
      </w:r>
      <w:r w:rsidR="00DA400F">
        <w:t xml:space="preserve">i izreci </w:t>
      </w:r>
      <w:r w:rsidR="00DF3305" w:rsidRPr="009008F4">
        <w:t>rješenja</w:t>
      </w:r>
      <w:r w:rsidR="00DA400F">
        <w:t xml:space="preserve"> (I.</w:t>
      </w:r>
      <w:r w:rsidR="00E36FCB">
        <w:t xml:space="preserve"> i III.</w:t>
      </w:r>
      <w:r w:rsidR="00DA400F">
        <w:t xml:space="preserve"> točka)</w:t>
      </w:r>
      <w:r w:rsidR="000E1045" w:rsidRPr="009008F4">
        <w:t xml:space="preserve"> namjesto</w:t>
      </w:r>
      <w:r w:rsidR="00653FFC" w:rsidRPr="009008F4">
        <w:t xml:space="preserve"> pogrešno naznačen</w:t>
      </w:r>
      <w:r w:rsidR="000E1045" w:rsidRPr="009008F4">
        <w:t>og</w:t>
      </w:r>
      <w:r w:rsidR="00653FFC" w:rsidRPr="009008F4">
        <w:t xml:space="preserve"> </w:t>
      </w:r>
      <w:proofErr w:type="spellStart"/>
      <w:r w:rsidR="003E12BD" w:rsidRPr="009008F4">
        <w:t>OIB</w:t>
      </w:r>
      <w:proofErr w:type="spellEnd"/>
      <w:r w:rsidR="00DF3305" w:rsidRPr="009008F4">
        <w:t xml:space="preserve">-a  </w:t>
      </w:r>
      <w:r w:rsidR="00DA400F">
        <w:t xml:space="preserve">dužnika </w:t>
      </w:r>
      <w:r w:rsidR="00DF3305" w:rsidRPr="009008F4">
        <w:t>...''</w:t>
      </w:r>
      <w:proofErr w:type="spellStart"/>
      <w:r w:rsidR="00420E18">
        <w:t>5349174001</w:t>
      </w:r>
      <w:proofErr w:type="spellEnd"/>
      <w:r w:rsidR="00DF3305" w:rsidRPr="009008F4">
        <w:t xml:space="preserve">''....točno </w:t>
      </w:r>
      <w:proofErr w:type="spellStart"/>
      <w:r w:rsidR="00DF3305" w:rsidRPr="009008F4">
        <w:t>piše..</w:t>
      </w:r>
      <w:proofErr w:type="spellEnd"/>
      <w:r w:rsidR="00DF3305" w:rsidRPr="009008F4">
        <w:t>.</w:t>
      </w:r>
      <w:r w:rsidR="00DA400F" w:rsidRPr="00DA400F">
        <w:t xml:space="preserve"> </w:t>
      </w:r>
      <w:proofErr w:type="spellStart"/>
      <w:r w:rsidR="00420E18" w:rsidRPr="00420E18">
        <w:t>53949174001</w:t>
      </w:r>
      <w:r w:rsidR="00DF3305" w:rsidRPr="009008F4">
        <w:t>..</w:t>
      </w:r>
      <w:proofErr w:type="spellEnd"/>
      <w:r w:rsidR="00DF3305" w:rsidRPr="009008F4">
        <w:t>.''.</w:t>
      </w:r>
    </w:p>
    <w:p w:rsidRDefault="00DF3305" w:rsidP="00DF3305" w:rsidR="00DF3305" w:rsidRPr="009008F4">
      <w:pPr>
        <w:ind w:left="1260"/>
        <w:jc w:val="both"/>
      </w:pPr>
    </w:p>
    <w:p w:rsidRDefault="001B0664" w:rsidP="00DF3305" w:rsidR="008942D7" w:rsidRPr="009008F4">
      <w:pPr>
        <w:ind w:left="1260"/>
        <w:jc w:val="both"/>
      </w:pPr>
      <w:r>
        <w:t xml:space="preserve">     </w:t>
      </w:r>
      <w:r w:rsidR="008942D7" w:rsidRPr="009008F4">
        <w:t xml:space="preserve">                                     </w:t>
      </w:r>
      <w:r w:rsidR="00DF3305" w:rsidRPr="009008F4">
        <w:t xml:space="preserve">      </w:t>
      </w:r>
      <w:r w:rsidR="008B27AF" w:rsidRPr="009008F4">
        <w:t xml:space="preserve"> </w:t>
      </w:r>
      <w:r w:rsidR="008942D7" w:rsidRPr="009008F4">
        <w:t xml:space="preserve"> Obrazloženje</w:t>
      </w:r>
    </w:p>
    <w:p w:rsidRDefault="008942D7" w:rsidP="00653FFC" w:rsidR="008942D7" w:rsidRPr="009008F4">
      <w:pPr>
        <w:jc w:val="both"/>
      </w:pPr>
    </w:p>
    <w:p w:rsidRDefault="008B27AF" w:rsidP="00653FFC" w:rsidR="00653FFC" w:rsidRPr="009008F4">
      <w:pPr>
        <w:jc w:val="both"/>
      </w:pPr>
      <w:r w:rsidRPr="009008F4">
        <w:t xml:space="preserve">               </w:t>
      </w:r>
      <w:r w:rsidR="00653FFC" w:rsidRPr="009008F4">
        <w:t xml:space="preserve">Podneskom </w:t>
      </w:r>
      <w:r w:rsidR="00E36FCB">
        <w:t>Financijske agencije, Regionalni centar Zagreb, Odjel za provedbu ovrhe</w:t>
      </w:r>
      <w:r w:rsidR="003E12BD" w:rsidRPr="009008F4">
        <w:t xml:space="preserve"> od </w:t>
      </w:r>
      <w:proofErr w:type="spellStart"/>
      <w:r w:rsidR="00E36FCB">
        <w:t>26</w:t>
      </w:r>
      <w:proofErr w:type="spellEnd"/>
      <w:r w:rsidR="00E36FCB">
        <w:t xml:space="preserve">. srpnja </w:t>
      </w:r>
      <w:proofErr w:type="spellStart"/>
      <w:r w:rsidR="00E36FCB">
        <w:t>2016.g</w:t>
      </w:r>
      <w:proofErr w:type="spellEnd"/>
      <w:r w:rsidR="003E12BD" w:rsidRPr="009008F4">
        <w:t>. up</w:t>
      </w:r>
      <w:r w:rsidR="000E1045" w:rsidRPr="009008F4">
        <w:t>i</w:t>
      </w:r>
      <w:r w:rsidR="003E12BD" w:rsidRPr="009008F4">
        <w:t>re</w:t>
      </w:r>
      <w:r w:rsidR="007F037B" w:rsidRPr="009008F4">
        <w:t xml:space="preserve"> </w:t>
      </w:r>
      <w:r w:rsidR="00653FFC" w:rsidRPr="009008F4">
        <w:t xml:space="preserve">se </w:t>
      </w:r>
      <w:r w:rsidR="007F037B" w:rsidRPr="009008F4">
        <w:t>na očitu pogrešku u pisanju</w:t>
      </w:r>
      <w:r w:rsidR="009008F4">
        <w:t xml:space="preserve"> </w:t>
      </w:r>
      <w:proofErr w:type="spellStart"/>
      <w:r w:rsidR="009008F4">
        <w:t>OIB</w:t>
      </w:r>
      <w:proofErr w:type="spellEnd"/>
      <w:r w:rsidR="009008F4">
        <w:t xml:space="preserve">-a </w:t>
      </w:r>
      <w:r w:rsidR="00E36FCB">
        <w:t>dužnika</w:t>
      </w:r>
      <w:r w:rsidR="009008F4">
        <w:t xml:space="preserve"> </w:t>
      </w:r>
      <w:r w:rsidR="007F037B" w:rsidRPr="009008F4">
        <w:t xml:space="preserve"> </w:t>
      </w:r>
      <w:r w:rsidR="00525798" w:rsidRPr="009008F4">
        <w:t xml:space="preserve">koju sadrži </w:t>
      </w:r>
      <w:r w:rsidR="00DF3305" w:rsidRPr="009008F4">
        <w:t>rješenje</w:t>
      </w:r>
      <w:r w:rsidR="00E21C68" w:rsidRPr="009008F4">
        <w:t xml:space="preserve"> ovog suda od dana </w:t>
      </w:r>
      <w:r w:rsidR="00420E18">
        <w:t xml:space="preserve"> </w:t>
      </w:r>
      <w:proofErr w:type="spellStart"/>
      <w:r w:rsidR="00420E18">
        <w:t>20</w:t>
      </w:r>
      <w:proofErr w:type="spellEnd"/>
      <w:r w:rsidR="00E36FCB">
        <w:t xml:space="preserve">. srpnja </w:t>
      </w:r>
      <w:proofErr w:type="spellStart"/>
      <w:r w:rsidR="00E36FCB">
        <w:t>2016.</w:t>
      </w:r>
      <w:r w:rsidR="00E21C68" w:rsidRPr="009008F4">
        <w:t>g</w:t>
      </w:r>
      <w:proofErr w:type="spellEnd"/>
      <w:r w:rsidR="00E21C68" w:rsidRPr="009008F4">
        <w:t>.</w:t>
      </w:r>
      <w:r w:rsidR="007F037B" w:rsidRPr="009008F4">
        <w:t xml:space="preserve"> te je </w:t>
      </w:r>
      <w:r w:rsidR="00525798" w:rsidRPr="009008F4">
        <w:t xml:space="preserve">stoga </w:t>
      </w:r>
      <w:r w:rsidR="007F037B" w:rsidRPr="009008F4">
        <w:t>slijedom navedeno</w:t>
      </w:r>
      <w:r w:rsidR="00ED57B7" w:rsidRPr="009008F4">
        <w:t>g</w:t>
      </w:r>
      <w:r w:rsidR="007F037B" w:rsidRPr="009008F4">
        <w:t xml:space="preserve"> va</w:t>
      </w:r>
      <w:r w:rsidR="000E1045" w:rsidRPr="009008F4">
        <w:t>ljalo i riješiti kao u</w:t>
      </w:r>
      <w:r w:rsidR="007F037B" w:rsidRPr="009008F4">
        <w:t xml:space="preserve"> izreci ovog rješenja a temeljem čl. </w:t>
      </w:r>
      <w:r w:rsidR="008942D7" w:rsidRPr="009008F4">
        <w:t xml:space="preserve"> </w:t>
      </w:r>
      <w:proofErr w:type="spellStart"/>
      <w:r w:rsidR="00E36FCB">
        <w:t>10</w:t>
      </w:r>
      <w:proofErr w:type="spellEnd"/>
      <w:r w:rsidR="00E36FCB">
        <w:t xml:space="preserve">. Stečajnog zakona (NN </w:t>
      </w:r>
      <w:proofErr w:type="spellStart"/>
      <w:r w:rsidR="00E36FCB">
        <w:t>71</w:t>
      </w:r>
      <w:proofErr w:type="spellEnd"/>
      <w:r w:rsidR="00E36FCB">
        <w:t>/</w:t>
      </w:r>
      <w:proofErr w:type="spellStart"/>
      <w:r w:rsidR="00E36FCB">
        <w:t>15</w:t>
      </w:r>
      <w:proofErr w:type="spellEnd"/>
      <w:r w:rsidR="00E36FCB">
        <w:t xml:space="preserve">.) u vezi čl. </w:t>
      </w:r>
      <w:proofErr w:type="spellStart"/>
      <w:r w:rsidR="00E36FCB">
        <w:t>342</w:t>
      </w:r>
      <w:proofErr w:type="spellEnd"/>
      <w:r w:rsidR="00E36FCB">
        <w:t xml:space="preserve">. u vezi čl. </w:t>
      </w:r>
      <w:proofErr w:type="spellStart"/>
      <w:r w:rsidR="00E36FCB">
        <w:t>347</w:t>
      </w:r>
      <w:proofErr w:type="spellEnd"/>
      <w:r w:rsidR="00E36FCB">
        <w:t>.</w:t>
      </w:r>
      <w:r w:rsidR="00653FFC" w:rsidRPr="009008F4">
        <w:t xml:space="preserve"> Zakona o parničnom postupku (NN </w:t>
      </w:r>
      <w:proofErr w:type="spellStart"/>
      <w:r w:rsidR="00653FFC" w:rsidRPr="009008F4">
        <w:t>53</w:t>
      </w:r>
      <w:proofErr w:type="spellEnd"/>
      <w:r w:rsidR="00653FFC" w:rsidRPr="009008F4">
        <w:t>/</w:t>
      </w:r>
      <w:proofErr w:type="spellStart"/>
      <w:r w:rsidR="00653FFC" w:rsidRPr="009008F4">
        <w:t>91</w:t>
      </w:r>
      <w:proofErr w:type="spellEnd"/>
      <w:r w:rsidR="00653FFC" w:rsidRPr="009008F4">
        <w:t xml:space="preserve">., NN </w:t>
      </w:r>
      <w:proofErr w:type="spellStart"/>
      <w:r w:rsidR="00653FFC" w:rsidRPr="009008F4">
        <w:t>91</w:t>
      </w:r>
      <w:proofErr w:type="spellEnd"/>
      <w:r w:rsidR="00653FFC" w:rsidRPr="009008F4">
        <w:t>/</w:t>
      </w:r>
      <w:proofErr w:type="spellStart"/>
      <w:r w:rsidR="00653FFC" w:rsidRPr="009008F4">
        <w:t>92</w:t>
      </w:r>
      <w:proofErr w:type="spellEnd"/>
      <w:r w:rsidR="00653FFC" w:rsidRPr="009008F4">
        <w:t xml:space="preserve">., NN </w:t>
      </w:r>
      <w:proofErr w:type="spellStart"/>
      <w:r w:rsidR="00653FFC" w:rsidRPr="009008F4">
        <w:t>112</w:t>
      </w:r>
      <w:proofErr w:type="spellEnd"/>
      <w:r w:rsidR="00653FFC" w:rsidRPr="009008F4">
        <w:t>/</w:t>
      </w:r>
      <w:proofErr w:type="spellStart"/>
      <w:r w:rsidR="00653FFC" w:rsidRPr="009008F4">
        <w:t>99</w:t>
      </w:r>
      <w:proofErr w:type="spellEnd"/>
      <w:r w:rsidR="00653FFC" w:rsidRPr="009008F4">
        <w:t xml:space="preserve">,  NN </w:t>
      </w:r>
      <w:proofErr w:type="spellStart"/>
      <w:r w:rsidR="00653FFC" w:rsidRPr="009008F4">
        <w:t>88</w:t>
      </w:r>
      <w:proofErr w:type="spellEnd"/>
      <w:r w:rsidR="00653FFC" w:rsidRPr="009008F4">
        <w:t>/</w:t>
      </w:r>
      <w:proofErr w:type="spellStart"/>
      <w:r w:rsidR="00653FFC" w:rsidRPr="009008F4">
        <w:t>01</w:t>
      </w:r>
      <w:proofErr w:type="spellEnd"/>
      <w:r w:rsidR="00653FFC" w:rsidRPr="009008F4">
        <w:t xml:space="preserve">., NN </w:t>
      </w:r>
      <w:proofErr w:type="spellStart"/>
      <w:r w:rsidR="00653FFC" w:rsidRPr="009008F4">
        <w:t>117</w:t>
      </w:r>
      <w:proofErr w:type="spellEnd"/>
      <w:r w:rsidR="00653FFC" w:rsidRPr="009008F4">
        <w:t>/</w:t>
      </w:r>
      <w:proofErr w:type="spellStart"/>
      <w:r w:rsidR="00653FFC" w:rsidRPr="009008F4">
        <w:t>03</w:t>
      </w:r>
      <w:proofErr w:type="spellEnd"/>
      <w:r w:rsidR="00653FFC" w:rsidRPr="009008F4">
        <w:t xml:space="preserve">., NN </w:t>
      </w:r>
      <w:proofErr w:type="spellStart"/>
      <w:r w:rsidR="00653FFC" w:rsidRPr="009008F4">
        <w:t>88</w:t>
      </w:r>
      <w:proofErr w:type="spellEnd"/>
      <w:r w:rsidR="00653FFC" w:rsidRPr="009008F4">
        <w:t>/</w:t>
      </w:r>
      <w:proofErr w:type="spellStart"/>
      <w:r w:rsidR="00653FFC" w:rsidRPr="009008F4">
        <w:t>05</w:t>
      </w:r>
      <w:proofErr w:type="spellEnd"/>
      <w:r w:rsidR="00653FFC" w:rsidRPr="009008F4">
        <w:t xml:space="preserve">., NN </w:t>
      </w:r>
      <w:proofErr w:type="spellStart"/>
      <w:r w:rsidR="00653FFC" w:rsidRPr="009008F4">
        <w:t>84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 NN </w:t>
      </w:r>
      <w:proofErr w:type="spellStart"/>
      <w:r w:rsidR="00653FFC" w:rsidRPr="009008F4">
        <w:t>96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NN </w:t>
      </w:r>
      <w:proofErr w:type="spellStart"/>
      <w:r w:rsidR="00653FFC" w:rsidRPr="009008F4">
        <w:t>123</w:t>
      </w:r>
      <w:proofErr w:type="spellEnd"/>
      <w:r w:rsidR="00653FFC" w:rsidRPr="009008F4">
        <w:t>/</w:t>
      </w:r>
      <w:proofErr w:type="spellStart"/>
      <w:r w:rsidR="00653FFC" w:rsidRPr="009008F4">
        <w:t>08</w:t>
      </w:r>
      <w:proofErr w:type="spellEnd"/>
      <w:r w:rsidR="00653FFC" w:rsidRPr="009008F4">
        <w:t xml:space="preserve">., NN </w:t>
      </w:r>
      <w:proofErr w:type="spellStart"/>
      <w:r w:rsidR="00653FFC" w:rsidRPr="009008F4">
        <w:t>57</w:t>
      </w:r>
      <w:proofErr w:type="spellEnd"/>
      <w:r w:rsidR="00653FFC" w:rsidRPr="009008F4">
        <w:t>/</w:t>
      </w:r>
      <w:proofErr w:type="spellStart"/>
      <w:r w:rsidR="00653FFC" w:rsidRPr="009008F4">
        <w:t>11</w:t>
      </w:r>
      <w:proofErr w:type="spellEnd"/>
      <w:r w:rsidR="00653FFC" w:rsidRPr="009008F4">
        <w:t xml:space="preserve">., NN </w:t>
      </w:r>
      <w:proofErr w:type="spellStart"/>
      <w:r w:rsidR="00653FFC" w:rsidRPr="009008F4">
        <w:t>148</w:t>
      </w:r>
      <w:proofErr w:type="spellEnd"/>
      <w:r w:rsidR="00653FFC" w:rsidRPr="009008F4">
        <w:t>/</w:t>
      </w:r>
      <w:proofErr w:type="spellStart"/>
      <w:r w:rsidR="00653FFC" w:rsidRPr="009008F4">
        <w:t>11</w:t>
      </w:r>
      <w:proofErr w:type="spellEnd"/>
      <w:r w:rsidR="00653FFC" w:rsidRPr="009008F4">
        <w:t xml:space="preserve"> i NN </w:t>
      </w:r>
      <w:proofErr w:type="spellStart"/>
      <w:r w:rsidR="00653FFC" w:rsidRPr="009008F4">
        <w:t>25</w:t>
      </w:r>
      <w:proofErr w:type="spellEnd"/>
      <w:r w:rsidR="00653FFC" w:rsidRPr="009008F4">
        <w:t>/</w:t>
      </w:r>
      <w:proofErr w:type="spellStart"/>
      <w:r w:rsidR="00653FFC" w:rsidRPr="009008F4">
        <w:t>13</w:t>
      </w:r>
      <w:proofErr w:type="spellEnd"/>
      <w:r w:rsidR="00653FFC" w:rsidRPr="009008F4">
        <w:t>.).</w:t>
      </w:r>
    </w:p>
    <w:p w:rsidRDefault="008942D7" w:rsidP="00653FFC" w:rsidR="008942D7" w:rsidRPr="009008F4">
      <w:pPr>
        <w:jc w:val="both"/>
      </w:pPr>
      <w:r w:rsidRPr="009008F4">
        <w:t xml:space="preserve">                                                    U Zagrebu, </w:t>
      </w:r>
      <w:proofErr w:type="spellStart"/>
      <w:r w:rsidR="00420E18">
        <w:t>04</w:t>
      </w:r>
      <w:proofErr w:type="spellEnd"/>
      <w:r w:rsidR="00420E18">
        <w:t xml:space="preserve">. kolovoza </w:t>
      </w:r>
      <w:r w:rsidR="00E36FCB">
        <w:t xml:space="preserve"> </w:t>
      </w:r>
      <w:proofErr w:type="spellStart"/>
      <w:r w:rsidR="00E36FCB">
        <w:t>2016.</w:t>
      </w:r>
      <w:r w:rsidR="002D78C2" w:rsidRPr="009008F4">
        <w:t>g</w:t>
      </w:r>
      <w:proofErr w:type="spellEnd"/>
      <w:r w:rsidR="002D78C2" w:rsidRPr="009008F4">
        <w:t>.</w:t>
      </w:r>
      <w:r w:rsidRPr="009008F4">
        <w:t xml:space="preserve"> </w:t>
      </w:r>
    </w:p>
    <w:p w:rsidRDefault="008942D7" w:rsidR="008942D7" w:rsidRPr="009008F4">
      <w:r w:rsidRPr="009008F4">
        <w:t xml:space="preserve">                                                                </w:t>
      </w:r>
    </w:p>
    <w:p w:rsidRDefault="008942D7" w:rsidR="008942D7" w:rsidRPr="009008F4">
      <w:r w:rsidRPr="009008F4">
        <w:t xml:space="preserve">         </w:t>
      </w:r>
      <w:r w:rsidR="00E36FCB">
        <w:t xml:space="preserve"> </w:t>
      </w:r>
      <w:r w:rsidRPr="009008F4">
        <w:t xml:space="preserve">                                                                                                  SUDAC:</w:t>
      </w:r>
    </w:p>
    <w:p w:rsidRDefault="008942D7" w:rsidP="001B0664" w:rsidR="007F0DE8">
      <w:r w:rsidRPr="009008F4">
        <w:t xml:space="preserve">                                                                                                            </w:t>
      </w:r>
      <w:r w:rsidR="009008F4" w:rsidRPr="009008F4">
        <w:t>Vjekoslav Zaninović</w:t>
      </w:r>
      <w:r w:rsidR="001B0664">
        <w:t>,v.r.</w:t>
      </w:r>
    </w:p>
    <w:p w:rsidRDefault="001B0664" w:rsidP="001B0664" w:rsidR="001B0664">
      <w:r>
        <w:t xml:space="preserve">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1B0664" w:rsidP="001B0664" w:rsidR="001B0664" w:rsidRPr="009008F4">
      <w:r>
        <w:t xml:space="preserve">                                                                                                            Željka Kordić</w:t>
      </w:r>
    </w:p>
    <w:p w:rsidRDefault="008942D7" w:rsidR="008942D7" w:rsidRPr="009008F4">
      <w:r w:rsidRPr="009008F4">
        <w:t xml:space="preserve">                                                        </w:t>
      </w:r>
    </w:p>
    <w:p w:rsidRDefault="008942D7" w:rsidR="008942D7" w:rsidRPr="009008F4">
      <w:r w:rsidRPr="009008F4">
        <w:t>Uputa o pravnom lijeku:</w:t>
      </w:r>
    </w:p>
    <w:p w:rsidRDefault="008942D7" w:rsidR="008942D7" w:rsidRPr="009008F4">
      <w:r w:rsidRPr="009008F4">
        <w:t xml:space="preserve">Protiv ovog rješenja dopuštena je žalba Visokom trgovačkom sudu RH u roku od osam dana od dana dostave prijepisa ovog rješenja. Žalba se podnosi putem ovog suda u tri primjerka. </w:t>
      </w:r>
    </w:p>
    <w:p w:rsidRDefault="001B0664" w:rsidP="006E42D5" w:rsidR="001B0664">
      <w:r>
        <w:t>DNA</w:t>
      </w:r>
    </w:p>
    <w:p w:rsidRDefault="001B0664" w:rsidP="001B0664" w:rsidR="006E42D5">
      <w:pPr>
        <w:pStyle w:val="Odlomakpopisa"/>
        <w:numPr>
          <w:ilvl w:val="0"/>
          <w:numId w:val="10"/>
        </w:numPr>
      </w:pPr>
      <w:r>
        <w:t>Podnositelju zahtjeva FINA-i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Dužnik i zakonski zastupnik dužnika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 xml:space="preserve">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Sudski registar – elektronski i neposredno po pravomoćnosti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Mrežna stanica e-Oglasna ploče</w:t>
      </w:r>
    </w:p>
    <w:p w:rsidRDefault="001B0664" w:rsidP="001B0664" w:rsidR="001B0664">
      <w:pPr>
        <w:pStyle w:val="Odlomakpopisa"/>
        <w:numPr>
          <w:ilvl w:val="0"/>
          <w:numId w:val="10"/>
        </w:numPr>
      </w:pPr>
      <w:r>
        <w:t>Porezna uprava</w:t>
      </w:r>
    </w:p>
    <w:p w:rsidRDefault="001B0664" w:rsidP="006E42D5" w:rsidR="001B0664" w:rsidRPr="009008F4"/>
    <w:sectPr w:rsidR="001B0664" w:rsidRPr="009008F4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E1A72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9521E5F"/>
    <w:multiLevelType w:val="hybridMultilevel"/>
    <w:tmpl w:val="B9BA8BE0"/>
    <w:lvl w:tplc="FA900E88" w:ilvl="0"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2">
    <w:nsid w:val="343B030D"/>
    <w:multiLevelType w:val="hybridMultilevel"/>
    <w:tmpl w:val="30C2D030"/>
    <w:lvl w:tplc="EAF0BB9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9761280"/>
    <w:multiLevelType w:val="hybridMultilevel"/>
    <w:tmpl w:val="8744AF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8E2026"/>
    <w:multiLevelType w:val="hybridMultilevel"/>
    <w:tmpl w:val="707A96BC"/>
    <w:lvl w:tplc="3AA67178" w:ilvl="0">
      <w:start w:val="20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A72441A"/>
    <w:multiLevelType w:val="hybridMultilevel"/>
    <w:tmpl w:val="902C4DE6"/>
    <w:lvl w:tplc="192054F4" w:ilvl="0"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51D06EA6"/>
    <w:multiLevelType w:val="hybridMultilevel"/>
    <w:tmpl w:val="992CB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000EA7"/>
    <w:multiLevelType w:val="hybridMultilevel"/>
    <w:tmpl w:val="4D7CF8A8"/>
    <w:lvl w:tplc="21FE92F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0F26EA"/>
    <w:multiLevelType w:val="hybridMultilevel"/>
    <w:tmpl w:val="27648C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745DC8"/>
    <w:multiLevelType w:val="hybridMultilevel"/>
    <w:tmpl w:val="ABA42DEA"/>
    <w:lvl w:tplc="355EA7D2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C40"/>
    <w:rsid w:val="000979F3"/>
    <w:rsid w:val="000E1045"/>
    <w:rsid w:val="00110830"/>
    <w:rsid w:val="001B0664"/>
    <w:rsid w:val="002D3EAE"/>
    <w:rsid w:val="002D78C2"/>
    <w:rsid w:val="0035539C"/>
    <w:rsid w:val="003E12BD"/>
    <w:rsid w:val="00420E18"/>
    <w:rsid w:val="00480F62"/>
    <w:rsid w:val="00525798"/>
    <w:rsid w:val="005807B9"/>
    <w:rsid w:val="005E2037"/>
    <w:rsid w:val="00627F92"/>
    <w:rsid w:val="00653FFC"/>
    <w:rsid w:val="0069287F"/>
    <w:rsid w:val="006E42D5"/>
    <w:rsid w:val="007F037B"/>
    <w:rsid w:val="007F0DE8"/>
    <w:rsid w:val="00806B23"/>
    <w:rsid w:val="008942D7"/>
    <w:rsid w:val="008B27AF"/>
    <w:rsid w:val="008B4D55"/>
    <w:rsid w:val="009008F4"/>
    <w:rsid w:val="009116A9"/>
    <w:rsid w:val="00A24F81"/>
    <w:rsid w:val="00B7568C"/>
    <w:rsid w:val="00B9517C"/>
    <w:rsid w:val="00BB6B4D"/>
    <w:rsid w:val="00BE378B"/>
    <w:rsid w:val="00BF77E6"/>
    <w:rsid w:val="00CE4E7D"/>
    <w:rsid w:val="00D40210"/>
    <w:rsid w:val="00D62426"/>
    <w:rsid w:val="00D94A00"/>
    <w:rsid w:val="00DA400F"/>
    <w:rsid w:val="00DB51BC"/>
    <w:rsid w:val="00DF3305"/>
    <w:rsid w:val="00E21C68"/>
    <w:rsid w:val="00E36FCB"/>
    <w:rsid w:val="00E85C40"/>
    <w:rsid w:val="00EA35B7"/>
    <w:rsid w:val="00ED57B7"/>
    <w:rsid w:val="00FB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400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0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400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0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7565</izvorni_sadrzaj>
    <derivirana_varijabla naziv="DomainObject.Predmet.Broj_1">7565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St-7565/2015</izvorni_sadrzaj>
    <derivirana_varijabla naziv="DomainObject.Predmet.OznakaBroj_1">St-7565/2015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JAGLUN d.o.o.</izvorni_sadrzaj>
    <derivirana_varijabla naziv="DomainObject.Predmet.ProtustrankaFormated_1">  JAGLUN d.o.o.</derivirana_varijabla>
  </DomainObject.Predmet.ProtustrankaFormated>
  <DomainObject.Predmet.ProtustrankaFormatedOIB>
    <izvorni_sadrzaj>  JAGLUN d.o.o., OIB 53949174001</izvorni_sadrzaj>
    <derivirana_varijabla naziv="DomainObject.Predmet.ProtustrankaFormatedOIB_1">  JAGLUN d.o.o., OIB 53949174001</derivirana_varijabla>
  </DomainObject.Predmet.ProtustrankaFormatedOIB>
  <DomainObject.Predmet.ProtustrankaFormatedWithAdress>
    <izvorni_sadrzaj> JAGLUN d.o.o., Andrijevićeva 12, 10000 Zagreb</izvorni_sadrzaj>
    <derivirana_varijabla naziv="DomainObject.Predmet.ProtustrankaFormatedWithAdress_1"> JAGLUN d.o.o., Andrijevićeva 12, 10000 Zagreb</derivirana_varijabla>
  </DomainObject.Predmet.ProtustrankaFormatedWithAdress>
  <DomainObject.Predmet.ProtustrankaFormatedWithAdressOIB>
    <izvorni_sadrzaj> JAGLUN d.o.o., OIB 53949174001, Andrijevićeva 12, 10000 Zagreb</izvorni_sadrzaj>
    <derivirana_varijabla naziv="DomainObject.Predmet.ProtustrankaFormatedWithAdressOIB_1"> JAGLUN d.o.o., OIB 53949174001, Andrijevićeva 12, 10000 Zagreb</derivirana_varijabla>
  </DomainObject.Predmet.ProtustrankaFormatedWithAdressOIB>
  <DomainObject.Predmet.ProtustrankaWithAdress>
    <izvorni_sadrzaj>JAGLUN d.o.o. Andrijevićeva 12, 10000 Zagreb</izvorni_sadrzaj>
    <derivirana_varijabla naziv="DomainObject.Predmet.ProtustrankaWithAdress_1">JAGLUN d.o.o. Andrijevićeva 12, 10000 Zagreb</derivirana_varijabla>
  </DomainObject.Predmet.ProtustrankaWithAdress>
  <DomainObject.Predmet.ProtustrankaWithAdressOIB>
    <izvorni_sadrzaj>JAGLUN d.o.o., OIB 53949174001, Andrijevićeva 12, 10000 Zagreb</izvorni_sadrzaj>
    <derivirana_varijabla naziv="DomainObject.Predmet.ProtustrankaWithAdressOIB_1">JAGLUN d.o.o., OIB 53949174001, Andrijevićeva 12, 10000 Zagreb</derivirana_varijabla>
  </DomainObject.Predmet.ProtustrankaWithAdressOIB>
  <DomainObject.Predmet.ProtustrankaNazivFormated>
    <izvorni_sadrzaj>JAGLUN d.o.o.</izvorni_sadrzaj>
    <derivirana_varijabla naziv="DomainObject.Predmet.ProtustrankaNazivFormated_1">JAGLUN d.o.o.</derivirana_varijabla>
  </DomainObject.Predmet.ProtustrankaNazivFormated>
  <DomainObject.Predmet.ProtustrankaNazivFormatedOIB>
    <izvorni_sadrzaj>JAGLUN d.o.o., OIB 53949174001</izvorni_sadrzaj>
    <derivirana_varijabla naziv="DomainObject.Predmet.ProtustrankaNazivFormatedOIB_1">JAGLUN d.o.o., OIB 53949174001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JAGLUN d.o.o.</item>
    </izvorni_sadrzaj>
    <derivirana_varijabla naziv="DomainObject.Predmet.ProtuStrankaListFormated_1">
      <item>JAGLUN d.o.o.</item>
    </derivirana_varijabla>
  </DomainObject.Predmet.ProtuStrankaListFormated>
  <DomainObject.Predmet.ProtuStrankaListFormatedOIB>
    <izvorni_sadrzaj>
      <item>JAGLUN d.o.o., OIB 53949174001</item>
    </izvorni_sadrzaj>
    <derivirana_varijabla naziv="DomainObject.Predmet.ProtuStrankaListFormatedOIB_1">
      <item>JAGLUN d.o.o., OIB 53949174001</item>
    </derivirana_varijabla>
  </DomainObject.Predmet.ProtuStrankaListFormatedOIB>
  <DomainObject.Predmet.ProtuStrankaListFormatedWithAdress>
    <izvorni_sadrzaj>
      <item>JAGLUN d.o.o., Andrijevićeva 12, 10000 Zagreb</item>
    </izvorni_sadrzaj>
    <derivirana_varijabla naziv="DomainObject.Predmet.ProtuStrankaListFormatedWithAdress_1">
      <item>JAGLUN d.o.o., Andrijevićeva 12, 10000 Zagreb</item>
    </derivirana_varijabla>
  </DomainObject.Predmet.ProtuStrankaListFormatedWithAdress>
  <DomainObject.Predmet.ProtuStrankaListFormatedWithAdressOIB>
    <izvorni_sadrzaj>
      <item>JAGLUN d.o.o., OIB 53949174001, Andrijevićeva 12, 10000 Zagreb</item>
    </izvorni_sadrzaj>
    <derivirana_varijabla naziv="DomainObject.Predmet.ProtuStrankaListFormatedWithAdressOIB_1">
      <item>JAGLUN d.o.o., OIB 53949174001, Andrijevićeva 12, 10000 Zagreb</item>
    </derivirana_varijabla>
  </DomainObject.Predmet.ProtuStrankaListFormatedWithAdressOIB>
  <DomainObject.Predmet.ProtuStrankaListNazivFormated>
    <izvorni_sadrzaj>
      <item>JAGLUN d.o.o.</item>
    </izvorni_sadrzaj>
    <derivirana_varijabla naziv="DomainObject.Predmet.ProtuStrankaListNazivFormated_1">
      <item>JAGLUN d.o.o.</item>
    </derivirana_varijabla>
  </DomainObject.Predmet.ProtuStrankaListNazivFormated>
  <DomainObject.Predmet.ProtuStrankaListNazivFormatedOIB>
    <izvorni_sadrzaj>
      <item>JAGLUN d.o.o., OIB 53949174001</item>
    </izvorni_sadrzaj>
    <derivirana_varijabla naziv="DomainObject.Predmet.ProtuStrankaListNazivFormatedOIB_1">
      <item>JAGLUN d.o.o., OIB 53949174001</item>
    </derivirana_varijabla>
  </DomainObject.Predmet.ProtuStrankaListNazivFormatedOIB>
  <DomainObject.Predmet.OstaliListFormated>
    <izvorni_sadrzaj>
      <item>Vibor Čerič</item>
    </izvorni_sadrzaj>
    <derivirana_varijabla naziv="DomainObject.Predmet.OstaliListFormated_1">
      <item>Vibor Čerič</item>
    </derivirana_varijabla>
  </DomainObject.Predmet.OstaliListFormated>
  <DomainObject.Predmet.OstaliListFormatedOIB>
    <izvorni_sadrzaj>
      <item>Vibor Čerič, OIB 49399332171</item>
    </izvorni_sadrzaj>
    <derivirana_varijabla naziv="DomainObject.Predmet.OstaliListFormatedOIB_1">
      <item>Vibor Čerič, OIB 49399332171</item>
    </derivirana_varijabla>
  </DomainObject.Predmet.OstaliListFormatedOIB>
  <DomainObject.Predmet.OstaliListFormatedWithAdress>
    <izvorni_sadrzaj>
      <item>Vibor Čerič, Pertova 9, 10000 Zagreb</item>
    </izvorni_sadrzaj>
    <derivirana_varijabla naziv="DomainObject.Predmet.OstaliListFormatedWithAdress_1">
      <item>Vibor Čerič, Pertova 9, 10000 Zagreb</item>
    </derivirana_varijabla>
  </DomainObject.Predmet.OstaliListFormatedWithAdress>
  <DomainObject.Predmet.OstaliListFormatedWithAdressOIB>
    <izvorni_sadrzaj>
      <item>Vibor Čerič, OIB 49399332171, Pertova 9, 10000 Zagreb</item>
    </izvorni_sadrzaj>
    <derivirana_varijabla naziv="DomainObject.Predmet.OstaliListFormatedWithAdressOIB_1">
      <item>Vibor Čerič, OIB 49399332171, Pertova 9, 10000 Zagreb</item>
    </derivirana_varijabla>
  </DomainObject.Predmet.OstaliListFormatedWithAdressOIB>
  <DomainObject.Predmet.OstaliListNazivFormated>
    <izvorni_sadrzaj>
      <item>Vibor Čerič</item>
    </izvorni_sadrzaj>
    <derivirana_varijabla naziv="DomainObject.Predmet.OstaliListNazivFormated_1">
      <item>Vibor Čerič</item>
    </derivirana_varijabla>
  </DomainObject.Predmet.OstaliListNazivFormated>
  <DomainObject.Predmet.OstaliListNazivFormatedOIB>
    <izvorni_sadrzaj>
      <item>Vibor Čerič, OIB 49399332171</item>
    </izvorni_sadrzaj>
    <derivirana_varijabla naziv="DomainObject.Predmet.OstaliListNazivFormatedOIB_1">
      <item>Vibor Čerič, OIB 49399332171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JAGLUN d.o.o.</izvorni_sadrzaj>
    <derivirana_varijabla naziv="DomainObject.Predmet.ProtustrankaIDrugi_1">JAGLUN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JAGLUN d.o.o., OIB 53949174001, Andrijevićeva 12, 10000 Zagreb</izvorni_sadrzaj>
    <derivirana_varijabla naziv="DomainObject.Predmet.ProtustrankaIDrugiAdressOIB_1">JAGLUN d.o.o., OIB 53949174001, Andrijevićeva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St-7565/2015-7</izvorni_sadrzaj>
    <derivirana_varijabla naziv="DomainObject.Predmet.OdlukaRjesenje.Oznaka_1">St-7565/2015-7</derivirana_varijabla>
  </DomainObject.Predmet.OdlukaRjesenje.Oznaka>
  <DomainObject.Predmet.SudioniciListNaziv>
    <izvorni_sadrzaj>
      <item>FINA Regionalni centar Zagreb</item>
      <item>JAGLUN d.o.o.</item>
      <item>Vibor Čerič</item>
    </izvorni_sadrzaj>
    <derivirana_varijabla naziv="DomainObject.Predmet.SudioniciListNaziv_1">
      <item>FINA Regionalni centar Zagreb</item>
      <item>JAGLUN d.o.o.</item>
      <item>Vibor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JAGLUN d.o.o., OIB 53949174001, Andrijevićeva 12,10000 Zagreb</item>
      <item>Vibor Čerič, OIB 49399332171, Pertova 9,10000 Zagreb</item>
    </izvorni_sadrzaj>
    <derivirana_varijabla naziv="DomainObject.Predmet.SudioniciListAdressOIB_1">
      <item>FINA Regionalni centar Zagreb, OIB 85821130368, Trg svibanjskih žrtava 1995. 1,10000 Zagreb</item>
      <item>JAGLUN d.o.o., OIB 53949174001, Andrijevićeva 12,10000 Zagreb</item>
      <item>Vibor Čerič, OIB 49399332171, Pertova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53949174001</item>
      <item>, OIB 49399332171</item>
    </izvorni_sadrzaj>
    <derivirana_varijabla naziv="DomainObject.Predmet.SudioniciListNazivOIB_1">
      <item>, OIB 85821130368</item>
      <item>, OIB 53949174001</item>
      <item>, OIB 49399332171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283</properties:Words>
  <properties:Characters>1418</properties:Characters>
  <properties:Lines>46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LV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2016-07-29T12:14:00Z</dcterms:created>
  <dc:creator>VJEKOSLAV ZANINOVIĆ</dc:creator>
  <cp:lastModifiedBy>Željka Kordić</cp:lastModifiedBy>
  <cp:lastPrinted>2016-08-04T10:05:00Z</cp:lastPrinted>
  <dcterms:modified xmlns:xsi="http://www.w3.org/2001/XMLSchema-instance" xsi:type="dcterms:W3CDTF">2016-08-04T10:08:00Z</dcterms:modified>
  <cp:revision>5</cp:revision>
  <dc:title>LV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